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b653" w14:paraId="f32b653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953EA5">
        <w:rPr>
          <w:bCs/>
        </w:rPr>
        <w:t>167</w:t>
      </w:r>
    </w:p>
    <w:p w:rsidRDefault="00D12A6C" w:rsidR="00D12A6C" w:rsidRPr="00561253">
      <w:pPr>
        <w:rPr>
          <w:bCs/>
        </w:rPr>
      </w:pPr>
    </w:p>
    <w:p w:rsidRDefault="00D12A6C" w:rsidP="00980F96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953EA5">
        <w:t>6. ožujka</w:t>
      </w:r>
      <w:r w:rsidR="0062623B">
        <w:t xml:space="preserve"> 2017.</w:t>
      </w:r>
      <w:r w:rsidR="0014789C">
        <w:t xml:space="preserve">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lastRenderedPageBreak/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953EA5">
        <w:t>30</w:t>
      </w:r>
      <w:r w:rsidR="0062623B">
        <w:t>. ožujka 2017.</w:t>
      </w:r>
      <w:r w:rsidR="00FC3CAD" w:rsidRPr="00561253">
        <w:t xml:space="preserve"> </w:t>
      </w:r>
      <w:r w:rsidR="000B070E" w:rsidRPr="00561253">
        <w:t xml:space="preserve">u </w:t>
      </w:r>
      <w:r w:rsidR="00953EA5">
        <w:t>10,00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980F96" w:rsidR="00980F96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</w:p>
    <w:p w:rsidRDefault="00953EA5" w:rsidP="00953EA5" w:rsidR="00953EA5">
      <w:r>
        <w:t>IA/ 1.881.086,00</w:t>
      </w:r>
      <w:r w:rsidRPr="00953EA5">
        <w:t xml:space="preserve"> </w:t>
      </w:r>
      <w:r>
        <w:t>kn</w:t>
      </w:r>
    </w:p>
    <w:p w:rsidRDefault="00953EA5" w:rsidP="00953EA5" w:rsidR="00953EA5">
      <w:r>
        <w:t>IB/    518.389,00 kn</w:t>
      </w:r>
    </w:p>
    <w:p w:rsidRDefault="00953EA5" w:rsidP="00953EA5" w:rsidR="00953EA5">
      <w:r>
        <w:t>IC/   1.167.927,00</w:t>
      </w:r>
      <w:r w:rsidRPr="00953EA5">
        <w:t xml:space="preserve"> </w:t>
      </w:r>
      <w:r>
        <w:t>kn</w:t>
      </w:r>
    </w:p>
    <w:p w:rsidRDefault="00953EA5" w:rsidP="00953EA5" w:rsidR="00953EA5">
      <w:r>
        <w:t>ID/   1.085.640,00</w:t>
      </w:r>
      <w:r w:rsidRPr="00953EA5">
        <w:t xml:space="preserve"> </w:t>
      </w:r>
      <w:r>
        <w:t>kn</w:t>
      </w:r>
    </w:p>
    <w:p w:rsidRDefault="00953EA5" w:rsidP="00953EA5" w:rsidR="00953EA5">
      <w:r>
        <w:t>IE/   1.015.874,00</w:t>
      </w:r>
      <w:r w:rsidRPr="00953EA5">
        <w:t xml:space="preserve"> </w:t>
      </w:r>
      <w:r>
        <w:t>kn</w:t>
      </w:r>
    </w:p>
    <w:p w:rsidRDefault="00953EA5" w:rsidP="00953EA5" w:rsidR="00953EA5">
      <w:r>
        <w:t>IF/  1.939.414,00</w:t>
      </w:r>
      <w:r w:rsidRPr="00953EA5">
        <w:t xml:space="preserve"> </w:t>
      </w:r>
      <w:r>
        <w:t>kn</w:t>
      </w:r>
    </w:p>
    <w:p w:rsidRDefault="00493D5F" w:rsidP="00493D5F" w:rsidR="008D24AC" w:rsidRPr="00561253">
      <w:r w:rsidRPr="00561253">
        <w:t xml:space="preserve">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953EA5">
        <w:t>14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493D5F" w:rsidR="00493D5F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</w:t>
      </w:r>
      <w:r w:rsidR="00493D5F">
        <w:t xml:space="preserve">zaključno sa danom </w:t>
      </w:r>
      <w:r w:rsidR="00953EA5">
        <w:t>28</w:t>
      </w:r>
      <w:r w:rsidR="0062623B">
        <w:t xml:space="preserve">. </w:t>
      </w:r>
      <w:r w:rsidR="00953EA5">
        <w:t xml:space="preserve">ožujka </w:t>
      </w:r>
      <w:r w:rsidR="0062623B">
        <w:t xml:space="preserve"> 2017. </w:t>
      </w:r>
      <w:r w:rsidR="00493D5F">
        <w:t xml:space="preserve">godine </w:t>
      </w:r>
      <w:r w:rsidR="003E5BDA" w:rsidRPr="00561253">
        <w:t>uplatile jamčevinu u iznosu od 10% utvrđene vr</w:t>
      </w:r>
      <w:r>
        <w:t>ijednosti nekretnine iz točke V.2</w:t>
      </w:r>
      <w:r w:rsidR="003E5BDA" w:rsidRPr="00561253">
        <w:t xml:space="preserve"> ovog Zaključka na račun sudskog depozita Trgovačkog</w:t>
      </w:r>
      <w:r w:rsidR="00493D5F">
        <w:t xml:space="preserve"> </w:t>
      </w:r>
      <w:r w:rsidR="003E5BDA" w:rsidRPr="00561253">
        <w:t xml:space="preserve">suda u Zagrebu otvorenog </w:t>
      </w:r>
    </w:p>
    <w:p w:rsidRDefault="00493D5F" w:rsidP="00493D5F" w:rsidR="00493D5F">
      <w:pPr>
        <w:jc w:val="both"/>
      </w:pPr>
    </w:p>
    <w:p w:rsidRDefault="00493D5F" w:rsidP="00493D5F" w:rsidR="00493D5F">
      <w:pPr>
        <w:jc w:val="both"/>
      </w:pPr>
    </w:p>
    <w:p w:rsidRDefault="003E5BDA" w:rsidP="00493D5F" w:rsidR="00F5403C">
      <w:pPr>
        <w:jc w:val="both"/>
      </w:pPr>
      <w:r w:rsidRPr="00561253">
        <w:lastRenderedPageBreak/>
        <w:t xml:space="preserve">kod Hrvatske poštanske banke d.d. Zagreb broj: </w:t>
      </w:r>
      <w:r w:rsidR="00C75429" w:rsidRPr="00962D2B">
        <w:t>IBAN HR9223900011300000460</w:t>
      </w:r>
      <w:r w:rsidR="00C75429"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>od  pravomoćnosti rješenja o dosudi na rač</w:t>
      </w:r>
      <w:r w:rsidR="00786BA0">
        <w:t>un sudskog depozita iz točke V.4</w:t>
      </w:r>
      <w:r w:rsidR="003E5BDA"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</w:t>
      </w:r>
      <w:r w:rsidR="00786BA0">
        <w:t>polože kupovninu iz točke V.5</w:t>
      </w:r>
      <w:r w:rsidRPr="00561253">
        <w:t xml:space="preserve">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953EA5">
        <w:t xml:space="preserve">6. ožujka </w:t>
      </w:r>
      <w:r w:rsidR="0062623B">
        <w:t xml:space="preserve">2017. </w:t>
      </w:r>
      <w:r w:rsidR="0014789C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13083D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13083D" w:rsidR="001308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3083D" w:rsidP="0013083D" w:rsidR="0013083D">
      <w:pPr>
        <w:ind w:firstLine="708" w:left="5664"/>
      </w:pPr>
      <w:r>
        <w:t>Vinka Mihalinčić</w:t>
      </w:r>
    </w:p>
    <w:p w:rsidRDefault="0013083D" w:rsidP="008E42BF" w:rsidR="0013083D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980F96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13083D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953EA5">
      <w:t>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083D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E04E9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93D5F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2623B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86BA0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53EA5"/>
    <w:rsid w:val="009640AE"/>
    <w:rsid w:val="00966CB1"/>
    <w:rsid w:val="00980F96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249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75429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80864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A66249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8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A66249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8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8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8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8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97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5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83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78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pomoćni omot u ref.</izvorni_sadrzaj>
    <derivirana_varijabla naziv="DomainObject.Predmet.PrimjedbaSuca_1">preslika spisa na VTS, pomoćni omot u ref.</derivirana_varijabla>
  </DomainObject.Predmet.PrimjedbaSuc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VJEROVNICI; Marko Wagner</izvorni_sadrzaj>
    <derivirana_varijabla naziv="DomainObject.Predmet.StrankaFormated_1">  Porezna uprava, Područni ured Zagreb zastupanog po punomoćniku ŽUPANIJSKO DRŽAVNO ODVJETNIŠTVO; VJEROVNICI; Marko Wagner</derivirana_varijabla>
  </DomainObject.Predmet.StrankaFormated>
  <DomainObject.Predmet.StrankaFormatedOIB>
    <izvorni_sadrzaj>  Porezna uprava, Područni ured Zagreb, OIB 18683136487 zastupanog po punomoćniku ŽUPANIJSKO DRŽAVNO ODVJETNIŠTVO; VJEROVNICI; Marko Wagner, OIB 29828584145</izvorni_sadrzaj>
    <derivirana_varijabla naziv="DomainObject.Predmet.StrankaFormatedOIB_1">  Porezna uprava, Područni ured Zagreb, OIB 18683136487 zastupanog po punomoćniku ŽUPANIJSKO DRŽAVNO ODVJETNIŠTVO; VJEROVNICI; Marko Wagner, OIB 29828584145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VJEROVNICI; Marko Wagner, Jukićeva Ulica 36, 10000 Zagreb</izvorni_sadrzaj>
    <derivirana_varijabla naziv="DomainObject.Predmet.StrankaFormatedWithAdress_1"> Porezna uprava, Područni ured Zagreb, Av.Dubrovnik 32, 10000 Zagreb zastupanog po punomoćniku ŽUPANIJSKO DRŽAVNO ODVJETNIŠTVO; VJEROVNICI; Marko Wagner, Jukićeva Ulica 36, 10000 Zagreb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VJEROVNICI; Marko Wagner, OIB 29828584145, Jukićeva Ulica 36, 10000 Zagreb</izvorni_sadrzaj>
    <derivirana_varijabla naziv="DomainObject.Predmet.StrankaFormatedWithAdressOIB_1"> Porezna uprava, Područni ured Zagreb, OIB 18683136487, Av.Dubrovnik 32, 10000 Zagreb zastupanog po punomoćniku ŽUPANIJSKO DRŽAVNO ODVJETNIŠTVO; VJEROVNICI; Marko Wagner, OIB 29828584145, Jukićeva Ulica 36, 10000 Zagreb</derivirana_varijabla>
  </DomainObject.Predmet.StrankaFormatedWithAdressOIB>
  <DomainObject.Predmet.StrankaWithAdress>
    <izvorni_sadrzaj>Porezna uprava, Područni ured Zagreb Av.Dubrovnik 32,10000 Zagreb,VJEROVNICI ,Marko Wagner Jukićeva Ulica 36,10000 Zagreb</izvorni_sadrzaj>
    <derivirana_varijabla naziv="DomainObject.Predmet.StrankaWithAdress_1">Porezna uprava, Područni ured Zagreb Av.Dubrovnik 32,10000 Zagreb,VJEROVNICI ,Marko Wagner Jukićeva Ulica 36,10000 Zagreb</derivirana_varijabla>
  </DomainObject.Predmet.StrankaWithAdress>
  <DomainObject.Predmet.StrankaWithAdressOIB>
    <izvorni_sadrzaj>Porezna uprava, Područni ured Zagreb, OIB 18683136487, Av.Dubrovnik 32,10000 Zagreb,VJEROVNICI,Marko Wagner, OIB 29828584145, Jukićeva Ulica 36,10000 Zagreb</izvorni_sadrzaj>
    <derivirana_varijabla naziv="DomainObject.Predmet.StrankaWithAdressOIB_1">Porezna uprava, Područni ured Zagreb, OIB 18683136487, Av.Dubrovnik 32,10000 Zagreb,VJEROVNICI,Marko Wagner, OIB 29828584145, Jukićeva Ulica 36,10000 Zagreb</derivirana_varijabla>
  </DomainObject.Predmet.StrankaWithAdressOIB>
  <DomainObject.Predmet.StrankaNazivFormated>
    <izvorni_sadrzaj>Porezna uprava, Područni ured Zagreb,VJEROVNICI,Marko Wagner</izvorni_sadrzaj>
    <derivirana_varijabla naziv="DomainObject.Predmet.StrankaNazivFormated_1">Porezna uprava, Područni ured Zagreb,VJEROVNICI,Marko Wagner</derivirana_varijabla>
  </DomainObject.Predmet.StrankaNazivFormated>
  <DomainObject.Predmet.StrankaNazivFormatedOIB>
    <izvorni_sadrzaj>Porezna uprava, Područni ured Zagreb, OIB 18683136487,VJEROVNICI,Marko Wagner, OIB 29828584145</izvorni_sadrzaj>
    <derivirana_varijabla naziv="DomainObject.Predmet.StrankaNazivFormatedOIB_1">Porezna uprava, Područni ured Zagreb, OIB 18683136487,VJEROVNICI,Marko Wagner, OIB 29828584145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  <item>Marko Wagner</item>
    </izvorni_sadrzaj>
    <derivirana_varijabla naziv="DomainObject.Predmet.StrankaListFormated_1">
      <item>Porezna uprava, Područni ured Zagreb zastupanog po punomoćniku ŽUPANIJSKO DRŽAVNO ODVJETNIŠTVO</item>
      <item>VJEROVNICI</item>
      <item>Marko Wagner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  <item>Marko Wagner, OIB 29828584145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  <item>Marko Wagner, OIB 29828584145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  <item>Marko Wagner, Jukićeva Ulica 36, 10000 Zagreb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  <item>Marko Wagner, Jukićeva Ulica 36, 10000 Zagreb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derivirana_varijabla>
  </DomainObject.Predmet.StrankaListFormatedWithAdressOIB>
  <DomainObject.Predmet.StrankaListNazivFormated>
    <izvorni_sadrzaj>
      <item>Porezna uprava, Područni ured Zagreb</item>
      <item>VJEROVNICI</item>
      <item>Marko Wagner</item>
    </izvorni_sadrzaj>
    <derivirana_varijabla naziv="DomainObject.Predmet.StrankaListNazivFormated_1">
      <item>Porezna uprava, Područni ured Zagreb</item>
      <item>VJEROVNICI</item>
      <item>Marko Wagner</item>
    </derivirana_varijabla>
  </DomainObject.Predmet.StrankaListNazivFormated>
  <DomainObject.Predmet.StrankaListNazivFormatedOIB>
    <izvorni_sadrzaj>
      <item>Porezna uprava, Područni ured Zagreb, OIB 18683136487</item>
      <item>VJEROVNICI</item>
      <item>Marko Wagner, OIB 29828584145</item>
    </izvorni_sadrzaj>
    <derivirana_varijabla naziv="DomainObject.Predmet.StrankaListNazivFormatedOIB_1">
      <item>Porezna uprava, Područni ured Zagreb, OIB 18683136487</item>
      <item>VJEROVNICI</item>
      <item>Marko Wagner, OIB 29828584145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1536</properties:Words>
  <properties:Characters>7930</properties:Characters>
  <properties:Lines>181</properties:Lines>
  <properties:Paragraphs>101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2017-03-06T08:53:00Z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2017-03-06T08:56:00Z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