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b4f4c" w14:paraId="c6b4f4c"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4E2DFC">
        <w:rPr>
          <w:b/>
        </w:rPr>
        <w:t>651/2017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8D573B" w:rsidP="00C82BA1" w:rsidR="00C82BA1">
      <w:pPr>
        <w:jc w:val="center"/>
        <w:rPr>
          <w:b/>
        </w:rPr>
      </w:pPr>
      <w:r>
        <w:rPr>
          <w:b/>
        </w:rPr>
        <w:t xml:space="preserve">Z A K L J U Č A K </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025F8B">
        <w:t xml:space="preserve">stečajnom </w:t>
      </w:r>
      <w:r>
        <w:t>postupku povodom prijedloga predlagatelja</w:t>
      </w:r>
      <w:r w:rsidR="00025F8B">
        <w:t xml:space="preserve"> – vjerovnika</w:t>
      </w:r>
      <w:r w:rsidR="00972D98">
        <w:t xml:space="preserve"> 1. VINKA ALUJEVIĆA iz Splita, Omiška 7, OIB: 28663717258, 2. MARIJE BEBIĆ iz Splita, Velebitska 12, OIB: 85364663014, 3. NIKOLINE BRZICA iz Splita, Hrvatske mornarice 1f, OIB: 26523705886, 4. ANKE DŽEPINA iz Žrnovnice, Rakite 37, OIB: 61337535312, 5. BRANKA DŽEPINE iz Žrnovnice, Rakite 37, OIB: 85734226799, 6. MIRJANE DŽEPINA iz Splita, Tršćanska 25, OIB: 90707299253, 7. ZORKE JUKIĆ iz Splita, Hrvatske mornarice 1f, OIB: 57399473100, 8. IVONE MADUNIĆ iz Splita, Put Firula 55, OIB: 97950314753, 9. LEONARDA MADUNIĆA iz Splita, Slobode 2b, OIB: 53493334554, 10. MIROSLAVA MADUNIĆA iz Splita, Rooseweltova 54, OIB: 07354568849, 11. VEDRANA MADUNIĆA iz Splita, Put Firula 55, OIB: 82254840459, 12. ANE MUŽINIĆ iz Splita, R. Boškovića 7, OIB: 97709191686, 13. RUŽE PELIVAN iz Kaštel Lukšića, Komjate bb, OIB: 54733531583, 14. MIROSLAVA PRIMAŽIĆA iz Splita, Starčevićeva 14, OIB: 89026435367, 15. RINA RUPNIKA iz Splita, Trondheimska 4b, OIB: 24002887864, 16. ŠIMUNA SILIĆA iz Splita, Šibenska 39, OIB: 07957299810, 17. PAVAO ŠIMIĆ iz Splita, Sukoišanska 31, OIB: 17670011243, 18. NEDILJKE SUČIĆ iz Kaštel Starog, Put Ponikvica 0, OIB: 75846820951, 19. VLADIMIRA TOPIĆA iz Splita, Gospinica, OIB: 31765430900, 20. Ž</w:t>
      </w:r>
      <w:r w:rsidR="00801A59">
        <w:t>ELJKE UGARKOVIĆ iz Splita, Rendićeva 29, OIB: 72870316151 i 21. MARIJE VUKOJA iz Splita, Vukovarska 123, OIB: 95575564110,</w:t>
      </w:r>
      <w:r w:rsidR="00972D98">
        <w:t xml:space="preserve"> </w:t>
      </w:r>
      <w:r w:rsidR="004E2DFC">
        <w:t>koje zastupa punomoćnik</w:t>
      </w:r>
      <w:r w:rsidR="00025F8B">
        <w:t xml:space="preserve"> </w:t>
      </w:r>
      <w:r w:rsidR="004E2DFC">
        <w:t>Darko Medak, odvjetnik u Splitu, Ljudevita Posavskog 12</w:t>
      </w:r>
      <w:r w:rsidR="00025F8B">
        <w:t>,</w:t>
      </w:r>
      <w:r>
        <w:t xml:space="preserve"> za otvaranje stečajnog postupka nad dužnikom</w:t>
      </w:r>
      <w:r w:rsidR="004E2DFC">
        <w:t xml:space="preserve"> BRA-MA kreditna unija u likvidaciji, OIB: 96497966580</w:t>
      </w:r>
      <w:r w:rsidR="00025F8B">
        <w:t>,</w:t>
      </w:r>
      <w:r w:rsidR="004E2DFC">
        <w:t xml:space="preserve"> Split, Put Firula 53,</w:t>
      </w:r>
      <w:r w:rsidR="00025F8B">
        <w:t xml:space="preserve"> </w:t>
      </w:r>
      <w:r>
        <w:t>dana</w:t>
      </w:r>
      <w:r w:rsidR="00DB774E">
        <w:t xml:space="preserve"> </w:t>
      </w:r>
      <w:r w:rsidR="00D45786">
        <w:t>20. ožujka 2018</w:t>
      </w:r>
      <w:r>
        <w:t xml:space="preserve">. </w:t>
      </w:r>
    </w:p>
    <w:p w:rsidRDefault="00C82BA1" w:rsidP="00C82BA1" w:rsidR="00C82BA1" w:rsidRPr="004E2DFC">
      <w:pPr>
        <w:jc w:val="both"/>
        <w:rPr>
          <w:sz w:val="16"/>
          <w:szCs w:val="16"/>
        </w:rPr>
      </w:pPr>
    </w:p>
    <w:p w:rsidRDefault="00C82BA1" w:rsidP="00C82BA1" w:rsidR="00C82BA1" w:rsidRPr="004E2DFC">
      <w:pPr>
        <w:jc w:val="both"/>
        <w:rPr>
          <w:sz w:val="20"/>
          <w:szCs w:val="20"/>
        </w:rPr>
      </w:pPr>
    </w:p>
    <w:p w:rsidRDefault="004777E4" w:rsidP="00C82BA1" w:rsidR="00C82BA1">
      <w:pPr>
        <w:jc w:val="center"/>
      </w:pPr>
      <w:r>
        <w:t xml:space="preserve"> z a k lj u č i o </w:t>
      </w:r>
      <w:r w:rsidR="00C82BA1">
        <w:t xml:space="preserve">   j e</w:t>
      </w:r>
    </w:p>
    <w:p w:rsidRDefault="00C82BA1" w:rsidP="00C82BA1" w:rsidR="00C82BA1">
      <w:pPr>
        <w:jc w:val="center"/>
      </w:pPr>
    </w:p>
    <w:p w:rsidRDefault="00D45786" w:rsidP="00D45786" w:rsidR="00B210B5">
      <w:pPr>
        <w:ind w:left="360"/>
        <w:jc w:val="both"/>
      </w:pPr>
      <w:r>
        <w:t>Zakazuje se ročište radi rasprave o pretpostavkama za otvaranje stečajnog postupka nad dužnikom</w:t>
      </w:r>
      <w:r w:rsidR="00C82BA1">
        <w:t xml:space="preserve"> </w:t>
      </w:r>
      <w:r w:rsidR="004E2DFC">
        <w:t>BRA-MA kreditna unija u likvidaciji, OIB: 96497966580, Split, Put Firula 53</w:t>
      </w:r>
      <w:r w:rsidR="004777E4">
        <w:t xml:space="preserve"> za dan 17</w:t>
      </w:r>
      <w:r>
        <w:t xml:space="preserve">. travnja 2018. u 9,00 sati u </w:t>
      </w:r>
      <w:r w:rsidR="00025F8B">
        <w:t xml:space="preserve">sobi br. 118/1, (sudnica br. 4) Trgovačkog suda u Splitu, </w:t>
      </w:r>
      <w:r w:rsidR="00B210B5">
        <w:t xml:space="preserve">Sukoišanska 6, na koje ročište </w:t>
      </w:r>
      <w:r w:rsidR="0064322E">
        <w:t>se pozivaju</w:t>
      </w:r>
      <w:r w:rsidR="009271C1">
        <w:t>:</w:t>
      </w:r>
      <w:r w:rsidR="0064322E">
        <w:t xml:space="preserve"> </w:t>
      </w:r>
    </w:p>
    <w:p w:rsidRDefault="00B210B5" w:rsidP="00B210B5" w:rsidR="00B210B5">
      <w:pPr>
        <w:ind w:left="360"/>
        <w:jc w:val="both"/>
      </w:pPr>
      <w:r>
        <w:t xml:space="preserve">- </w:t>
      </w:r>
      <w:r w:rsidR="00025F8B">
        <w:t>predlagatelj</w:t>
      </w:r>
      <w:r w:rsidR="004E2DFC">
        <w:t>i – vjerovnici</w:t>
      </w:r>
      <w:r w:rsidR="00D45786">
        <w:t xml:space="preserve"> po punomoćniku odv</w:t>
      </w:r>
      <w:r w:rsidR="004777E4">
        <w:t>jetniku  Darku Medaku iz Splita;</w:t>
      </w:r>
    </w:p>
    <w:p w:rsidRDefault="00B210B5" w:rsidP="00B210B5" w:rsidR="00B210B5">
      <w:pPr>
        <w:ind w:left="360"/>
        <w:jc w:val="both"/>
        <w:rPr>
          <w:szCs w:val="24"/>
        </w:rPr>
      </w:pPr>
      <w:r>
        <w:t xml:space="preserve">- </w:t>
      </w:r>
      <w:r w:rsidR="004E2DFC">
        <w:rPr>
          <w:szCs w:val="24"/>
        </w:rPr>
        <w:t>zastupnici</w:t>
      </w:r>
      <w:r w:rsidR="00025F8B">
        <w:rPr>
          <w:szCs w:val="24"/>
        </w:rPr>
        <w:t xml:space="preserve"> po zakonu </w:t>
      </w:r>
      <w:r w:rsidR="004E2DFC">
        <w:rPr>
          <w:szCs w:val="24"/>
        </w:rPr>
        <w:t xml:space="preserve">– likvidatori </w:t>
      </w:r>
      <w:r w:rsidR="00025F8B">
        <w:rPr>
          <w:szCs w:val="24"/>
        </w:rPr>
        <w:t xml:space="preserve">dužnika </w:t>
      </w:r>
      <w:r w:rsidR="004E2DFC">
        <w:rPr>
          <w:szCs w:val="24"/>
        </w:rPr>
        <w:t>Željka Madunić iz Splita</w:t>
      </w:r>
      <w:r>
        <w:rPr>
          <w:szCs w:val="24"/>
        </w:rPr>
        <w:t xml:space="preserve"> i Ante Vuko iz Splita</w:t>
      </w:r>
      <w:r w:rsidR="00D45786">
        <w:rPr>
          <w:szCs w:val="24"/>
        </w:rPr>
        <w:t xml:space="preserve"> po punomoćniku </w:t>
      </w:r>
      <w:r w:rsidR="004777E4">
        <w:rPr>
          <w:szCs w:val="24"/>
        </w:rPr>
        <w:t xml:space="preserve">dužnika, </w:t>
      </w:r>
      <w:r w:rsidR="00D45786">
        <w:rPr>
          <w:szCs w:val="24"/>
        </w:rPr>
        <w:t>odvjetniku Anti Vujčiću iz Splita</w:t>
      </w:r>
      <w:r w:rsidR="004777E4">
        <w:rPr>
          <w:szCs w:val="24"/>
        </w:rPr>
        <w:t>;</w:t>
      </w:r>
    </w:p>
    <w:p w:rsidRDefault="009D1DFB" w:rsidP="00B210B5" w:rsidR="009D1DFB">
      <w:pPr>
        <w:ind w:left="360"/>
        <w:jc w:val="both"/>
        <w:rPr>
          <w:szCs w:val="24"/>
        </w:rPr>
      </w:pPr>
      <w:r>
        <w:rPr>
          <w:szCs w:val="24"/>
        </w:rPr>
        <w:t xml:space="preserve">- predstavnik Hrvatske narodne banke, </w:t>
      </w:r>
    </w:p>
    <w:p w:rsidRDefault="00D45786" w:rsidP="00B210B5" w:rsidR="00D45786">
      <w:pPr>
        <w:ind w:left="360"/>
        <w:jc w:val="both"/>
        <w:rPr>
          <w:szCs w:val="24"/>
        </w:rPr>
      </w:pPr>
      <w:r>
        <w:rPr>
          <w:szCs w:val="24"/>
        </w:rPr>
        <w:t>- sudski vještak Stjepan Kolovrat iz Splita</w:t>
      </w:r>
      <w:r w:rsidR="009D1DFB">
        <w:rPr>
          <w:szCs w:val="24"/>
        </w:rPr>
        <w:t xml:space="preserve">. </w:t>
      </w:r>
    </w:p>
    <w:p w:rsidRDefault="0001635B" w:rsidP="00CD43BF" w:rsidR="0001635B">
      <w:pPr>
        <w:jc w:val="both"/>
        <w:rPr>
          <w:szCs w:val="24"/>
        </w:rPr>
      </w:pPr>
    </w:p>
    <w:p w:rsidRDefault="0001635B" w:rsidP="00CD43BF" w:rsidR="0001635B" w:rsidRPr="00E1451C">
      <w:pPr>
        <w:jc w:val="both"/>
        <w:rPr>
          <w:sz w:val="20"/>
          <w:szCs w:val="20"/>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D45786" w:rsidP="00D45786" w:rsidR="00D45786">
      <w:pPr>
        <w:ind w:firstLine="708"/>
        <w:jc w:val="both"/>
      </w:pPr>
      <w:r>
        <w:t xml:space="preserve">Povodom prijedloga uvodno navedenih predlagatelja – vjerovnika, za otvaranje stečajnog postupka nad dužnikom BRA-MA kreditna unija u likvidaciji, Split, rješenjem ovog </w:t>
      </w:r>
      <w:r>
        <w:lastRenderedPageBreak/>
        <w:t xml:space="preserve">suda posl. br. 12. St-651/2017 od 22.12.2017. pokrenut je prethodni postupak radi utvrđivanja pretpostavki za otvaranje stečajnog postupka nad dužnikom. </w:t>
      </w:r>
    </w:p>
    <w:p w:rsidRDefault="00D45786" w:rsidP="00D45786" w:rsidR="00D45786">
      <w:pPr>
        <w:ind w:firstLine="708"/>
        <w:jc w:val="both"/>
      </w:pPr>
    </w:p>
    <w:p w:rsidRDefault="00D45786" w:rsidP="00D45786" w:rsidR="00D45786">
      <w:pPr>
        <w:ind w:firstLine="708"/>
        <w:jc w:val="both"/>
      </w:pPr>
      <w:r>
        <w:t xml:space="preserve">Radi ispitivanja gospodarsko-financijskog stanja dužnika, odnosno radi ispitivanja je li dužnik nesposoban za plaćanje ili prezadužen određeno je izvođenje dokaza vještačenjem po vještaku financijske struke te je rješenjem ovog suda od 24. siječnja 2018. za vještaka imenovan Stjepan Kolovrat iz Splita, stalni sudski vještak za računovodstvo i financije. </w:t>
      </w:r>
    </w:p>
    <w:p w:rsidRDefault="00D45786" w:rsidP="00D45786" w:rsidR="00D45786">
      <w:pPr>
        <w:ind w:firstLine="708"/>
        <w:jc w:val="both"/>
      </w:pPr>
    </w:p>
    <w:p w:rsidRDefault="00D45786" w:rsidP="00D45786" w:rsidR="00D45786">
      <w:pPr>
        <w:ind w:firstLine="708"/>
        <w:jc w:val="both"/>
      </w:pPr>
      <w:r>
        <w:t xml:space="preserve">Rješenjem ovog suda posl. br. 12. St-651/2017 od 16. veljače 2018., na zahtjev sudskog vještaka, istom je produljen rok za podnošenje pisanog nalaza i mišljenja za daljnjih 30 dana. </w:t>
      </w:r>
    </w:p>
    <w:p w:rsidRDefault="00D45786" w:rsidP="00D45786" w:rsidR="00D45786">
      <w:pPr>
        <w:ind w:firstLine="708"/>
        <w:jc w:val="both"/>
      </w:pPr>
    </w:p>
    <w:p w:rsidRDefault="00D45786" w:rsidP="00D45786" w:rsidR="00D45786">
      <w:pPr>
        <w:ind w:firstLine="708"/>
        <w:jc w:val="both"/>
      </w:pPr>
      <w:r>
        <w:t>Budući da je imenovani vještak 16.03.2018. dostavio ovom sudu svoj pisani nalaz i mišljenje to je stoga valjalo zakazati ročište radi rasprave o pretpostavkama za otvaranje stečajnog postupka i na iste pozvati</w:t>
      </w:r>
      <w:r w:rsidR="009D1DFB">
        <w:t xml:space="preserve"> osobe navedene u izreci ovog rješenja, a sve to u skladu s odredbom čl. 128. st. 3. Stečajnog zakona (Narodne novine broj 71/15 i 104/17, dalje SZ).</w:t>
      </w:r>
    </w:p>
    <w:p w:rsidRDefault="009D1DFB" w:rsidP="00D45786" w:rsidR="009D1DFB">
      <w:pPr>
        <w:ind w:firstLine="708"/>
        <w:jc w:val="both"/>
      </w:pPr>
    </w:p>
    <w:p w:rsidRDefault="009D1DFB" w:rsidP="009D1DFB" w:rsidR="00574E7E">
      <w:pPr>
        <w:ind w:firstLine="708"/>
        <w:jc w:val="both"/>
        <w:rPr>
          <w:szCs w:val="24"/>
        </w:rPr>
      </w:pPr>
      <w:r>
        <w:t xml:space="preserve">Slijedom navedenog odlučeno je kao u izreci. </w:t>
      </w:r>
    </w:p>
    <w:p w:rsidRDefault="0064322E" w:rsidP="0064322E" w:rsidR="0064322E" w:rsidRPr="00933CB9">
      <w:pPr>
        <w:jc w:val="both"/>
        <w:rPr>
          <w:sz w:val="28"/>
          <w:szCs w:val="28"/>
        </w:rPr>
      </w:pPr>
    </w:p>
    <w:p w:rsidRDefault="0064322E" w:rsidP="0064322E" w:rsidR="0064322E">
      <w:pPr>
        <w:jc w:val="center"/>
        <w:rPr>
          <w:szCs w:val="24"/>
        </w:rPr>
      </w:pPr>
      <w:r>
        <w:rPr>
          <w:szCs w:val="24"/>
        </w:rPr>
        <w:t xml:space="preserve">U Splitu, </w:t>
      </w:r>
      <w:r w:rsidR="009D1DFB">
        <w:rPr>
          <w:szCs w:val="24"/>
        </w:rPr>
        <w:t>20. ožujka 2018</w:t>
      </w:r>
      <w:r>
        <w:rPr>
          <w:szCs w:val="24"/>
        </w:rPr>
        <w:t>.</w:t>
      </w:r>
    </w:p>
    <w:p w:rsidRDefault="0064322E" w:rsidP="0064322E" w:rsidR="0064322E" w:rsidRPr="003959AF">
      <w:pPr>
        <w:ind w:firstLine="708"/>
        <w:jc w:val="both"/>
        <w:rPr>
          <w:sz w:val="16"/>
          <w:szCs w:val="16"/>
        </w:rPr>
      </w:pPr>
    </w:p>
    <w:p w:rsidRDefault="0064322E" w:rsidP="0064322E" w:rsidR="0064322E">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64322E" w:rsidP="0064322E" w:rsidR="0064322E" w:rsidRPr="00254B18">
      <w:pPr>
        <w:ind w:left="7080"/>
        <w:rPr>
          <w:sz w:val="28"/>
          <w:szCs w:val="28"/>
        </w:rPr>
      </w:pPr>
    </w:p>
    <w:p w:rsidRDefault="0064322E" w:rsidP="0064322E" w:rsidR="0064322E">
      <w:pPr>
        <w:ind w:firstLine="708" w:left="7080"/>
      </w:pPr>
      <w:r>
        <w:t>Paško Bačić</w:t>
      </w:r>
    </w:p>
    <w:p w:rsidRDefault="0064322E" w:rsidP="0064322E" w:rsidR="0064322E"/>
    <w:p w:rsidRDefault="003959AF" w:rsidP="0064322E" w:rsidR="003959AF"/>
    <w:p w:rsidRDefault="0064322E" w:rsidP="0064322E" w:rsidR="0064322E">
      <w:r>
        <w:t>POUKA O PRAVNOM LIJEKU:</w:t>
      </w:r>
    </w:p>
    <w:p w:rsidRDefault="0064322E" w:rsidP="0064322E" w:rsidR="0064322E" w:rsidRPr="00834A8F">
      <w:pPr>
        <w:rPr>
          <w:sz w:val="16"/>
          <w:szCs w:val="16"/>
        </w:rPr>
      </w:pPr>
      <w:r>
        <w:t xml:space="preserve">Protiv ovog </w:t>
      </w:r>
      <w:r w:rsidR="009D1DFB">
        <w:t>zaključka</w:t>
      </w:r>
      <w:r>
        <w:t xml:space="preserve"> nije dopuštena </w:t>
      </w:r>
      <w:r w:rsidR="009D1DFB">
        <w:t>žalba.</w:t>
      </w:r>
    </w:p>
    <w:p w:rsidRDefault="0064322E" w:rsidP="0064322E" w:rsidR="0064322E"/>
    <w:p w:rsidRDefault="009D1DFB" w:rsidP="0064322E" w:rsidR="009D1DFB"/>
    <w:p w:rsidRDefault="0064322E" w:rsidP="0064322E" w:rsidR="0064322E">
      <w:r>
        <w:t>DNA:</w:t>
      </w:r>
    </w:p>
    <w:p w:rsidRDefault="00B210B5" w:rsidP="0064322E" w:rsidR="0064322E">
      <w:pPr>
        <w:pStyle w:val="Odlomakpopisa"/>
        <w:numPr>
          <w:ilvl w:val="0"/>
          <w:numId w:val="5"/>
        </w:numPr>
        <w:ind w:left="567"/>
      </w:pPr>
      <w:r>
        <w:t>predlagateljima</w:t>
      </w:r>
      <w:r w:rsidR="000B4240">
        <w:t xml:space="preserve"> – vjerovnicima </w:t>
      </w:r>
      <w:r w:rsidR="00EB414F">
        <w:t xml:space="preserve">po </w:t>
      </w:r>
      <w:r>
        <w:t>punomoćniku, odvjetniku Darku Medaku iz Splita</w:t>
      </w:r>
      <w:r w:rsidR="000B4240">
        <w:t>, Kneza Ljudevita Posavskog 12</w:t>
      </w:r>
      <w:r w:rsidR="009D1DFB">
        <w:t>, uz nalaz i mišljenje vještaka od 16.03.2018.</w:t>
      </w:r>
    </w:p>
    <w:p w:rsidRDefault="0064322E" w:rsidP="00834A8F" w:rsidR="009D1DFB">
      <w:pPr>
        <w:pStyle w:val="Odlomakpopisa"/>
        <w:numPr>
          <w:ilvl w:val="0"/>
          <w:numId w:val="5"/>
        </w:numPr>
        <w:ind w:left="567"/>
      </w:pPr>
      <w:r>
        <w:t>dužniku</w:t>
      </w:r>
      <w:r w:rsidR="000B4240">
        <w:t xml:space="preserve"> po punomoćniku, odvjetniku Anti Vujčiću iz Splita, Trg Hrvatske bratske zajednice 2b/II, </w:t>
      </w:r>
      <w:r w:rsidR="009D1DFB">
        <w:t>uz nalaz i mišljenje vještaka od 16.03.2018.</w:t>
      </w:r>
    </w:p>
    <w:p w:rsidRDefault="009D1DFB" w:rsidP="009D1DFB" w:rsidR="009D1DFB">
      <w:pPr>
        <w:pStyle w:val="Odlomakpopisa"/>
        <w:numPr>
          <w:ilvl w:val="0"/>
          <w:numId w:val="5"/>
        </w:numPr>
        <w:ind w:left="567"/>
      </w:pPr>
      <w:r>
        <w:t xml:space="preserve">sudskom vještaku Stjepanu Kolovratu, </w:t>
      </w:r>
    </w:p>
    <w:p w:rsidRDefault="00834A8F" w:rsidP="00834A8F" w:rsidR="00834A8F">
      <w:pPr>
        <w:pStyle w:val="Odlomakpopisa"/>
        <w:numPr>
          <w:ilvl w:val="0"/>
          <w:numId w:val="5"/>
        </w:numPr>
        <w:ind w:left="567"/>
      </w:pPr>
      <w:r>
        <w:t xml:space="preserve">z.z. dužnika </w:t>
      </w:r>
      <w:r w:rsidR="000B4240">
        <w:t>– likvidatorima Željki Madunić iz Splita i Anti Vuko iz Splita</w:t>
      </w:r>
    </w:p>
    <w:p w:rsidRDefault="000B4240" w:rsidP="0064322E" w:rsidR="000B4240">
      <w:pPr>
        <w:pStyle w:val="Odlomakpopisa"/>
        <w:numPr>
          <w:ilvl w:val="0"/>
          <w:numId w:val="5"/>
        </w:numPr>
        <w:ind w:left="567"/>
      </w:pPr>
      <w:r>
        <w:t xml:space="preserve">Hrvatska narodna banka </w:t>
      </w:r>
    </w:p>
    <w:p w:rsidRDefault="0064322E" w:rsidP="0064322E" w:rsidR="0064322E">
      <w:pPr>
        <w:pStyle w:val="Odlomakpopisa"/>
        <w:numPr>
          <w:ilvl w:val="0"/>
          <w:numId w:val="5"/>
        </w:numPr>
        <w:ind w:left="567"/>
      </w:pPr>
      <w:r>
        <w:t>e-Oglasna ploča suda</w:t>
      </w:r>
    </w:p>
    <w:p w:rsidRDefault="0064322E" w:rsidP="0064322E" w:rsidR="0001635B" w:rsidRPr="00C82BA1">
      <w:pPr>
        <w:pStyle w:val="Odlomakpopisa"/>
        <w:numPr>
          <w:ilvl w:val="0"/>
          <w:numId w:val="5"/>
        </w:numPr>
        <w:ind w:left="567"/>
      </w:pPr>
      <w:r>
        <w:t>u spis</w:t>
      </w:r>
    </w:p>
    <w:sectPr w:rsidSect="00D45786" w:rsidR="0001635B" w:rsidRPr="00C82BA1">
      <w:headerReference w:type="default" r:id="rId10"/>
      <w:pgSz w:h="16838" w:w="11906"/>
      <w:pgMar w:gutter="0" w:footer="708" w:header="708" w:left="1417" w:bottom="1418"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447C5B">
          <w:rPr>
            <w:noProof/>
          </w:rPr>
          <w:t>2</w:t>
        </w:r>
        <w:r>
          <w:fldChar w:fldCharType="end"/>
        </w:r>
      </w:sdtContent>
    </w:sdt>
    <w:r>
      <w:t>-</w:t>
    </w:r>
    <w:r>
      <w:tab/>
      <w:t xml:space="preserve">   12. St-</w:t>
    </w:r>
    <w:r w:rsidR="004E2DFC">
      <w:t>651/2017</w:t>
    </w:r>
  </w:p>
  <w:p w:rsidRDefault="0028268A" w:rsidP="0001635B" w:rsidR="0028268A">
    <w:pPr>
      <w:pStyle w:val="Zaglavlje"/>
      <w:jc w:val="center"/>
    </w:pPr>
  </w:p>
  <w:p w:rsidRDefault="0001635B" w:rsidR="0001635B" w:rsidRPr="003959AF">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5F8B"/>
    <w:rsid w:val="00062BFD"/>
    <w:rsid w:val="00094830"/>
    <w:rsid w:val="000A098D"/>
    <w:rsid w:val="000A5BA9"/>
    <w:rsid w:val="000B4240"/>
    <w:rsid w:val="000F41F7"/>
    <w:rsid w:val="001211EE"/>
    <w:rsid w:val="00191535"/>
    <w:rsid w:val="00254B18"/>
    <w:rsid w:val="0028268A"/>
    <w:rsid w:val="002A70CF"/>
    <w:rsid w:val="002E4EDE"/>
    <w:rsid w:val="003204CF"/>
    <w:rsid w:val="00334531"/>
    <w:rsid w:val="003959AF"/>
    <w:rsid w:val="003A2582"/>
    <w:rsid w:val="003F15EC"/>
    <w:rsid w:val="0041045C"/>
    <w:rsid w:val="00447C5B"/>
    <w:rsid w:val="004745EB"/>
    <w:rsid w:val="004777E4"/>
    <w:rsid w:val="004E2DFC"/>
    <w:rsid w:val="00505872"/>
    <w:rsid w:val="00574E7E"/>
    <w:rsid w:val="0064322E"/>
    <w:rsid w:val="006A4C8F"/>
    <w:rsid w:val="006B03FE"/>
    <w:rsid w:val="006F2AD5"/>
    <w:rsid w:val="006F4A44"/>
    <w:rsid w:val="00717A18"/>
    <w:rsid w:val="007221E1"/>
    <w:rsid w:val="00757C72"/>
    <w:rsid w:val="00767031"/>
    <w:rsid w:val="007A48CE"/>
    <w:rsid w:val="00801A59"/>
    <w:rsid w:val="00834A8F"/>
    <w:rsid w:val="00864E8A"/>
    <w:rsid w:val="008D573B"/>
    <w:rsid w:val="008E4A02"/>
    <w:rsid w:val="009271C1"/>
    <w:rsid w:val="00933CB9"/>
    <w:rsid w:val="009723D1"/>
    <w:rsid w:val="00972D98"/>
    <w:rsid w:val="009D1DFB"/>
    <w:rsid w:val="00A03C21"/>
    <w:rsid w:val="00A05EEC"/>
    <w:rsid w:val="00A160C7"/>
    <w:rsid w:val="00A65088"/>
    <w:rsid w:val="00A86E8D"/>
    <w:rsid w:val="00A91F7C"/>
    <w:rsid w:val="00A9627C"/>
    <w:rsid w:val="00A9704A"/>
    <w:rsid w:val="00AF0806"/>
    <w:rsid w:val="00B210B5"/>
    <w:rsid w:val="00B37589"/>
    <w:rsid w:val="00BB4041"/>
    <w:rsid w:val="00BD785E"/>
    <w:rsid w:val="00BE546C"/>
    <w:rsid w:val="00BF1E80"/>
    <w:rsid w:val="00BF5A97"/>
    <w:rsid w:val="00C05529"/>
    <w:rsid w:val="00C21DEF"/>
    <w:rsid w:val="00C41059"/>
    <w:rsid w:val="00C82BA1"/>
    <w:rsid w:val="00CD0CB8"/>
    <w:rsid w:val="00CD2728"/>
    <w:rsid w:val="00CD4305"/>
    <w:rsid w:val="00CD43BF"/>
    <w:rsid w:val="00D45786"/>
    <w:rsid w:val="00D602AC"/>
    <w:rsid w:val="00DB774E"/>
    <w:rsid w:val="00E1451C"/>
    <w:rsid w:val="00E3734B"/>
    <w:rsid w:val="00EB414F"/>
    <w:rsid w:val="00ED776C"/>
    <w:rsid w:val="00F23D4A"/>
    <w:rsid w:val="00F5271B"/>
    <w:rsid w:val="00FA172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447C5B"/>
    <w:rPr>
      <w:color w:val="808080"/>
      <w:bdr w:space="0" w:sz="0" w:color="auto" w:val="none"/>
      <w:shd w:fill="auto" w:color="auto" w:val="clear"/>
    </w:rPr>
  </w:style>
  <w:style w:customStyle="true" w:styleId="eSPISCCParagraphDefaultFont" w:type="character">
    <w:name w:val="eSPIS_CC_Paragraph Default Font"/>
    <w:basedOn w:val="Zadanifontodlomka"/>
    <w:rsid w:val="00447C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47C5B"/>
    <w:rPr>
      <w:bdr w:space="0" w:sz="0" w:color="auto" w:val="none"/>
      <w:shd w:fill="FFFFCC" w:color="auto" w:val="clear"/>
      <w:lang w:val="hr-HR"/>
    </w:rPr>
  </w:style>
  <w:style w:customStyle="true" w:styleId="PozadinaSvijetloCrvena" w:type="character">
    <w:name w:val="Pozadina_SvijetloCrvena"/>
    <w:basedOn w:val="eSPISCCParagraphDefaultFont"/>
    <w:rsid w:val="00447C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47C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447C5B"/>
    <w:rPr>
      <w:color w:val="808080"/>
      <w:bdr w:color="auto" w:space="0" w:sz="0" w:val="none"/>
      <w:shd w:color="auto" w:fill="auto" w:val="clear"/>
    </w:rPr>
  </w:style>
  <w:style w:customStyle="1" w:styleId="eSPISCCParagraphDefaultFont" w:type="character">
    <w:name w:val="eSPIS_CC_Paragraph Default Font"/>
    <w:basedOn w:val="Zadanifontodlomka"/>
    <w:rsid w:val="00447C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47C5B"/>
    <w:rPr>
      <w:bdr w:color="auto" w:space="0" w:sz="0" w:val="none"/>
      <w:shd w:color="auto" w:fill="FFFFCC" w:val="clear"/>
      <w:lang w:val="hr-HR"/>
    </w:rPr>
  </w:style>
  <w:style w:customStyle="1" w:styleId="PozadinaSvijetloCrvena" w:type="character">
    <w:name w:val="Pozadina_SvijetloCrvena"/>
    <w:basedOn w:val="eSPISCCParagraphDefaultFont"/>
    <w:rsid w:val="00447C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47C5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2018.</izvorni_sadrzaj>
    <derivirana_varijabla naziv="DomainObject.DatumDonosenjaOdluke_1">20.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St-651/2017-25</izvorni_sadrzaj>
    <derivirana_varijabla naziv="DomainObject.Oznaka_1">St-651/2017-25</derivirana_varijabla>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651</izvorni_sadrzaj>
    <derivirana_varijabla naziv="DomainObject.Predmet.Broj_1">651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2017.</izvorni_sadrzaj>
    <derivirana_varijabla naziv="DomainObject.Predmet.DatumOsnivanja_1">14.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(115)</izvorni_sadrzaj>
    <derivirana_varijabla naziv="DomainObject.Predmet.Opis_1">Prijedlog za otvaranje stečajnog postupka (115)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St-651/2017</izvorni_sadrzaj>
    <derivirana_varijabla naziv="DomainObject.Predmet.OznakaBroj_1">St-651/2017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Predlagatelji vjerovnici</izvorni_sadrzaj>
    <derivirana_varijabla naziv="DomainObject.Predmet.PrimjedbaSuca_1">Predlagatelji vjerovnici</derivirana_varijabla>
  </DomainObject.Predmet.PrimjedbaSuca>
  <DomainObject.Predmet.ProtustrankaFormated>
    <izvorni_sadrzaj>  BRA-MA kreditna unija u likvidaciji</izvorni_sadrzaj>
    <derivirana_varijabla naziv="DomainObject.Predmet.ProtustrankaFormated_1">  BRA-MA kreditna unija u likvidaciji</derivirana_varijabla>
  </DomainObject.Predmet.ProtustrankaFormated>
  <DomainObject.Predmet.ProtustrankaFormatedOIB>
    <izvorni_sadrzaj>  BRA-MA kreditna unija u likvidaciji, OIB 96497966580</izvorni_sadrzaj>
    <derivirana_varijabla naziv="DomainObject.Predmet.ProtustrankaFormatedOIB_1">  BRA-MA kreditna unija u likvidaciji, OIB 96497966580</derivirana_varijabla>
  </DomainObject.Predmet.ProtustrankaFormatedOIB>
  <DomainObject.Predmet.ProtustrankaFormatedWithAdress>
    <izvorni_sadrzaj> BRA-MA kreditna unija u likvidaciji, Put Firula 53, 21000 Split</izvorni_sadrzaj>
    <derivirana_varijabla naziv="DomainObject.Predmet.ProtustrankaFormatedWithAdress_1"> BRA-MA kreditna unija u likvidaciji, Put Firula 53, 21000 Split</derivirana_varijabla>
  </DomainObject.Predmet.ProtustrankaFormatedWithAdress>
  <DomainObject.Predmet.ProtustrankaFormatedWithAdressOIB>
    <izvorni_sadrzaj> BRA-MA kreditna unija u likvidaciji, OIB 96497966580, Put Firula 53, 21000 Split</izvorni_sadrzaj>
    <derivirana_varijabla naziv="DomainObject.Predmet.ProtustrankaFormatedWithAdressOIB_1"> BRA-MA kreditna unija u likvidaciji, OIB 96497966580, Put Firula 53, 21000 Split</derivirana_varijabla>
  </DomainObject.Predmet.ProtustrankaFormatedWithAdressOIB>
  <DomainObject.Predmet.ProtustrankaWithAdress>
    <izvorni_sadrzaj>BRA-MA kreditna unija u likvidaciji Put Firula 53, 21000 Split</izvorni_sadrzaj>
    <derivirana_varijabla naziv="DomainObject.Predmet.ProtustrankaWithAdress_1">BRA-MA kreditna unija u likvidaciji Put Firula 53, 21000 Split</derivirana_varijabla>
  </DomainObject.Predmet.ProtustrankaWithAdress>
  <DomainObject.Predmet.ProtustrankaWithAdressOIB>
    <izvorni_sadrzaj>BRA-MA kreditna unija u likvidaciji, OIB 96497966580, Put Firula 53, 21000 Split</izvorni_sadrzaj>
    <derivirana_varijabla naziv="DomainObject.Predmet.ProtustrankaWithAdressOIB_1">BRA-MA kreditna unija u likvidaciji, OIB 96497966580, Put Firula 53, 21000 Split</derivirana_varijabla>
  </DomainObject.Predmet.ProtustrankaWithAdressOIB>
  <DomainObject.Predmet.ProtustrankaNazivFormated>
    <izvorni_sadrzaj>BRA-MA kreditna unija u likvidaciji</izvorni_sadrzaj>
    <derivirana_varijabla naziv="DomainObject.Predmet.ProtustrankaNazivFormated_1">BRA-MA kreditna unija u likvidaciji</derivirana_varijabla>
  </DomainObject.Predmet.ProtustrankaNazivFormated>
  <DomainObject.Predmet.ProtustrankaNazivFormatedOIB>
    <izvorni_sadrzaj>BRA-MA kreditna unija u likvidaciji, OIB 96497966580</izvorni_sadrzaj>
    <derivirana_varijabla naziv="DomainObject.Predmet.ProtustrankaNazivFormatedOIB_1">BRA-MA kreditna unija u likvidaciji, OIB 96497966580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Vinko Alujević zastupanog po punomoćniku Darko Medak; Marija Bebić zastupanog po punomoćniku Darko Medak; Nikolina Brzica zastupanog po punomoćniku Darko Medak; Anka Džepina zastupanog po punomoćniku Darko Medak; Branko Džepina zastupanog po punomoćniku Darko Medak; Mirjana Džepina zastupanog po punomoćniku Darko Medak; Zorka Jukić zastupanog po punomoćniku Darko Medak; Ivona Madunić zastupanog po punomoćniku Darko Medak; Leonardo Madunić zastupanog po punomoćniku Darko Medak; Miroslav Madunić zastupanog po punomoćniku Darko Medak; Vedran Madunić zastupanog po punomoćniku Darko Medak; Ana Mužinić zastupanog po punomoćniku Darko Medak; Ruža Pelivan zastupanog po punomoćniku Darko Medak; Miroslav Primažić zastupanog po punomoćniku Darko Medak; Rino Rupnik zastupanog po punomoćniku Darko Medak; Šimun Silić zastupanog po punomoćniku Darko Medak; Pavao Šimić zastupanog po punomoćniku Darko Medak; Nediljka Sučić zastupanog po punomoćniku Darko Medak; Vladimir Topić zastupanog po punomoćniku Darko Medak; Željka Ugarković zastupanog po punomoćniku Darko Medak; Marija Vukoja zastupanog po punomoćniku Darko Medak</izvorni_sadrzaj>
    <derivirana_varijabla naziv="DomainObject.Predmet.StrankaFormated_1">  Vinko Alujević zastupanog po punomoćniku Darko Medak; Marija Bebić zastupanog po punomoćniku Darko Medak; Nikolina Brzica zastupanog po punomoćniku Darko Medak; Anka Džepina zastupanog po punomoćniku Darko Medak; Branko Džepina zastupanog po punomoćniku Darko Medak; Mirjana Džepina zastupanog po punomoćniku Darko Medak; Zorka Jukić zastupanog po punomoćniku Darko Medak; Ivona Madunić zastupanog po punomoćniku Darko Medak; Leonardo Madunić zastupanog po punomoćniku Darko Medak; Miroslav Madunić zastupanog po punomoćniku Darko Medak; Vedran Madunić zastupanog po punomoćniku Darko Medak; Ana Mužinić zastupanog po punomoćniku Darko Medak; Ruža Pelivan zastupanog po punomoćniku Darko Medak; Miroslav Primažić zastupanog po punomoćniku Darko Medak; Rino Rupnik zastupanog po punomoćniku Darko Medak; Šimun Silić zastupanog po punomoćniku Darko Medak; Pavao Šimić zastupanog po punomoćniku Darko Medak; Nediljka Sučić zastupanog po punomoćniku Darko Medak; Vladimir Topić zastupanog po punomoćniku Darko Medak; Željka Ugarković zastupanog po punomoćniku Darko Medak; Marija Vukoja zastupanog po punomoćniku Darko Medak</derivirana_varijabla>
  </DomainObject.Predmet.StrankaFormated>
  <DomainObject.Predmet.StrankaFormatedOIB>
    <izvorni_sadrzaj>  Vinko Alujević, OIB 28663717258 zastupanog po punomoćniku Darko Medak; Marija Bebić, OIB 85364663014 zastupanog po punomoćniku Darko Medak; Nikolina Brzica, OIB 26523705886 zastupanog po punomoćniku Darko Medak; Anka Džepina, OIB 61337535312 zastupanog po punomoćniku Darko Medak; Branko Džepina, OIB 85734226799 zastupanog po punomoćniku Darko Medak; Mirjana Džepina, OIB 90707299253 zastupanog po punomoćniku Darko Medak; Zorka Jukić, OIB 57399473100 zastupanog po punomoćniku Darko Medak; Ivona Madunić, OIB 97950314753 zastupanog po punomoćniku Darko Medak; Leonardo Madunić, OIB 53493334554 zastupanog po punomoćniku Darko Medak; Miroslav Madunić, OIB 07354568849 zastupanog po punomoćniku Darko Medak; Vedran Madunić, OIB 82254840459 zastupanog po punomoćniku Darko Medak; Ana Mužinić, OIB 97709191686 zastupanog po punomoćniku Darko Medak; Ruža Pelivan, OIB 54733531583 zastupanog po punomoćniku Darko Medak; Miroslav Primažić, OIB 89026435367 zastupanog po punomoćniku Darko Medak; Rino Rupnik, OIB 24002887864 zastupanog po punomoćniku Darko Medak; Šimun Silić, OIB 07957299810 zastupanog po punomoćniku Darko Medak; Pavao Šimić, OIB 17670011243 zastupanog po punomoćniku Darko Medak; Nediljka Sučić, OIB 75846820951 zastupanog po punomoćniku Darko Medak; Vladimir Topić, OIB 31765430900 zastupanog po punomoćniku Darko Medak; Željka Ugarković, OIB 72870316151 zastupanog po punomoćniku Darko Medak; Marija Vukoja, OIB 95575564110 zastupanog po punomoćniku Darko Medak</izvorni_sadrzaj>
    <derivirana_varijabla naziv="DomainObject.Predmet.StrankaFormatedOIB_1">  Vinko Alujević, OIB 28663717258 zastupanog po punomoćniku Darko Medak; Marija Bebić, OIB 85364663014 zastupanog po punomoćniku Darko Medak; Nikolina Brzica, OIB 26523705886 zastupanog po punomoćniku Darko Medak; Anka Džepina, OIB 61337535312 zastupanog po punomoćniku Darko Medak; Branko Džepina, OIB 85734226799 zastupanog po punomoćniku Darko Medak; Mirjana Džepina, OIB 90707299253 zastupanog po punomoćniku Darko Medak; Zorka Jukić, OIB 57399473100 zastupanog po punomoćniku Darko Medak; Ivona Madunić, OIB 97950314753 zastupanog po punomoćniku Darko Medak; Leonardo Madunić, OIB 53493334554 zastupanog po punomoćniku Darko Medak; Miroslav Madunić, OIB 07354568849 zastupanog po punomoćniku Darko Medak; Vedran Madunić, OIB 82254840459 zastupanog po punomoćniku Darko Medak; Ana Mužinić, OIB 97709191686 zastupanog po punomoćniku Darko Medak; Ruža Pelivan, OIB 54733531583 zastupanog po punomoćniku Darko Medak; Miroslav Primažić, OIB 89026435367 zastupanog po punomoćniku Darko Medak; Rino Rupnik, OIB 24002887864 zastupanog po punomoćniku Darko Medak; Šimun Silić, OIB 07957299810 zastupanog po punomoćniku Darko Medak; Pavao Šimić, OIB 17670011243 zastupanog po punomoćniku Darko Medak; Nediljka Sučić, OIB 75846820951 zastupanog po punomoćniku Darko Medak; Vladimir Topić, OIB 31765430900 zastupanog po punomoćniku Darko Medak; Željka Ugarković, OIB 72870316151 zastupanog po punomoćniku Darko Medak; Marija Vukoja, OIB 95575564110 zastupanog po punomoćniku Darko Medak</derivirana_varijabla>
  </DomainObject.Predmet.StrankaFormatedOIB>
  <DomainObject.Predmet.StrankaFormatedWithAdress>
    <izvorni_sadrzaj> Vinko Alujević, Omiška 7, 21000 Split zastupanog po punomoćniku Darko Medak; Marija Bebić, Velebitska 12, 21000 Split zastupanog po punomoćniku Darko Medak; Nikolina Brzica, Hrvatske Mornarice 1f, 21000 Split zastupanog po punomoćniku Darko Medak; Anka Džepina, Rakite 37, 21311 Žrnovnica zastupanog po punomoćniku Darko Medak; Branko Džepina, Rakite 37, 21311 Žrnovnica zastupanog po punomoćniku Darko Medak; Mirjana Džepina, Tršćanska 25, 21000 Split zastupanog po punomoćniku Darko Medak; Zorka Jukić, Hrvatske Mornarice 1f, 21000 Split zastupanog po punomoćniku Darko Medak; Ivona Madunić, Put Firula 55, 21000 Split zastupanog po punomoćniku Darko Medak; Leonardo Madunić, Ulica Slobode 2b, 21000 Split zastupanog po punomoćniku Darko Medak; Miroslav Madunić, Rooseweltova 54, 21000 Split zastupanog po punomoćniku Darko Medak; Vedran Madunić, Put Firula 55, 21000 Split zastupanog po punomoćniku Darko Medak; Ana Mužinić, Ruđera Boškovića 7, 21000 Split zastupanog po punomoćniku Darko Medak; Ruža Pelivan, Cesta Dr.franje Tuđmana 690, 21214 Kaštel Lukšić zastupanog po punomoćniku Darko Medak; Miroslav Primažić, Starčevićeva 14, 21000 Split zastupanog po punomoćniku Darko Medak; Rino Rupnik, Trondheimska 4b, 21000 Split zastupanog po punomoćniku Darko Medak; Šimun Silić, Šibenska 39, 21000 Split zastupanog po punomoćniku Darko Medak; Pavao Šimić, Sukoišanska 31, 21000 Split zastupanog po punomoćniku Darko Medak; Nediljka Sučić, Ponikvice 13, 21217 Kaštel Novi zastupanog po punomoćniku Darko Medak; Vladimir Topić, Gospinica 7, 21000 Split zastupanog po punomoćniku Darko Medak; Željka Ugarković, Ivana Rendića 29, 21000 Split zastupanog po punomoćniku Darko Medak; Marija Vukoja, Vukovarska 123, 21000 Split zastupanog po punomoćniku Darko Medak</izvorni_sadrzaj>
    <derivirana_varijabla naziv="DomainObject.Predmet.StrankaFormatedWithAdress_1"> Vinko Alujević, Omiška 7, 21000 Split zastupanog po punomoćniku Darko Medak; Marija Bebić, Velebitska 12, 21000 Split zastupanog po punomoćniku Darko Medak; Nikolina Brzica, Hrvatske Mornarice 1f, 21000 Split zastupanog po punomoćniku Darko Medak; Anka Džepina, Rakite 37, 21311 Žrnovnica zastupanog po punomoćniku Darko Medak; Branko Džepina, Rakite 37, 21311 Žrnovnica zastupanog po punomoćniku Darko Medak; Mirjana Džepina, Tršćanska 25, 21000 Split zastupanog po punomoćniku Darko Medak; Zorka Jukić, Hrvatske Mornarice 1f, 21000 Split zastupanog po punomoćniku Darko Medak; Ivona Madunić, Put Firula 55, 21000 Split zastupanog po punomoćniku Darko Medak; Leonardo Madunić, Ulica Slobode 2b, 21000 Split zastupanog po punomoćniku Darko Medak; Miroslav Madunić, Rooseweltova 54, 21000 Split zastupanog po punomoćniku Darko Medak; Vedran Madunić, Put Firula 55, 21000 Split zastupanog po punomoćniku Darko Medak; Ana Mužinić, Ruđera Boškovića 7, 21000 Split zastupanog po punomoćniku Darko Medak; Ruža Pelivan, Cesta Dr.franje Tuđmana 690, 21214 Kaštel Lukšić zastupanog po punomoćniku Darko Medak; Miroslav Primažić, Starčevićeva 14, 21000 Split zastupanog po punomoćniku Darko Medak; Rino Rupnik, Trondheimska 4b, 21000 Split zastupanog po punomoćniku Darko Medak; Šimun Silić, Šibenska 39, 21000 Split zastupanog po punomoćniku Darko Medak; Pavao Šimić, Sukoišanska 31, 21000 Split zastupanog po punomoćniku Darko Medak; Nediljka Sučić, Ponikvice 13, 21217 Kaštel Novi zastupanog po punomoćniku Darko Medak; Vladimir Topić, Gospinica 7, 21000 Split zastupanog po punomoćniku Darko Medak; Željka Ugarković, Ivana Rendića 29, 21000 Split zastupanog po punomoćniku Darko Medak; Marija Vukoja, Vukovarska 123, 21000 Split zastupanog po punomoćniku Darko Medak</derivirana_varijabla>
  </DomainObject.Predmet.StrankaFormatedWithAdress>
  <DomainObject.Predmet.StrankaFormatedWithAdressOIB>
    <izvorni_sadrzaj> Vinko Alujević, OIB 28663717258, Omiška 7, 21000 Split zastupanog po punomoćniku Darko Medak; Marija Bebić, OIB 85364663014, Velebitska 12, 21000 Split zastupanog po punomoćniku Darko Medak; Nikolina Brzica, OIB 26523705886, Hrvatske Mornarice 1f, 21000 Split zastupanog po punomoćniku Darko Medak; Anka Džepina, OIB 61337535312, Rakite 37, 21311 Žrnovnica zastupanog po punomoćniku Darko Medak; Branko Džepina, OIB 85734226799, Rakite 37, 21311 Žrnovnica zastupanog po punomoćniku Darko Medak; Mirjana Džepina, OIB 90707299253, Tršćanska 25, 21000 Split zastupanog po punomoćniku Darko Medak; Zorka Jukić, OIB 57399473100, Hrvatske Mornarice 1f, 21000 Split zastupanog po punomoćniku Darko Medak; Ivona Madunić, OIB 97950314753, Put Firula 55, 21000 Split zastupanog po punomoćniku Darko Medak; Leonardo Madunić, OIB 53493334554, Ulica Slobode 2b, 21000 Split zastupanog po punomoćniku Darko Medak; Miroslav Madunić, OIB 07354568849, Rooseweltova 54, 21000 Split zastupanog po punomoćniku Darko Medak; Vedran Madunić, OIB 82254840459, Put Firula 55, 21000 Split zastupanog po punomoćniku Darko Medak; Ana Mužinić, OIB 97709191686, Ruđera Boškovića 7, 21000 Split zastupanog po punomoćniku Darko Medak; Ruža Pelivan, OIB 54733531583, Cesta Dr.franje Tuđmana 690, 21214 Kaštel Lukšić zastupanog po punomoćniku Darko Medak; Miroslav Primažić, OIB 89026435367, Starčevićeva 14, 21000 Split zastupanog po punomoćniku Darko Medak; Rino Rupnik, OIB 24002887864, Trondheimska 4b, 21000 Split zastupanog po punomoćniku Darko Medak; Šimun Silić, OIB 07957299810, Šibenska 39, 21000 Split zastupanog po punomoćniku Darko Medak; Pavao Šimić, OIB 17670011243, Sukoišanska 31, 21000 Split zastupanog po punomoćniku Darko Medak; Nediljka Sučić, OIB 75846820951, Ponikvice 13, 21217 Kaštel Novi zastupanog po punomoćniku Darko Medak; Vladimir Topić, OIB 31765430900, Gospinica 7, 21000 Split zastupanog po punomoćniku Darko Medak; Željka Ugarković, OIB 72870316151, Ivana Rendića 29, 21000 Split zastupanog po punomoćniku Darko Medak; Marija Vukoja, OIB 95575564110, Vukovarska 123, 21000 Split zastupanog po punomoćniku Darko Medak</izvorni_sadrzaj>
    <derivirana_varijabla naziv="DomainObject.Predmet.StrankaFormatedWithAdressOIB_1"> Vinko Alujević, OIB 28663717258, Omiška 7, 21000 Split zastupanog po punomoćniku Darko Medak; Marija Bebić, OIB 85364663014, Velebitska 12, 21000 Split zastupanog po punomoćniku Darko Medak; Nikolina Brzica, OIB 26523705886, Hrvatske Mornarice 1f, 21000 Split zastupanog po punomoćniku Darko Medak; Anka Džepina, OIB 61337535312, Rakite 37, 21311 Žrnovnica zastupanog po punomoćniku Darko Medak; Branko Džepina, OIB 85734226799, Rakite 37, 21311 Žrnovnica zastupanog po punomoćniku Darko Medak; Mirjana Džepina, OIB 90707299253, Tršćanska 25, 21000 Split zastupanog po punomoćniku Darko Medak; Zorka Jukić, OIB 57399473100, Hrvatske Mornarice 1f, 21000 Split zastupanog po punomoćniku Darko Medak; Ivona Madunić, OIB 97950314753, Put Firula 55, 21000 Split zastupanog po punomoćniku Darko Medak; Leonardo Madunić, OIB 53493334554, Ulica Slobode 2b, 21000 Split zastupanog po punomoćniku Darko Medak; Miroslav Madunić, OIB 07354568849, Rooseweltova 54, 21000 Split zastupanog po punomoćniku Darko Medak; Vedran Madunić, OIB 82254840459, Put Firula 55, 21000 Split zastupanog po punomoćniku Darko Medak; Ana Mužinić, OIB 97709191686, Ruđera Boškovića 7, 21000 Split zastupanog po punomoćniku Darko Medak; Ruža Pelivan, OIB 54733531583, Cesta Dr.franje Tuđmana 690, 21214 Kaštel Lukšić zastupanog po punomoćniku Darko Medak; Miroslav Primažić, OIB 89026435367, Starčevićeva 14, 21000 Split zastupanog po punomoćniku Darko Medak; Rino Rupnik, OIB 24002887864, Trondheimska 4b, 21000 Split zastupanog po punomoćniku Darko Medak; Šimun Silić, OIB 07957299810, Šibenska 39, 21000 Split zastupanog po punomoćniku Darko Medak; Pavao Šimić, OIB 17670011243, Sukoišanska 31, 21000 Split zastupanog po punomoćniku Darko Medak; Nediljka Sučić, OIB 75846820951, Ponikvice 13, 21217 Kaštel Novi zastupanog po punomoćniku Darko Medak; Vladimir Topić, OIB 31765430900, Gospinica 7, 21000 Split zastupanog po punomoćniku Darko Medak; Željka Ugarković, OIB 72870316151, Ivana Rendića 29, 21000 Split zastupanog po punomoćniku Darko Medak; Marija Vukoja, OIB 95575564110, Vukovarska 123, 21000 Split zastupanog po punomoćniku Darko Medak</derivirana_varijabla>
  </DomainObject.Predmet.StrankaFormatedWithAdressOIB>
  <DomainObject.Predmet.StrankaWithAdress>
    <izvorni_sadrzaj>Vinko Alujević Omiška 7,21000 Split,Marija Bebić Velebitska 12,21000 Split,Nikolina Brzica Hrvatske Mornarice 1f,21000 Split,Anka Džepina Rakite 37,21311 Žrnovnica,Branko Džepina Rakite 37,21311 Žrnovnica,Mirjana Džepina Tršćanska 25,21000 Split,Zorka Jukić Hrvatske Mornarice 1f,21000 Split,Ivona Madunić Put Firula 55,21000 Split,Leonardo Madunić Ulica Slobode 2b,21000 Split,Miroslav Madunić Rooseweltova 54,21000 Split,Vedran Madunić Put Firula 55,21000 Split,Ana Mužinić Ruđera Boškovića 7,21000 Split,Ruža Pelivan Cesta Dr.franje Tuđmana 690,21214 Kaštel Lukšić,Miroslav Primažić Starčevićeva 14,21000 Split,Rino Rupnik Trondheimska 4b,21000 Split,Šimun Silić Šibenska 39,21000 Split,Pavao Šimić Sukoišanska 31,21000 Split,Nediljka Sučić Ponikvice 13,21217 Kaštel Novi,Vladimir Topić Gospinica 7,21000 Split,Željka Ugarković Ivana Rendića 29,21000 Split,Marija Vukoja Vukovarska 123,21000 Split</izvorni_sadrzaj>
    <derivirana_varijabla naziv="DomainObject.Predmet.StrankaWithAdress_1">Vinko Alujević Omiška 7,21000 Split,Marija Bebić Velebitska 12,21000 Split,Nikolina Brzica Hrvatske Mornarice 1f,21000 Split,Anka Džepina Rakite 37,21311 Žrnovnica,Branko Džepina Rakite 37,21311 Žrnovnica,Mirjana Džepina Tršćanska 25,21000 Split,Zorka Jukić Hrvatske Mornarice 1f,21000 Split,Ivona Madunić Put Firula 55,21000 Split,Leonardo Madunić Ulica Slobode 2b,21000 Split,Miroslav Madunić Rooseweltova 54,21000 Split,Vedran Madunić Put Firula 55,21000 Split,Ana Mužinić Ruđera Boškovića 7,21000 Split,Ruža Pelivan Cesta Dr.franje Tuđmana 690,21214 Kaštel Lukšić,Miroslav Primažić Starčevićeva 14,21000 Split,Rino Rupnik Trondheimska 4b,21000 Split,Šimun Silić Šibenska 39,21000 Split,Pavao Šimić Sukoišanska 31,21000 Split,Nediljka Sučić Ponikvice 13,21217 Kaštel Novi,Vladimir Topić Gospinica 7,21000 Split,Željka Ugarković Ivana Rendića 29,21000 Split,Marija Vukoja Vukovarska 123,21000 Split</derivirana_varijabla>
  </DomainObject.Predmet.StrankaWithAdress>
  <DomainObject.Predmet.StrankaWithAdressOIB>
    <izvorni_sadrzaj>Vinko Alujević, OIB 28663717258, Omiška 7,21000 Split,Marija Bebić, OIB 85364663014, Velebitska 12,21000 Split,Nikolina Brzica, OIB 26523705886, Hrvatske Mornarice 1f,21000 Split,Anka Džepina, OIB 61337535312, Rakite 37,21311 Žrnovnica,Branko Džepina, OIB 85734226799, Rakite 37,21311 Žrnovnica,Mirjana Džepina, OIB 90707299253, Tršćanska 25,21000 Split,Zorka Jukić, OIB 57399473100, Hrvatske Mornarice 1f,21000 Split,Ivona Madunić, OIB 97950314753, Put Firula 55,21000 Split,Leonardo Madunić, OIB 53493334554, Ulica Slobode 2b,21000 Split,Miroslav Madunić, OIB 07354568849, Rooseweltova 54,21000 Split,Vedran Madunić, OIB 82254840459, Put Firula 55,21000 Split,Ana Mužinić, OIB 97709191686, Ruđera Boškovića 7,21000 Split,Ruža Pelivan, OIB 54733531583, Cesta Dr.franje Tuđmana 690,21214 Kaštel Lukšić,Miroslav Primažić, OIB 89026435367, Starčevićeva 14,21000 Split,Rino Rupnik, OIB 24002887864, Trondheimska 4b,21000 Split,Šimun Silić, OIB 07957299810, Šibenska 39,21000 Split,Pavao Šimić, OIB 17670011243, Sukoišanska 31,21000 Split,Nediljka Sučić, OIB 75846820951, Ponikvice 13,21217 Kaštel Novi,Vladimir Topić, OIB 31765430900, Gospinica 7,21000 Split,Željka Ugarković, OIB 72870316151, Ivana Rendića 29,21000 Split,Marija Vukoja, OIB 95575564110, Vukovarska 123,21000 Split</izvorni_sadrzaj>
    <derivirana_varijabla naziv="DomainObject.Predmet.StrankaWithAdressOIB_1">Vinko Alujević, OIB 28663717258, Omiška 7,21000 Split,Marija Bebić, OIB 85364663014, Velebitska 12,21000 Split,Nikolina Brzica, OIB 26523705886, Hrvatske Mornarice 1f,21000 Split,Anka Džepina, OIB 61337535312, Rakite 37,21311 Žrnovnica,Branko Džepina, OIB 85734226799, Rakite 37,21311 Žrnovnica,Mirjana Džepina, OIB 90707299253, Tršćanska 25,21000 Split,Zorka Jukić, OIB 57399473100, Hrvatske Mornarice 1f,21000 Split,Ivona Madunić, OIB 97950314753, Put Firula 55,21000 Split,Leonardo Madunić, OIB 53493334554, Ulica Slobode 2b,21000 Split,Miroslav Madunić, OIB 07354568849, Rooseweltova 54,21000 Split,Vedran Madunić, OIB 82254840459, Put Firula 55,21000 Split,Ana Mužinić, OIB 97709191686, Ruđera Boškovića 7,21000 Split,Ruža Pelivan, OIB 54733531583, Cesta Dr.franje Tuđmana 690,21214 Kaštel Lukšić,Miroslav Primažić, OIB 89026435367, Starčevićeva 14,21000 Split,Rino Rupnik, OIB 24002887864, Trondheimska 4b,21000 Split,Šimun Silić, OIB 07957299810, Šibenska 39,21000 Split,Pavao Šimić, OIB 17670011243, Sukoišanska 31,21000 Split,Nediljka Sučić, OIB 75846820951, Ponikvice 13,21217 Kaštel Novi,Vladimir Topić, OIB 31765430900, Gospinica 7,21000 Split,Željka Ugarković, OIB 72870316151, Ivana Rendića 29,21000 Split,Marija Vukoja, OIB 95575564110, Vukovarska 123,21000 Split</derivirana_varijabla>
  </DomainObject.Predmet.StrankaWithAdressOIB>
  <DomainObject.Predmet.StrankaNazivFormated>
    <izvorni_sadrzaj>Vinko Alujević,Marija Bebić,Nikolina Brzica,Anka Džepina,Branko Džepina,Mirjana Džepina,Zorka Jukić,Ivona Madunić,Leonardo Madunić,Miroslav Madunić,Vedran Madunić,Ana Mužinić,Ruža Pelivan,Miroslav Primažić,Rino Rupnik,Šimun Silić,Pavao Šimić,Nediljka Sučić,Vladimir Topić,Željka Ugarković,Marija Vukoja</izvorni_sadrzaj>
    <derivirana_varijabla naziv="DomainObject.Predmet.StrankaNazivFormated_1">Vinko Alujević,Marija Bebić,Nikolina Brzica,Anka Džepina,Branko Džepina,Mirjana Džepina,Zorka Jukić,Ivona Madunić,Leonardo Madunić,Miroslav Madunić,Vedran Madunić,Ana Mužinić,Ruža Pelivan,Miroslav Primažić,Rino Rupnik,Šimun Silić,Pavao Šimić,Nediljka Sučić,Vladimir Topić,Željka Ugarković,Marija Vukoja</derivirana_varijabla>
  </DomainObject.Predmet.StrankaNazivFormated>
  <DomainObject.Predmet.StrankaNazivFormatedOIB>
    <izvorni_sadrzaj>Vinko Alujević, OIB 28663717258,Marija Bebić, OIB 85364663014,Nikolina Brzica, OIB 26523705886,Anka Džepina, OIB 61337535312,Branko Džepina, OIB 85734226799,Mirjana Džepina, OIB 90707299253,Zorka Jukić, OIB 57399473100,Ivona Madunić, OIB 97950314753,Leonardo Madunić, OIB 53493334554,Miroslav Madunić, OIB 07354568849,Vedran Madunić, OIB 82254840459,Ana Mužinić, OIB 97709191686,Ruža Pelivan, OIB 54733531583,Miroslav Primažić, OIB 89026435367,Rino Rupnik, OIB 24002887864,Šimun Silić, OIB 07957299810,Pavao Šimić, OIB 17670011243,Nediljka Sučić, OIB 75846820951,Vladimir Topić, OIB 31765430900,Željka Ugarković, OIB 72870316151,Marija Vukoja, OIB 95575564110</izvorni_sadrzaj>
    <derivirana_varijabla naziv="DomainObject.Predmet.StrankaNazivFormatedOIB_1">Vinko Alujević, OIB 28663717258,Marija Bebić, OIB 85364663014,Nikolina Brzica, OIB 26523705886,Anka Džepina, OIB 61337535312,Branko Džepina, OIB 85734226799,Mirjana Džepina, OIB 90707299253,Zorka Jukić, OIB 57399473100,Ivona Madunić, OIB 97950314753,Leonardo Madunić, OIB 53493334554,Miroslav Madunić, OIB 07354568849,Vedran Madunić, OIB 82254840459,Ana Mužinić, OIB 97709191686,Ruža Pelivan, OIB 54733531583,Miroslav Primažić, OIB 89026435367,Rino Rupnik, OIB 24002887864,Šimun Silić, OIB 07957299810,Pavao Šimić, OIB 17670011243,Nediljka Sučić, OIB 75846820951,Vladimir Topić, OIB 31765430900,Željka Ugarković, OIB 72870316151,Marija Vukoja, OIB 95575564110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Vinko Alujević zastupanog po punomoćniku Darko Medak</item>
      <item>Marija Bebić zastupanog po punomoćniku Darko Medak</item>
      <item>Nikolina Brzica zastupanog po punomoćniku Darko Medak</item>
      <item>Anka Džepina zastupanog po punomoćniku Darko Medak</item>
      <item>Branko Džepina zastupanog po punomoćniku Darko Medak</item>
      <item>Mirjana Džepina zastupanog po punomoćniku Darko Medak</item>
      <item>Zorka Jukić zastupanog po punomoćniku Darko Medak</item>
      <item>Ivona Madunić zastupanog po punomoćniku Darko Medak</item>
      <item>Leonardo Madunić zastupanog po punomoćniku Darko Medak</item>
      <item>Miroslav Madunić zastupanog po punomoćniku Darko Medak</item>
      <item>Vedran Madunić zastupanog po punomoćniku Darko Medak</item>
      <item>Ana Mužinić zastupanog po punomoćniku Darko Medak</item>
      <item>Ruža Pelivan zastupanog po punomoćniku Darko Medak</item>
      <item>Miroslav Primažić zastupanog po punomoćniku Darko Medak</item>
      <item>Rino Rupnik zastupanog po punomoćniku Darko Medak</item>
      <item>Šimun Silić zastupanog po punomoćniku Darko Medak</item>
      <item>Pavao Šimić zastupanog po punomoćniku Darko Medak</item>
      <item>Nediljka Sučić zastupanog po punomoćniku Darko Medak</item>
      <item>Vladimir Topić zastupanog po punomoćniku Darko Medak</item>
      <item>Željka Ugarković zastupanog po punomoćniku Darko Medak</item>
      <item>Marija Vukoja zastupanog po punomoćniku Darko Medak</item>
    </izvorni_sadrzaj>
    <derivirana_varijabla naziv="DomainObject.Predmet.StrankaListFormated_1">
      <item>Vinko Alujević zastupanog po punomoćniku Darko Medak</item>
      <item>Marija Bebić zastupanog po punomoćniku Darko Medak</item>
      <item>Nikolina Brzica zastupanog po punomoćniku Darko Medak</item>
      <item>Anka Džepina zastupanog po punomoćniku Darko Medak</item>
      <item>Branko Džepina zastupanog po punomoćniku Darko Medak</item>
      <item>Mirjana Džepina zastupanog po punomoćniku Darko Medak</item>
      <item>Zorka Jukić zastupanog po punomoćniku Darko Medak</item>
      <item>Ivona Madunić zastupanog po punomoćniku Darko Medak</item>
      <item>Leonardo Madunić zastupanog po punomoćniku Darko Medak</item>
      <item>Miroslav Madunić zastupanog po punomoćniku Darko Medak</item>
      <item>Vedran Madunić zastupanog po punomoćniku Darko Medak</item>
      <item>Ana Mužinić zastupanog po punomoćniku Darko Medak</item>
      <item>Ruža Pelivan zastupanog po punomoćniku Darko Medak</item>
      <item>Miroslav Primažić zastupanog po punomoćniku Darko Medak</item>
      <item>Rino Rupnik zastupanog po punomoćniku Darko Medak</item>
      <item>Šimun Silić zastupanog po punomoćniku Darko Medak</item>
      <item>Pavao Šimić zastupanog po punomoćniku Darko Medak</item>
      <item>Nediljka Sučić zastupanog po punomoćniku Darko Medak</item>
      <item>Vladimir Topić zastupanog po punomoćniku Darko Medak</item>
      <item>Željka Ugarković zastupanog po punomoćniku Darko Medak</item>
      <item>Marija Vukoja zastupanog po punomoćniku Darko Medak</item>
    </derivirana_varijabla>
  </DomainObject.Predmet.StrankaListFormated>
  <DomainObject.Predmet.StrankaListFormatedOIB>
    <izvorni_sadrzaj>
      <item>Vinko Alujević, OIB 28663717258 zastupanog po punomoćniku Darko Medak</item>
      <item>Marija Bebić, OIB 85364663014 zastupanog po punomoćniku Darko Medak</item>
      <item>Nikolina Brzica, OIB 26523705886 zastupanog po punomoćniku Darko Medak</item>
      <item>Anka Džepina, OIB 61337535312 zastupanog po punomoćniku Darko Medak</item>
      <item>Branko Džepina, OIB 85734226799 zastupanog po punomoćniku Darko Medak</item>
      <item>Mirjana Džepina, OIB 90707299253 zastupanog po punomoćniku Darko Medak</item>
      <item>Zorka Jukić, OIB 57399473100 zastupanog po punomoćniku Darko Medak</item>
      <item>Ivona Madunić, OIB 97950314753 zastupanog po punomoćniku Darko Medak</item>
      <item>Leonardo Madunić, OIB 53493334554 zastupanog po punomoćniku Darko Medak</item>
      <item>Miroslav Madunić, OIB 07354568849 zastupanog po punomoćniku Darko Medak</item>
      <item>Vedran Madunić, OIB 82254840459 zastupanog po punomoćniku Darko Medak</item>
      <item>Ana Mužinić, OIB 97709191686 zastupanog po punomoćniku Darko Medak</item>
      <item>Ruža Pelivan, OIB 54733531583 zastupanog po punomoćniku Darko Medak</item>
      <item>Miroslav Primažić, OIB 89026435367 zastupanog po punomoćniku Darko Medak</item>
      <item>Rino Rupnik, OIB 24002887864 zastupanog po punomoćniku Darko Medak</item>
      <item>Šimun Silić, OIB 07957299810 zastupanog po punomoćniku Darko Medak</item>
      <item>Pavao Šimić, OIB 17670011243 zastupanog po punomoćniku Darko Medak</item>
      <item>Nediljka Sučić, OIB 75846820951 zastupanog po punomoćniku Darko Medak</item>
      <item>Vladimir Topić, OIB 31765430900 zastupanog po punomoćniku Darko Medak</item>
      <item>Željka Ugarković, OIB 72870316151 zastupanog po punomoćniku Darko Medak</item>
      <item>Marija Vukoja, OIB 95575564110 zastupanog po punomoćniku Darko Medak</item>
    </izvorni_sadrzaj>
    <derivirana_varijabla naziv="DomainObject.Predmet.StrankaListFormatedOIB_1">
      <item>Vinko Alujević, OIB 28663717258 zastupanog po punomoćniku Darko Medak</item>
      <item>Marija Bebić, OIB 85364663014 zastupanog po punomoćniku Darko Medak</item>
      <item>Nikolina Brzica, OIB 26523705886 zastupanog po punomoćniku Darko Medak</item>
      <item>Anka Džepina, OIB 61337535312 zastupanog po punomoćniku Darko Medak</item>
      <item>Branko Džepina, OIB 85734226799 zastupanog po punomoćniku Darko Medak</item>
      <item>Mirjana Džepina, OIB 90707299253 zastupanog po punomoćniku Darko Medak</item>
      <item>Zorka Jukić, OIB 57399473100 zastupanog po punomoćniku Darko Medak</item>
      <item>Ivona Madunić, OIB 97950314753 zastupanog po punomoćniku Darko Medak</item>
      <item>Leonardo Madunić, OIB 53493334554 zastupanog po punomoćniku Darko Medak</item>
      <item>Miroslav Madunić, OIB 07354568849 zastupanog po punomoćniku Darko Medak</item>
      <item>Vedran Madunić, OIB 82254840459 zastupanog po punomoćniku Darko Medak</item>
      <item>Ana Mužinić, OIB 97709191686 zastupanog po punomoćniku Darko Medak</item>
      <item>Ruža Pelivan, OIB 54733531583 zastupanog po punomoćniku Darko Medak</item>
      <item>Miroslav Primažić, OIB 89026435367 zastupanog po punomoćniku Darko Medak</item>
      <item>Rino Rupnik, OIB 24002887864 zastupanog po punomoćniku Darko Medak</item>
      <item>Šimun Silić, OIB 07957299810 zastupanog po punomoćniku Darko Medak</item>
      <item>Pavao Šimić, OIB 17670011243 zastupanog po punomoćniku Darko Medak</item>
      <item>Nediljka Sučić, OIB 75846820951 zastupanog po punomoćniku Darko Medak</item>
      <item>Vladimir Topić, OIB 31765430900 zastupanog po punomoćniku Darko Medak</item>
      <item>Željka Ugarković, OIB 72870316151 zastupanog po punomoćniku Darko Medak</item>
      <item>Marija Vukoja, OIB 95575564110 zastupanog po punomoćniku Darko Medak</item>
    </derivirana_varijabla>
  </DomainObject.Predmet.StrankaListFormatedOIB>
  <DomainObject.Predmet.StrankaListFormatedWithAdress>
    <izvorni_sadrzaj>
      <item>Vinko Alujević, Omiška 7, 21000 Split zastupanog po punomoćniku Darko Medak</item>
      <item>Marija Bebić, Velebitska 12, 21000 Split zastupanog po punomoćniku Darko Medak</item>
      <item>Nikolina Brzica, Hrvatske Mornarice 1f, 21000 Split zastupanog po punomoćniku Darko Medak</item>
      <item>Anka Džepina, Rakite 37, 21311 Žrnovnica zastupanog po punomoćniku Darko Medak</item>
      <item>Branko Džepina, Rakite 37, 21311 Žrnovnica zastupanog po punomoćniku Darko Medak</item>
      <item>Mirjana Džepina, Tršćanska 25, 21000 Split zastupanog po punomoćniku Darko Medak</item>
      <item>Zorka Jukić, Hrvatske Mornarice 1f, 21000 Split zastupanog po punomoćniku Darko Medak</item>
      <item>Ivona Madunić, Put Firula 55, 21000 Split zastupanog po punomoćniku Darko Medak</item>
      <item>Leonardo Madunić, Ulica Slobode 2b, 21000 Split zastupanog po punomoćniku Darko Medak</item>
      <item>Miroslav Madunić, Rooseweltova 54, 21000 Split zastupanog po punomoćniku Darko Medak</item>
      <item>Vedran Madunić, Put Firula 55, 21000 Split zastupanog po punomoćniku Darko Medak</item>
      <item>Ana Mužinić, Ruđera Boškovića 7, 21000 Split zastupanog po punomoćniku Darko Medak</item>
      <item>Ruža Pelivan, Cesta Dr.franje Tuđmana 690, 21214 Kaštel Lukšić zastupanog po punomoćniku Darko Medak</item>
      <item>Miroslav Primažić, Starčevićeva 14, 21000 Split zastupanog po punomoćniku Darko Medak</item>
      <item>Rino Rupnik, Trondheimska 4b, 21000 Split zastupanog po punomoćniku Darko Medak</item>
      <item>Šimun Silić, Šibenska 39, 21000 Split zastupanog po punomoćniku Darko Medak</item>
      <item>Pavao Šimić, Sukoišanska 31, 21000 Split zastupanog po punomoćniku Darko Medak</item>
      <item>Nediljka Sučić, Ponikvice 13, 21217 Kaštel Novi zastupanog po punomoćniku Darko Medak</item>
      <item>Vladimir Topić, Gospinica 7, 21000 Split zastupanog po punomoćniku Darko Medak</item>
      <item>Željka Ugarković, Ivana Rendića 29, 21000 Split zastupanog po punomoćniku Darko Medak</item>
      <item>Marija Vukoja, Vukovarska 123, 21000 Split zastupanog po punomoćniku Darko Medak</item>
    </izvorni_sadrzaj>
    <derivirana_varijabla naziv="DomainObject.Predmet.StrankaListFormatedWithAdress_1">
      <item>Vinko Alujević, Omiška 7, 21000 Split zastupanog po punomoćniku Darko Medak</item>
      <item>Marija Bebić, Velebitska 12, 21000 Split zastupanog po punomoćniku Darko Medak</item>
      <item>Nikolina Brzica, Hrvatske Mornarice 1f, 21000 Split zastupanog po punomoćniku Darko Medak</item>
      <item>Anka Džepina, Rakite 37, 21311 Žrnovnica zastupanog po punomoćniku Darko Medak</item>
      <item>Branko Džepina, Rakite 37, 21311 Žrnovnica zastupanog po punomoćniku Darko Medak</item>
      <item>Mirjana Džepina, Tršćanska 25, 21000 Split zastupanog po punomoćniku Darko Medak</item>
      <item>Zorka Jukić, Hrvatske Mornarice 1f, 21000 Split zastupanog po punomoćniku Darko Medak</item>
      <item>Ivona Madunić, Put Firula 55, 21000 Split zastupanog po punomoćniku Darko Medak</item>
      <item>Leonardo Madunić, Ulica Slobode 2b, 21000 Split zastupanog po punomoćniku Darko Medak</item>
      <item>Miroslav Madunić, Rooseweltova 54, 21000 Split zastupanog po punomoćniku Darko Medak</item>
      <item>Vedran Madunić, Put Firula 55, 21000 Split zastupanog po punomoćniku Darko Medak</item>
      <item>Ana Mužinić, Ruđera Boškovića 7, 21000 Split zastupanog po punomoćniku Darko Medak</item>
      <item>Ruža Pelivan, Cesta Dr.franje Tuđmana 690, 21214 Kaštel Lukšić zastupanog po punomoćniku Darko Medak</item>
      <item>Miroslav Primažić, Starčevićeva 14, 21000 Split zastupanog po punomoćniku Darko Medak</item>
      <item>Rino Rupnik, Trondheimska 4b, 21000 Split zastupanog po punomoćniku Darko Medak</item>
      <item>Šimun Silić, Šibenska 39, 21000 Split zastupanog po punomoćniku Darko Medak</item>
      <item>Pavao Šimić, Sukoišanska 31, 21000 Split zastupanog po punomoćniku Darko Medak</item>
      <item>Nediljka Sučić, Ponikvice 13, 21217 Kaštel Novi zastupanog po punomoćniku Darko Medak</item>
      <item>Vladimir Topić, Gospinica 7, 21000 Split zastupanog po punomoćniku Darko Medak</item>
      <item>Željka Ugarković, Ivana Rendića 29, 21000 Split zastupanog po punomoćniku Darko Medak</item>
      <item>Marija Vukoja, Vukovarska 123, 21000 Split zastupanog po punomoćniku Darko Medak</item>
    </derivirana_varijabla>
  </DomainObject.Predmet.StrankaListFormatedWithAdress>
  <DomainObject.Predmet.StrankaListFormatedWithAdressOIB>
    <izvorni_sadrzaj>
      <item>Vinko Alujević, OIB 28663717258, Omiška 7, 21000 Split zastupanog po punomoćniku Darko Medak</item>
      <item>Marija Bebić, OIB 85364663014, Velebitska 12, 21000 Split zastupanog po punomoćniku Darko Medak</item>
      <item>Nikolina Brzica, OIB 26523705886, Hrvatske Mornarice 1f, 21000 Split zastupanog po punomoćniku Darko Medak</item>
      <item>Anka Džepina, OIB 61337535312, Rakite 37, 21311 Žrnovnica zastupanog po punomoćniku Darko Medak</item>
      <item>Branko Džepina, OIB 85734226799, Rakite 37, 21311 Žrnovnica zastupanog po punomoćniku Darko Medak</item>
      <item>Mirjana Džepina, OIB 90707299253, Tršćanska 25, 21000 Split zastupanog po punomoćniku Darko Medak</item>
      <item>Zorka Jukić, OIB 57399473100, Hrvatske Mornarice 1f, 21000 Split zastupanog po punomoćniku Darko Medak</item>
      <item>Ivona Madunić, OIB 97950314753, Put Firula 55, 21000 Split zastupanog po punomoćniku Darko Medak</item>
      <item>Leonardo Madunić, OIB 53493334554, Ulica Slobode 2b, 21000 Split zastupanog po punomoćniku Darko Medak</item>
      <item>Miroslav Madunić, OIB 07354568849, Rooseweltova 54, 21000 Split zastupanog po punomoćniku Darko Medak</item>
      <item>Vedran Madunić, OIB 82254840459, Put Firula 55, 21000 Split zastupanog po punomoćniku Darko Medak</item>
      <item>Ana Mužinić, OIB 97709191686, Ruđera Boškovića 7, 21000 Split zastupanog po punomoćniku Darko Medak</item>
      <item>Ruža Pelivan, OIB 54733531583, Cesta Dr.franje Tuđmana 690, 21214 Kaštel Lukšić zastupanog po punomoćniku Darko Medak</item>
      <item>Miroslav Primažić, OIB 89026435367, Starčevićeva 14, 21000 Split zastupanog po punomoćniku Darko Medak</item>
      <item>Rino Rupnik, OIB 24002887864, Trondheimska 4b, 21000 Split zastupanog po punomoćniku Darko Medak</item>
      <item>Šimun Silić, OIB 07957299810, Šibenska 39, 21000 Split zastupanog po punomoćniku Darko Medak</item>
      <item>Pavao Šimić, OIB 17670011243, Sukoišanska 31, 21000 Split zastupanog po punomoćniku Darko Medak</item>
      <item>Nediljka Sučić, OIB 75846820951, Ponikvice 13, 21217 Kaštel Novi zastupanog po punomoćniku Darko Medak</item>
      <item>Vladimir Topić, OIB 31765430900, Gospinica 7, 21000 Split zastupanog po punomoćniku Darko Medak</item>
      <item>Željka Ugarković, OIB 72870316151, Ivana Rendića 29, 21000 Split zastupanog po punomoćniku Darko Medak</item>
      <item>Marija Vukoja, OIB 95575564110, Vukovarska 123, 21000 Split zastupanog po punomoćniku Darko Medak</item>
    </izvorni_sadrzaj>
    <derivirana_varijabla naziv="DomainObject.Predmet.StrankaListFormatedWithAdressOIB_1">
      <item>Vinko Alujević, OIB 28663717258, Omiška 7, 21000 Split zastupanog po punomoćniku Darko Medak</item>
      <item>Marija Bebić, OIB 85364663014, Velebitska 12, 21000 Split zastupanog po punomoćniku Darko Medak</item>
      <item>Nikolina Brzica, OIB 26523705886, Hrvatske Mornarice 1f, 21000 Split zastupanog po punomoćniku Darko Medak</item>
      <item>Anka Džepina, OIB 61337535312, Rakite 37, 21311 Žrnovnica zastupanog po punomoćniku Darko Medak</item>
      <item>Branko Džepina, OIB 85734226799, Rakite 37, 21311 Žrnovnica zastupanog po punomoćniku Darko Medak</item>
      <item>Mirjana Džepina, OIB 90707299253, Tršćanska 25, 21000 Split zastupanog po punomoćniku Darko Medak</item>
      <item>Zorka Jukić, OIB 57399473100, Hrvatske Mornarice 1f, 21000 Split zastupanog po punomoćniku Darko Medak</item>
      <item>Ivona Madunić, OIB 97950314753, Put Firula 55, 21000 Split zastupanog po punomoćniku Darko Medak</item>
      <item>Leonardo Madunić, OIB 53493334554, Ulica Slobode 2b, 21000 Split zastupanog po punomoćniku Darko Medak</item>
      <item>Miroslav Madunić, OIB 07354568849, Rooseweltova 54, 21000 Split zastupanog po punomoćniku Darko Medak</item>
      <item>Vedran Madunić, OIB 82254840459, Put Firula 55, 21000 Split zastupanog po punomoćniku Darko Medak</item>
      <item>Ana Mužinić, OIB 97709191686, Ruđera Boškovića 7, 21000 Split zastupanog po punomoćniku Darko Medak</item>
      <item>Ruža Pelivan, OIB 54733531583, Cesta Dr.franje Tuđmana 690, 21214 Kaštel Lukšić zastupanog po punomoćniku Darko Medak</item>
      <item>Miroslav Primažić, OIB 89026435367, Starčevićeva 14, 21000 Split zastupanog po punomoćniku Darko Medak</item>
      <item>Rino Rupnik, OIB 24002887864, Trondheimska 4b, 21000 Split zastupanog po punomoćniku Darko Medak</item>
      <item>Šimun Silić, OIB 07957299810, Šibenska 39, 21000 Split zastupanog po punomoćniku Darko Medak</item>
      <item>Pavao Šimić, OIB 17670011243, Sukoišanska 31, 21000 Split zastupanog po punomoćniku Darko Medak</item>
      <item>Nediljka Sučić, OIB 75846820951, Ponikvice 13, 21217 Kaštel Novi zastupanog po punomoćniku Darko Medak</item>
      <item>Vladimir Topić, OIB 31765430900, Gospinica 7, 21000 Split zastupanog po punomoćniku Darko Medak</item>
      <item>Željka Ugarković, OIB 72870316151, Ivana Rendića 29, 21000 Split zastupanog po punomoćniku Darko Medak</item>
      <item>Marija Vukoja, OIB 95575564110, Vukovarska 123, 21000 Split zastupanog po punomoćniku Darko Medak</item>
    </derivirana_varijabla>
  </DomainObject.Predmet.StrankaListFormatedWithAdressOIB>
  <DomainObject.Predmet.StrankaListNazivFormated>
    <izvorni_sadrzaj>
      <item>Vinko Alujević</item>
      <item>Marija Bebić</item>
      <item>Nikolina Brzica</item>
      <item>Anka Džepina</item>
      <item>Branko Džepina</item>
      <item>Mirjana Džepina</item>
      <item>Zorka Jukić</item>
      <item>Ivona Madunić</item>
      <item>Leonardo Madunić</item>
      <item>Miroslav Madunić</item>
      <item>Vedran Madunić</item>
      <item>Ana Mužinić</item>
      <item>Ruža Pelivan</item>
      <item>Miroslav Primažić</item>
      <item>Rino Rupnik</item>
      <item>Šimun Silić</item>
      <item>Pavao Šimić</item>
      <item>Nediljka Sučić</item>
      <item>Vladimir Topić</item>
      <item>Željka Ugarković</item>
      <item>Marija Vukoja</item>
    </izvorni_sadrzaj>
    <derivirana_varijabla naziv="DomainObject.Predmet.StrankaListNazivFormated_1">
      <item>Vinko Alujević</item>
      <item>Marija Bebić</item>
      <item>Nikolina Brzica</item>
      <item>Anka Džepina</item>
      <item>Branko Džepina</item>
      <item>Mirjana Džepina</item>
      <item>Zorka Jukić</item>
      <item>Ivona Madunić</item>
      <item>Leonardo Madunić</item>
      <item>Miroslav Madunić</item>
      <item>Vedran Madunić</item>
      <item>Ana Mužinić</item>
      <item>Ruža Pelivan</item>
      <item>Miroslav Primažić</item>
      <item>Rino Rupnik</item>
      <item>Šimun Silić</item>
      <item>Pavao Šimić</item>
      <item>Nediljka Sučić</item>
      <item>Vladimir Topić</item>
      <item>Željka Ugarković</item>
      <item>Marija Vukoja</item>
    </derivirana_varijabla>
  </DomainObject.Predmet.StrankaListNazivFormated>
  <DomainObject.Predmet.StrankaListNazivFormatedOIB>
    <izvorni_sadrzaj>
      <item>Vinko Alujević, OIB 28663717258</item>
      <item>Marija Bebić, OIB 85364663014</item>
      <item>Nikolina Brzica, OIB 26523705886</item>
      <item>Anka Džepina, OIB 61337535312</item>
      <item>Branko Džepina, OIB 85734226799</item>
      <item>Mirjana Džepina, OIB 90707299253</item>
      <item>Zorka Jukić, OIB 57399473100</item>
      <item>Ivona Madunić, OIB 97950314753</item>
      <item>Leonardo Madunić, OIB 53493334554</item>
      <item>Miroslav Madunić, OIB 07354568849</item>
      <item>Vedran Madunić, OIB 82254840459</item>
      <item>Ana Mužinić, OIB 97709191686</item>
      <item>Ruža Pelivan, OIB 54733531583</item>
      <item>Miroslav Primažić, OIB 89026435367</item>
      <item>Rino Rupnik, OIB 24002887864</item>
      <item>Šimun Silić, OIB 07957299810</item>
      <item>Pavao Šimić, OIB 17670011243</item>
      <item>Nediljka Sučić, OIB 75846820951</item>
      <item>Vladimir Topić, OIB 31765430900</item>
      <item>Željka Ugarković, OIB 72870316151</item>
      <item>Marija Vukoja, OIB 95575564110</item>
    </izvorni_sadrzaj>
    <derivirana_varijabla naziv="DomainObject.Predmet.StrankaListNazivFormatedOIB_1">
      <item>Vinko Alujević, OIB 28663717258</item>
      <item>Marija Bebić, OIB 85364663014</item>
      <item>Nikolina Brzica, OIB 26523705886</item>
      <item>Anka Džepina, OIB 61337535312</item>
      <item>Branko Džepina, OIB 85734226799</item>
      <item>Mirjana Džepina, OIB 90707299253</item>
      <item>Zorka Jukić, OIB 57399473100</item>
      <item>Ivona Madunić, OIB 97950314753</item>
      <item>Leonardo Madunić, OIB 53493334554</item>
      <item>Miroslav Madunić, OIB 07354568849</item>
      <item>Vedran Madunić, OIB 82254840459</item>
      <item>Ana Mužinić, OIB 97709191686</item>
      <item>Ruža Pelivan, OIB 54733531583</item>
      <item>Miroslav Primažić, OIB 89026435367</item>
      <item>Rino Rupnik, OIB 24002887864</item>
      <item>Šimun Silić, OIB 07957299810</item>
      <item>Pavao Šimić, OIB 17670011243</item>
      <item>Nediljka Sučić, OIB 75846820951</item>
      <item>Vladimir Topić, OIB 31765430900</item>
      <item>Željka Ugarković, OIB 72870316151</item>
      <item>Marija Vukoja, OIB 95575564110</item>
    </derivirana_varijabla>
  </DomainObject.Predmet.StrankaListNazivFormatedOIB>
  <DomainObject.Predmet.ProtuStrankaListFormated>
    <izvorni_sadrzaj>
      <item>BRA-MA kreditna unija u likvidaciji</item>
    </izvorni_sadrzaj>
    <derivirana_varijabla naziv="DomainObject.Predmet.ProtuStrankaListFormated_1">
      <item>BRA-MA kreditna unija u likvidaciji</item>
    </derivirana_varijabla>
  </DomainObject.Predmet.ProtuStrankaListFormated>
  <DomainObject.Predmet.ProtuStrankaListFormatedOIB>
    <izvorni_sadrzaj>
      <item>BRA-MA kreditna unija u likvidaciji, OIB 96497966580</item>
    </izvorni_sadrzaj>
    <derivirana_varijabla naziv="DomainObject.Predmet.ProtuStrankaListFormatedOIB_1">
      <item>BRA-MA kreditna unija u likvidaciji, OIB 96497966580</item>
    </derivirana_varijabla>
  </DomainObject.Predmet.ProtuStrankaListFormatedOIB>
  <DomainObject.Predmet.ProtuStrankaListFormatedWithAdress>
    <izvorni_sadrzaj>
      <item>BRA-MA kreditna unija u likvidaciji, Put Firula 53, 21000 Split</item>
    </izvorni_sadrzaj>
    <derivirana_varijabla naziv="DomainObject.Predmet.ProtuStrankaListFormatedWithAdress_1">
      <item>BRA-MA kreditna unija u likvidaciji, Put Firula 53, 21000 Split</item>
    </derivirana_varijabla>
  </DomainObject.Predmet.ProtuStrankaListFormatedWithAdress>
  <DomainObject.Predmet.ProtuStrankaListFormatedWithAdressOIB>
    <izvorni_sadrzaj>
      <item>BRA-MA kreditna unija u likvidaciji, OIB 96497966580, Put Firula 53, 21000 Split</item>
    </izvorni_sadrzaj>
    <derivirana_varijabla naziv="DomainObject.Predmet.ProtuStrankaListFormatedWithAdressOIB_1">
      <item>BRA-MA kreditna unija u likvidaciji, OIB 96497966580, Put Firula 53, 21000 Split</item>
    </derivirana_varijabla>
  </DomainObject.Predmet.ProtuStrankaListFormatedWithAdressOIB>
  <DomainObject.Predmet.ProtuStrankaListNazivFormated>
    <izvorni_sadrzaj>
      <item>BRA-MA kreditna unija u likvidaciji</item>
    </izvorni_sadrzaj>
    <derivirana_varijabla naziv="DomainObject.Predmet.ProtuStrankaListNazivFormated_1">
      <item>BRA-MA kreditna unija u likvidaciji</item>
    </derivirana_varijabla>
  </DomainObject.Predmet.ProtuStrankaListNazivFormated>
  <DomainObject.Predmet.ProtuStrankaListNazivFormatedOIB>
    <izvorni_sadrzaj>
      <item>BRA-MA kreditna unija u likvidaciji, OIB 96497966580</item>
    </izvorni_sadrzaj>
    <derivirana_varijabla naziv="DomainObject.Predmet.ProtuStrankaListNazivFormatedOIB_1">
      <item>BRA-MA kreditna unija u likvidaciji, OIB 96497966580</item>
    </derivirana_varijabla>
  </DomainObject.Predmet.ProtuStrankaListNazivFormatedOIB>
  <DomainObject.Predmet.OstaliListFormated>
    <izvorni_sadrzaj>
      <item>Darko Medak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Ante Vujčić</item>
      <item>Stjepan Kolovrat</item>
    </izvorni_sadrzaj>
    <derivirana_varijabla naziv="DomainObject.Predmet.OstaliListFormated_1">
      <item>Darko Medak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Ante Vujčić</item>
      <item>Stjepan Kolovrat</item>
    </derivirana_varijabla>
  </DomainObject.Predmet.OstaliListFormated>
  <DomainObject.Predmet.OstaliListFormatedOIB>
    <izvorni_sadrzaj>
      <item>Darko Medak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Ante Vujčić</item>
      <item>Stjepan Kolovrat, OIB 94526353304</item>
    </izvorni_sadrzaj>
    <derivirana_varijabla naziv="DomainObject.Predmet.OstaliListFormatedOIB_1">
      <item>Darko Medak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Ante Vujčić</item>
      <item>Stjepan Kolovrat, OIB 94526353304</item>
    </derivirana_varijabla>
  </DomainObject.Predmet.OstaliListFormatedOIB>
  <DomainObject.Predmet.OstaliListFormatedWithAdress>
    <izvorni_sadrzaj>
      <item>Darko Medak, Ljudevita Posavskog 12, 21000 Split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Ante Vujčić, Trg hrvatske bratske zajednice 2b/II, 21000 Split</item>
      <item>Stjepan Kolovrat, Spinčićeva 24, 21000 Split</item>
    </izvorni_sadrzaj>
    <derivirana_varijabla naziv="DomainObject.Predmet.OstaliListFormatedWithAdress_1">
      <item>Darko Medak, Ljudevita Posavskog 12, 21000 Split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Ante Vujčić, Trg hrvatske bratske zajednice 2b/II, 21000 Split</item>
      <item>Stjepan Kolovrat, Spinčićeva 24, 21000 Split</item>
    </derivirana_varijabla>
  </DomainObject.Predmet.OstaliListFormatedWithAdress>
  <DomainObject.Predmet.OstaliListFormatedWithAdressOIB>
    <izvorni_sadrzaj>
      <item>Darko Medak, Ljudevita Posavskog 12, 21000 Split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Ante Vujčić, Trg hrvatske bratske zajednice 2b/II, 21000 Split</item>
      <item>Stjepan Kolovrat, OIB 94526353304, Spinčićeva 24, 21000 Split</item>
    </izvorni_sadrzaj>
    <derivirana_varijabla naziv="DomainObject.Predmet.OstaliListFormatedWithAdressOIB_1">
      <item>Darko Medak, Ljudevita Posavskog 12, 21000 Split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Ante Vujčić, Trg hrvatske bratske zajednice 2b/II, 21000 Split</item>
      <item>Stjepan Kolovrat, OIB 94526353304, Spinčićeva 24, 21000 Split</item>
    </derivirana_varijabla>
  </DomainObject.Predmet.OstaliListFormatedWithAdressOIB>
  <DomainObject.Predmet.OstaliListNazivFormated>
    <izvorni_sadrzaj>
      <item>Darko Medak</item>
      <item>Ante Vujčić</item>
      <item>Stjepan Kolovrat</item>
    </izvorni_sadrzaj>
    <derivirana_varijabla naziv="DomainObject.Predmet.OstaliListNazivFormated_1">
      <item>Darko Medak</item>
      <item>Ante Vujčić</item>
      <item>Stjepan Kolovrat</item>
    </derivirana_varijabla>
  </DomainObject.Predmet.OstaliListNazivFormated>
  <DomainObject.Predmet.OstaliListNazivFormatedOIB>
    <izvorni_sadrzaj>
      <item>Darko Medak</item>
      <item>Ante Vujčić</item>
      <item>Stjepan Kolovrat, OIB 94526353304</item>
    </izvorni_sadrzaj>
    <derivirana_varijabla naziv="DomainObject.Predmet.OstaliListNazivFormatedOIB_1">
      <item>Darko Medak</item>
      <item>Ante Vujčić</item>
      <item>Stjepan Kolovrat, OIB 94526353304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2018.</izvorni_sadrzaj>
    <derivirana_varijabla naziv="DomainObject.Datum_1">20. ožujka 2018.</derivirana_varijabla>
  </DomainObject.Datum>
  <DomainObject.PoslovniBrojDokumenta>
    <izvorni_sadrzaj>St-651/2017-25</izvorni_sadrzaj>
    <derivirana_varijabla naziv="DomainObject.PoslovniBrojDokumenta_1">St-651/2017-25</derivirana_varijabla>
  </DomainObject.PoslovniBrojDokumenta>
  <DomainObject.Predmet.StrankaIDrugi>
    <izvorni_sadrzaj>Vinko Alujević i dr.</izvorni_sadrzaj>
    <derivirana_varijabla naziv="DomainObject.Predmet.StrankaIDrugi_1">Vinko Alujević i dr.</derivirana_varijabla>
  </DomainObject.Predmet.StrankaIDrugi>
  <DomainObject.Predmet.ProtustrankaIDrugi>
    <izvorni_sadrzaj>BRA-MA kreditna unija u likvidaciji</izvorni_sadrzaj>
    <derivirana_varijabla naziv="DomainObject.Predmet.ProtustrankaIDrugi_1">BRA-MA kreditna unija u likvidaciji</derivirana_varijabla>
  </DomainObject.Predmet.ProtustrankaIDrugi>
  <DomainObject.Predmet.StrankaIDrugiAdressOIB>
    <izvorni_sadrzaj>Vinko Alujević, OIB 28663717258, Omiška 7, 21000 Split i dr.</izvorni_sadrzaj>
    <derivirana_varijabla naziv="DomainObject.Predmet.StrankaIDrugiAdressOIB_1">Vinko Alujević, OIB 28663717258, Omiška 7, 21000 Split i dr.</derivirana_varijabla>
  </DomainObject.Predmet.StrankaIDrugiAdressOIB>
  <DomainObject.Predmet.ProtustrankaIDrugiAdressOIB>
    <izvorni_sadrzaj>BRA-MA kreditna unija u likvidaciji, OIB 96497966580, Put Firula 53, 21000 Split</izvorni_sadrzaj>
    <derivirana_varijabla naziv="DomainObject.Predmet.ProtustrankaIDrugiAdressOIB_1">BRA-MA kreditna unija u likvidaciji, OIB 96497966580, Put Firula 53,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BRA-MA kreditna unija u likvidaciji</item>
      <item>Vinko Alujević</item>
      <item>Darko Medak</item>
      <item>Marija Bebić</item>
      <item>Nikolina Brzica</item>
      <item>Anka Džepina</item>
      <item>Branko Džepina</item>
      <item>Mirjana Džepina</item>
      <item>Zorka Jukić</item>
      <item>Ivona Madunić</item>
      <item>Leonardo Madunić</item>
      <item>Miroslav Madunić</item>
      <item>Vedran Madunić</item>
      <item>Ana Mužinić</item>
      <item>Ruža Pelivan</item>
      <item>Miroslav Primažić</item>
      <item>Rino Rupnik</item>
      <item>Šimun Silić</item>
      <item>Pavao Šimić</item>
      <item>Nediljka Sučić</item>
      <item>Vladimir Topić</item>
      <item>Željka Ugarković</item>
      <item>Marija Vukoja</item>
      <item>Ante Vujčić</item>
      <item>Stjepan Kolovrat</item>
    </izvorni_sadrzaj>
    <derivirana_varijabla naziv="DomainObject.Predmet.SudioniciListNaziv_1">
      <item>BRA-MA kreditna unija u likvidaciji</item>
      <item>Vinko Alujević</item>
      <item>Darko Medak</item>
      <item>Marija Bebić</item>
      <item>Nikolina Brzica</item>
      <item>Anka Džepina</item>
      <item>Branko Džepina</item>
      <item>Mirjana Džepina</item>
      <item>Zorka Jukić</item>
      <item>Ivona Madunić</item>
      <item>Leonardo Madunić</item>
      <item>Miroslav Madunić</item>
      <item>Vedran Madunić</item>
      <item>Ana Mužinić</item>
      <item>Ruža Pelivan</item>
      <item>Miroslav Primažić</item>
      <item>Rino Rupnik</item>
      <item>Šimun Silić</item>
      <item>Pavao Šimić</item>
      <item>Nediljka Sučić</item>
      <item>Vladimir Topić</item>
      <item>Željka Ugarković</item>
      <item>Marija Vukoja</item>
      <item>Ante Vujčić</item>
      <item>Stjepan Kolovrat</item>
    </derivirana_varijabla>
  </DomainObject.Predmet.SudioniciListNaziv>
  <DomainObject.Predmet.SudioniciListAdressOIB>
    <izvorni_sadrzaj>
      <item>BRA-MA kreditna unija u likvidaciji, OIB 96497966580, Put Firula 53,21000 Split</item>
      <item>Vinko Alujević, OIB 28663717258, Omiška 7,21000 Split</item>
      <item>Darko Medak, Ljudevita Posavskog 12,21000 Split</item>
      <item>Marija Bebić, OIB 85364663014, Velebitska 12,21000 Split</item>
      <item>Nikolina Brzica, OIB 26523705886, Hrvatske Mornarice 1f,21000 Split</item>
      <item>Anka Džepina, OIB 61337535312, Rakite 37,21311 Žrnovnica</item>
      <item>Branko Džepina, OIB 85734226799, Rakite 37,21311 Žrnovnica</item>
      <item>Mirjana Džepina, OIB 90707299253, Tršćanska 25,21000 Split</item>
      <item>Zorka Jukić, OIB 57399473100, Hrvatske Mornarice 1f,21000 Split</item>
      <item>Ivona Madunić, OIB 97950314753, Put Firula 55,21000 Split</item>
      <item>Leonardo Madunić, OIB 53493334554, Ulica Slobode 2b,21000 Split</item>
      <item>Miroslav Madunić, OIB 07354568849, Rooseweltova 54,21000 Split</item>
      <item>Vedran Madunić, OIB 82254840459, Put Firula 55,21000 Split</item>
      <item>Ana Mužinić, OIB 97709191686, Ruđera Boškovića 7,21000 Split</item>
      <item>Ruža Pelivan, OIB 54733531583, Cesta Dr.franje Tuđmana 690,21214 Kaštel Lukšić</item>
      <item>Miroslav Primažić, OIB 89026435367, Starčevićeva 14,21000 Split</item>
      <item>Rino Rupnik, OIB 24002887864, Trondheimska 4b,21000 Split</item>
      <item>Šimun Silić, OIB 07957299810, Šibenska 39,21000 Split</item>
      <item>Pavao Šimić, OIB 17670011243, Sukoišanska 31,21000 Split</item>
      <item>Nediljka Sučić, OIB 75846820951, Ponikvice 13,21217 Kaštel Novi</item>
      <item>Vladimir Topić, OIB 31765430900, Gospinica 7,21000 Split</item>
      <item>Željka Ugarković, OIB 72870316151, Ivana Rendića 29,21000 Split</item>
      <item>Marija Vukoja, OIB 95575564110, Vukovarska 123,21000 Split</item>
      <item>Ante Vujčić, Trg hrvatske bratske zajednice 2b/II,21000 Split</item>
      <item>Stjepan Kolovrat, OIB 94526353304, Spinčićeva 24,21000 Split</item>
    </izvorni_sadrzaj>
    <derivirana_varijabla naziv="DomainObject.Predmet.SudioniciListAdressOIB_1">
      <item>BRA-MA kreditna unija u likvidaciji, OIB 96497966580, Put Firula 53,21000 Split</item>
      <item>Vinko Alujević, OIB 28663717258, Omiška 7,21000 Split</item>
      <item>Darko Medak, Ljudevita Posavskog 12,21000 Split</item>
      <item>Marija Bebić, OIB 85364663014, Velebitska 12,21000 Split</item>
      <item>Nikolina Brzica, OIB 26523705886, Hrvatske Mornarice 1f,21000 Split</item>
      <item>Anka Džepina, OIB 61337535312, Rakite 37,21311 Žrnovnica</item>
      <item>Branko Džepina, OIB 85734226799, Rakite 37,21311 Žrnovnica</item>
      <item>Mirjana Džepina, OIB 90707299253, Tršćanska 25,21000 Split</item>
      <item>Zorka Jukić, OIB 57399473100, Hrvatske Mornarice 1f,21000 Split</item>
      <item>Ivona Madunić, OIB 97950314753, Put Firula 55,21000 Split</item>
      <item>Leonardo Madunić, OIB 53493334554, Ulica Slobode 2b,21000 Split</item>
      <item>Miroslav Madunić, OIB 07354568849, Rooseweltova 54,21000 Split</item>
      <item>Vedran Madunić, OIB 82254840459, Put Firula 55,21000 Split</item>
      <item>Ana Mužinić, OIB 97709191686, Ruđera Boškovića 7,21000 Split</item>
      <item>Ruža Pelivan, OIB 54733531583, Cesta Dr.franje Tuđmana 690,21214 Kaštel Lukšić</item>
      <item>Miroslav Primažić, OIB 89026435367, Starčevićeva 14,21000 Split</item>
      <item>Rino Rupnik, OIB 24002887864, Trondheimska 4b,21000 Split</item>
      <item>Šimun Silić, OIB 07957299810, Šibenska 39,21000 Split</item>
      <item>Pavao Šimić, OIB 17670011243, Sukoišanska 31,21000 Split</item>
      <item>Nediljka Sučić, OIB 75846820951, Ponikvice 13,21217 Kaštel Novi</item>
      <item>Vladimir Topić, OIB 31765430900, Gospinica 7,21000 Split</item>
      <item>Željka Ugarković, OIB 72870316151, Ivana Rendića 29,21000 Split</item>
      <item>Marija Vukoja, OIB 95575564110, Vukovarska 123,21000 Split</item>
      <item>Ante Vujčić, Trg hrvatske bratske zajednice 2b/II,21000 Split</item>
      <item>Stjepan Kolovrat, OIB 94526353304, Spinčićeva 24,21000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96497966580</item>
      <item>, OIB 28663717258</item>
      <item>, OIB null</item>
      <item>, OIB 85364663014</item>
      <item>, OIB 26523705886</item>
      <item>, OIB 61337535312</item>
      <item>, OIB 85734226799</item>
      <item>, OIB 90707299253</item>
      <item>, OIB 57399473100</item>
      <item>, OIB 97950314753</item>
      <item>, OIB 53493334554</item>
      <item>, OIB 07354568849</item>
      <item>, OIB 82254840459</item>
      <item>, OIB 97709191686</item>
      <item>, OIB 54733531583</item>
      <item>, OIB 89026435367</item>
      <item>, OIB 24002887864</item>
      <item>, OIB 07957299810</item>
      <item>, OIB 17670011243</item>
      <item>, OIB 75846820951</item>
      <item>, OIB 31765430900</item>
      <item>, OIB 72870316151</item>
      <item>, OIB 95575564110</item>
      <item>, OIB null</item>
      <item>, OIB 94526353304</item>
    </izvorni_sadrzaj>
    <derivirana_varijabla naziv="DomainObject.Predmet.SudioniciListNazivOIB_1">
      <item>, OIB 96497966580</item>
      <item>, OIB 28663717258</item>
      <item>, OIB null</item>
      <item>, OIB 85364663014</item>
      <item>, OIB 26523705886</item>
      <item>, OIB 61337535312</item>
      <item>, OIB 85734226799</item>
      <item>, OIB 90707299253</item>
      <item>, OIB 57399473100</item>
      <item>, OIB 97950314753</item>
      <item>, OIB 53493334554</item>
      <item>, OIB 07354568849</item>
      <item>, OIB 82254840459</item>
      <item>, OIB 97709191686</item>
      <item>, OIB 54733531583</item>
      <item>, OIB 89026435367</item>
      <item>, OIB 24002887864</item>
      <item>, OIB 07957299810</item>
      <item>, OIB 17670011243</item>
      <item>, OIB 75846820951</item>
      <item>, OIB 31765430900</item>
      <item>, OIB 72870316151</item>
      <item>, OIB 95575564110</item>
      <item>, OIB null</item>
      <item>, OIB 94526353304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672</properties:Words>
  <properties:Characters>3693</properties:Characters>
  <properties:Lines>89</properties:Lines>
  <properties:Paragraphs>32</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2018-03-16T13:03:00Z</dcterms:created>
  <dc:creator>Paško Bačić</dc:creator>
  <cp:lastModifiedBy>Paško Bačić</cp:lastModifiedBy>
  <cp:lastPrinted>2018-03-20T11:37:00Z</cp:lastPrinted>
  <dcterms:modified xmlns:xsi="http://www.w3.org/2001/XMLSchema-instance" xsi:type="dcterms:W3CDTF">2018-03-20T11:43:00Z</dcterms:modified>
  <cp:revision>5</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St-651/2017-25 / Odluka - Zaključak (zaključak - zakazivanje ročišta preth. postupak.docx)</vt:lpwstr>
  </prop:property>
  <prop:property name="CC_coloring" pid="4" fmtid="{D5CDD505-2E9C-101B-9397-08002B2CF9AE}">
    <vt:bool>false</vt:bool>
  </prop:property>
  <prop:property name="BrojStranica" pid="5" fmtid="{D5CDD505-2E9C-101B-9397-08002B2CF9AE}">
    <vt:i4>2</vt:i4>
  </prop:property>
</prop:Properties>
</file>