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d92a" w14:paraId="fb2d92a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A12837" w:rsidP="00A12837" w:rsidR="00A12837">
      <w:pPr>
        <w:jc w:val="right"/>
        <w:rPr>
          <w:sz w:val="24"/>
          <w:lang w:val="pt-BR"/>
        </w:rPr>
      </w:pPr>
    </w:p>
    <w:p w:rsidRDefault="00D47EDE" w:rsidP="00A12837" w:rsidR="00A12837" w:rsidRPr="000E5154">
      <w:pPr>
        <w:jc w:val="right"/>
        <w:rPr>
          <w:sz w:val="24"/>
          <w:szCs w:val="24"/>
        </w:rPr>
      </w:pPr>
      <w:r w:rsidRPr="00264673">
        <w:rPr>
          <w:sz w:val="24"/>
          <w:lang w:val="pt-BR"/>
        </w:rPr>
        <w:t xml:space="preserve">                                      </w:t>
      </w:r>
      <w:r w:rsidR="000E5154" w:rsidRPr="000E5154">
        <w:rPr>
          <w:sz w:val="24"/>
          <w:szCs w:val="24"/>
        </w:rPr>
        <w:t>40.</w:t>
      </w:r>
      <w:r w:rsidR="000E5154" w:rsidRPr="000E5154">
        <w:rPr>
          <w:b/>
          <w:sz w:val="24"/>
          <w:szCs w:val="24"/>
        </w:rPr>
        <w:t xml:space="preserve"> </w:t>
      </w:r>
      <w:r w:rsidR="000E5154" w:rsidRPr="000E5154">
        <w:rPr>
          <w:sz w:val="24"/>
          <w:szCs w:val="24"/>
        </w:rPr>
        <w:t>St-</w:t>
      </w:r>
      <w:r w:rsidR="00804DD5">
        <w:rPr>
          <w:sz w:val="24"/>
          <w:szCs w:val="24"/>
        </w:rPr>
        <w:t>528</w:t>
      </w:r>
      <w:r w:rsidR="000E5154" w:rsidRPr="000E5154">
        <w:rPr>
          <w:sz w:val="24"/>
          <w:szCs w:val="24"/>
        </w:rPr>
        <w:t>/</w:t>
      </w:r>
      <w:r w:rsidR="00804DD5">
        <w:rPr>
          <w:sz w:val="24"/>
          <w:szCs w:val="24"/>
        </w:rPr>
        <w:t>20</w:t>
      </w:r>
      <w:r w:rsidR="000E5154" w:rsidRPr="000E5154">
        <w:rPr>
          <w:sz w:val="24"/>
          <w:szCs w:val="24"/>
        </w:rPr>
        <w:t>1</w:t>
      </w:r>
      <w:r w:rsidR="00804DD5">
        <w:rPr>
          <w:sz w:val="24"/>
          <w:szCs w:val="24"/>
        </w:rPr>
        <w:t>8</w:t>
      </w:r>
      <w:r w:rsidR="000E5154" w:rsidRPr="000E5154">
        <w:rPr>
          <w:sz w:val="24"/>
          <w:szCs w:val="24"/>
        </w:rPr>
        <w:t xml:space="preserve">     </w:t>
      </w:r>
      <w:r w:rsidR="00A12837" w:rsidRPr="000E5154">
        <w:rPr>
          <w:sz w:val="24"/>
          <w:szCs w:val="24"/>
        </w:rPr>
        <w:t xml:space="preserve"> </w:t>
      </w:r>
    </w:p>
    <w:p w:rsidRDefault="00A12837" w:rsidP="00A12837" w:rsidR="00A12837" w:rsidRPr="000E5154">
      <w:pPr>
        <w:jc w:val="center"/>
        <w:rPr>
          <w:sz w:val="24"/>
          <w:szCs w:val="24"/>
        </w:rPr>
      </w:pPr>
    </w:p>
    <w:p w:rsidRDefault="00A12837" w:rsidP="00A12837" w:rsidR="00A12837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A12837" w:rsidP="00A12837" w:rsidR="00A12837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A12837" w:rsidP="00A12837" w:rsidR="00A12837" w:rsidRPr="00337798">
      <w:pPr>
        <w:jc w:val="center"/>
        <w:rPr>
          <w:sz w:val="24"/>
        </w:rPr>
      </w:pPr>
    </w:p>
    <w:p w:rsidRDefault="00A12837" w:rsidP="000E5154" w:rsidR="000E5154" w:rsidRPr="000E5154">
      <w:pPr>
        <w:jc w:val="both"/>
        <w:rPr>
          <w:sz w:val="24"/>
          <w:szCs w:val="24"/>
        </w:rPr>
      </w:pPr>
      <w:r w:rsidRPr="000E5154">
        <w:rPr>
          <w:sz w:val="24"/>
          <w:szCs w:val="24"/>
        </w:rPr>
        <w:tab/>
      </w:r>
      <w:r w:rsidR="000E5154" w:rsidRPr="000E5154">
        <w:rPr>
          <w:sz w:val="24"/>
          <w:szCs w:val="24"/>
        </w:rPr>
        <w:t>Trgo</w:t>
      </w:r>
      <w:r w:rsidR="000E5154" w:rsidRPr="003F00C8">
        <w:rPr>
          <w:sz w:val="24"/>
          <w:szCs w:val="24"/>
        </w:rPr>
        <w:t xml:space="preserve">vački sud u Zagrebu po sucu tog suda Anti Galiću, kao sucu pojedincu, u stečajnom postupku nad dužnikom </w:t>
      </w:r>
      <w:r w:rsidR="003F00C8" w:rsidRPr="003F00C8">
        <w:rPr>
          <w:sz w:val="24"/>
          <w:szCs w:val="24"/>
        </w:rPr>
        <w:t>Stečajnom masom iza STEP CO</w:t>
      </w:r>
      <w:r w:rsidR="00804DD5">
        <w:rPr>
          <w:sz w:val="24"/>
          <w:szCs w:val="24"/>
        </w:rPr>
        <w:t xml:space="preserve"> d.o.o.</w:t>
      </w:r>
      <w:r w:rsidR="003F00C8" w:rsidRPr="003F00C8">
        <w:rPr>
          <w:sz w:val="24"/>
          <w:szCs w:val="24"/>
        </w:rPr>
        <w:t xml:space="preserve">, Split, Smiljanićeva 2., OIB </w:t>
      </w:r>
      <w:r w:rsidR="00231D2D">
        <w:rPr>
          <w:sz w:val="24"/>
          <w:szCs w:val="24"/>
        </w:rPr>
        <w:t>23953569690</w:t>
      </w:r>
      <w:r w:rsidR="000E5154" w:rsidRPr="003F00C8">
        <w:rPr>
          <w:sz w:val="24"/>
          <w:szCs w:val="24"/>
        </w:rPr>
        <w:t xml:space="preserve">, dana </w:t>
      </w:r>
      <w:r w:rsidR="00F6190D" w:rsidRPr="003F00C8">
        <w:rPr>
          <w:sz w:val="24"/>
          <w:szCs w:val="24"/>
        </w:rPr>
        <w:t>1</w:t>
      </w:r>
      <w:r w:rsidR="00231D2D">
        <w:rPr>
          <w:sz w:val="24"/>
          <w:szCs w:val="24"/>
        </w:rPr>
        <w:t>9</w:t>
      </w:r>
      <w:r w:rsidR="00F6190D" w:rsidRPr="003F00C8">
        <w:rPr>
          <w:sz w:val="24"/>
          <w:szCs w:val="24"/>
        </w:rPr>
        <w:t>.travnja</w:t>
      </w:r>
      <w:r w:rsidR="000E5154" w:rsidRPr="003F00C8">
        <w:rPr>
          <w:sz w:val="24"/>
          <w:szCs w:val="24"/>
        </w:rPr>
        <w:t xml:space="preserve"> 2019.</w:t>
      </w:r>
    </w:p>
    <w:p w:rsidRDefault="00573F89" w:rsidR="00573F89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6C08B6">
        <w:rPr>
          <w:sz w:val="24"/>
        </w:rPr>
        <w:t>.</w:t>
      </w:r>
      <w:r>
        <w:rPr>
          <w:b/>
          <w:sz w:val="24"/>
        </w:rPr>
        <w:t xml:space="preserve">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03605D" w:rsidRPr="003F00C8">
        <w:rPr>
          <w:sz w:val="24"/>
          <w:szCs w:val="24"/>
        </w:rPr>
        <w:t>Stečajn</w:t>
      </w:r>
      <w:r w:rsidR="005365B7">
        <w:rPr>
          <w:sz w:val="24"/>
          <w:szCs w:val="24"/>
        </w:rPr>
        <w:t>a</w:t>
      </w:r>
      <w:r w:rsidR="0003605D" w:rsidRPr="003F00C8">
        <w:rPr>
          <w:sz w:val="24"/>
          <w:szCs w:val="24"/>
        </w:rPr>
        <w:t xml:space="preserve"> mas</w:t>
      </w:r>
      <w:r w:rsidR="005365B7">
        <w:rPr>
          <w:sz w:val="24"/>
          <w:szCs w:val="24"/>
        </w:rPr>
        <w:t>a</w:t>
      </w:r>
      <w:r w:rsidR="0003605D" w:rsidRPr="003F00C8">
        <w:rPr>
          <w:sz w:val="24"/>
          <w:szCs w:val="24"/>
        </w:rPr>
        <w:t xml:space="preserve"> iza STEP CO</w:t>
      </w:r>
      <w:r w:rsidR="00804DD5">
        <w:rPr>
          <w:sz w:val="24"/>
          <w:szCs w:val="24"/>
        </w:rPr>
        <w:t xml:space="preserve"> d.o.o.</w:t>
      </w:r>
      <w:r w:rsidR="0003605D" w:rsidRPr="003F00C8">
        <w:rPr>
          <w:sz w:val="24"/>
          <w:szCs w:val="24"/>
        </w:rPr>
        <w:t xml:space="preserve">, Split, Smiljanićeva 2., OIB </w:t>
      </w:r>
      <w:r w:rsidR="0003605D">
        <w:rPr>
          <w:sz w:val="24"/>
          <w:szCs w:val="24"/>
        </w:rPr>
        <w:t>23953569690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</w:t>
      </w:r>
      <w:r w:rsidR="00D8769D">
        <w:rPr>
          <w:sz w:val="24"/>
        </w:rPr>
        <w:t xml:space="preserve">i to: </w:t>
      </w:r>
    </w:p>
    <w:p w:rsidRDefault="00C041F3" w:rsidP="005365B7" w:rsidR="00C041F3" w:rsidRPr="00C041F3">
      <w:pPr>
        <w:ind w:left="680"/>
        <w:jc w:val="both"/>
        <w:rPr>
          <w:sz w:val="24"/>
          <w:szCs w:val="24"/>
        </w:rPr>
      </w:pPr>
      <w:r>
        <w:t>-</w:t>
      </w:r>
      <w:r w:rsidRPr="00C041F3">
        <w:rPr>
          <w:sz w:val="24"/>
          <w:szCs w:val="24"/>
        </w:rPr>
        <w:t>k.č.br.</w:t>
      </w:r>
      <w:r w:rsidR="0003605D">
        <w:rPr>
          <w:sz w:val="24"/>
          <w:szCs w:val="24"/>
        </w:rPr>
        <w:t>191/</w:t>
      </w:r>
      <w:r w:rsidR="00342B02">
        <w:rPr>
          <w:sz w:val="24"/>
          <w:szCs w:val="24"/>
        </w:rPr>
        <w:t>7</w:t>
      </w:r>
      <w:r w:rsidR="0003605D">
        <w:rPr>
          <w:sz w:val="24"/>
          <w:szCs w:val="24"/>
        </w:rPr>
        <w:t xml:space="preserve">, </w:t>
      </w:r>
      <w:r w:rsidR="00342B02">
        <w:rPr>
          <w:sz w:val="24"/>
          <w:szCs w:val="24"/>
        </w:rPr>
        <w:t xml:space="preserve">oranica dvorno mjesto u Kurilovcu, </w:t>
      </w:r>
      <w:r w:rsidR="0003605D">
        <w:rPr>
          <w:sz w:val="24"/>
          <w:szCs w:val="24"/>
        </w:rPr>
        <w:t>u pov.</w:t>
      </w:r>
      <w:r w:rsidR="00D6060D">
        <w:rPr>
          <w:sz w:val="24"/>
          <w:szCs w:val="24"/>
        </w:rPr>
        <w:t>4</w:t>
      </w:r>
      <w:r w:rsidR="001B2539">
        <w:rPr>
          <w:sz w:val="24"/>
          <w:szCs w:val="24"/>
        </w:rPr>
        <w:t>35</w:t>
      </w:r>
      <w:r w:rsidR="00D6060D">
        <w:rPr>
          <w:sz w:val="24"/>
          <w:szCs w:val="24"/>
        </w:rPr>
        <w:t xml:space="preserve"> čm, upisana u z.k.ulbr.</w:t>
      </w:r>
      <w:r w:rsidR="001B2539">
        <w:rPr>
          <w:sz w:val="24"/>
          <w:szCs w:val="24"/>
        </w:rPr>
        <w:t>2262</w:t>
      </w:r>
      <w:r w:rsidR="00D6060D">
        <w:rPr>
          <w:sz w:val="24"/>
          <w:szCs w:val="24"/>
        </w:rPr>
        <w:t xml:space="preserve">, k.o. 331643 Kurilovec kod z.k.odjela Općinskog suda u </w:t>
      </w:r>
      <w:r w:rsidR="005365B7">
        <w:rPr>
          <w:sz w:val="24"/>
          <w:szCs w:val="24"/>
        </w:rPr>
        <w:t>Velikoj Gorici</w:t>
      </w:r>
    </w:p>
    <w:p w:rsidRDefault="00C444CC" w:rsidP="00C444CC" w:rsidR="00EE64C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>uz odgovarajuću primjenu pravila Ovršnog postupka o ovrsi na nekretnini</w:t>
      </w:r>
    </w:p>
    <w:p w:rsidRDefault="00C444CC" w:rsidP="005365B7" w:rsidR="00C444CC">
      <w:pPr>
        <w:ind w:firstLine="680"/>
        <w:jc w:val="both"/>
        <w:rPr>
          <w:sz w:val="24"/>
          <w:szCs w:val="24"/>
        </w:rPr>
      </w:pPr>
    </w:p>
    <w:p w:rsidRDefault="001B2539" w:rsidP="001B2539" w:rsidR="001B2539" w:rsidRPr="00C041F3">
      <w:pPr>
        <w:ind w:firstLine="680"/>
        <w:jc w:val="both"/>
        <w:rPr>
          <w:sz w:val="24"/>
          <w:szCs w:val="24"/>
        </w:rPr>
      </w:pPr>
      <w:r w:rsidRPr="00C041F3">
        <w:rPr>
          <w:sz w:val="24"/>
          <w:szCs w:val="24"/>
        </w:rPr>
        <w:t>II  Na nekretnini iz točke I. upisano je razlučno pravo za korist vjerovnika:</w:t>
      </w:r>
    </w:p>
    <w:p w:rsidRDefault="001B2539" w:rsidP="001B2539" w:rsidR="001B2539" w:rsidRPr="00C041F3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-H-ABDUCO d.o.o., Zagreb, Slavonska avenija 6a, OIB 13667298928</w:t>
      </w:r>
    </w:p>
    <w:p w:rsidRDefault="001B2539" w:rsidP="001B2539" w:rsidR="00175967">
      <w:pPr>
        <w:ind w:firstLine="680"/>
        <w:jc w:val="both"/>
        <w:rPr>
          <w:sz w:val="24"/>
          <w:szCs w:val="24"/>
        </w:rPr>
      </w:pPr>
      <w:r w:rsidRPr="00C041F3">
        <w:rPr>
          <w:sz w:val="24"/>
          <w:szCs w:val="24"/>
        </w:rPr>
        <w:t xml:space="preserve">-Republika Hrvatska, Ministarstvo financija, Porezna uprava, </w:t>
      </w:r>
    </w:p>
    <w:p w:rsidRDefault="00175967" w:rsidP="00DF6326" w:rsidR="005365B7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-VA INTERTRADING AG, Austrija, </w:t>
      </w:r>
      <w:r w:rsidR="00C430BF">
        <w:rPr>
          <w:sz w:val="24"/>
          <w:szCs w:val="24"/>
        </w:rPr>
        <w:t xml:space="preserve">4020 </w:t>
      </w:r>
      <w:r>
        <w:rPr>
          <w:sz w:val="24"/>
          <w:szCs w:val="24"/>
        </w:rPr>
        <w:t>Linz Strasserau 6, p.o.box22., OIB 9108</w:t>
      </w:r>
      <w:r w:rsidR="00DF6326">
        <w:rPr>
          <w:sz w:val="24"/>
          <w:szCs w:val="24"/>
        </w:rPr>
        <w:t>0851571</w:t>
      </w:r>
    </w:p>
    <w:p w:rsidRDefault="00DF6326" w:rsidP="00DF6326" w:rsidR="00DF6326">
      <w:pPr>
        <w:ind w:firstLine="680"/>
        <w:jc w:val="both"/>
        <w:rPr>
          <w:sz w:val="24"/>
        </w:rPr>
      </w:pPr>
    </w:p>
    <w:p w:rsidRDefault="002051FF" w:rsidP="00EE64C1" w:rsidR="00573F89" w:rsidRPr="002051FF">
      <w:pPr>
        <w:ind w:firstLine="680"/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EE64C1" w:rsidR="00EE64C1">
      <w:pPr>
        <w:ind w:firstLine="680"/>
        <w:jc w:val="both"/>
        <w:rPr>
          <w:sz w:val="24"/>
        </w:rPr>
      </w:pP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</w:t>
      </w:r>
      <w:r w:rsidR="00063566" w:rsidRPr="00C041F3">
        <w:rPr>
          <w:sz w:val="24"/>
          <w:szCs w:val="24"/>
        </w:rPr>
        <w:t xml:space="preserve">z.k.odjela Općinskog suda u </w:t>
      </w:r>
      <w:r w:rsidR="001B3FD4">
        <w:rPr>
          <w:sz w:val="24"/>
          <w:szCs w:val="24"/>
        </w:rPr>
        <w:t>Velikoj Gorici</w:t>
      </w:r>
      <w:r w:rsidR="00063566">
        <w:rPr>
          <w:sz w:val="24"/>
        </w:rPr>
        <w:t xml:space="preserve"> </w:t>
      </w:r>
    </w:p>
    <w:p w:rsidRDefault="00573F89" w:rsidR="00573F89">
      <w:pPr>
        <w:jc w:val="center"/>
        <w:rPr>
          <w:sz w:val="24"/>
        </w:rPr>
      </w:pPr>
    </w:p>
    <w:p w:rsidRDefault="002051FF" w:rsidR="002051FF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2D3B5A">
        <w:rPr>
          <w:sz w:val="24"/>
        </w:rPr>
        <w:t>643</w:t>
      </w:r>
      <w:r w:rsidR="00636A29">
        <w:rPr>
          <w:sz w:val="24"/>
        </w:rPr>
        <w:t>/1</w:t>
      </w:r>
      <w:r w:rsidR="002D3B5A">
        <w:rPr>
          <w:sz w:val="24"/>
        </w:rPr>
        <w:t>4</w:t>
      </w:r>
      <w:r w:rsidR="00D8769D">
        <w:rPr>
          <w:sz w:val="24"/>
        </w:rPr>
        <w:t xml:space="preserve"> od </w:t>
      </w:r>
      <w:r w:rsidR="002D3B5A">
        <w:rPr>
          <w:sz w:val="24"/>
        </w:rPr>
        <w:t xml:space="preserve">3.siječnja </w:t>
      </w:r>
      <w:r w:rsidR="004E234A">
        <w:rPr>
          <w:sz w:val="24"/>
        </w:rPr>
        <w:t xml:space="preserve"> 201</w:t>
      </w:r>
      <w:r w:rsidR="002D3B5A">
        <w:rPr>
          <w:sz w:val="24"/>
        </w:rPr>
        <w:t>8</w:t>
      </w:r>
      <w:r w:rsidR="004E234A">
        <w:rPr>
          <w:sz w:val="24"/>
        </w:rPr>
        <w:t>.</w:t>
      </w:r>
      <w:r w:rsidR="00605D9C">
        <w:rPr>
          <w:sz w:val="24"/>
        </w:rPr>
        <w:t xml:space="preserve"> nad dužnikom </w:t>
      </w:r>
      <w:r w:rsidR="00D8769D">
        <w:rPr>
          <w:sz w:val="24"/>
        </w:rPr>
        <w:t xml:space="preserve">je </w:t>
      </w:r>
      <w:r w:rsidR="002D3B5A">
        <w:rPr>
          <w:sz w:val="24"/>
        </w:rPr>
        <w:t>određen nastavak stečajnog postupka radi naknadne diobe.</w:t>
      </w:r>
      <w:r>
        <w:rPr>
          <w:sz w:val="24"/>
        </w:rPr>
        <w:t xml:space="preserve"> </w:t>
      </w:r>
      <w:r w:rsidR="00605D9C">
        <w:rPr>
          <w:sz w:val="24"/>
        </w:rPr>
        <w:t xml:space="preserve">Stečajnu masu stečajnog dužnika čini  u izreci navedena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P="00BF09F7" w:rsidR="00BF09F7" w:rsidRPr="00C041F3">
      <w:pPr>
        <w:ind w:firstLine="680"/>
        <w:jc w:val="both"/>
        <w:rPr>
          <w:sz w:val="24"/>
          <w:szCs w:val="24"/>
        </w:rPr>
      </w:pPr>
      <w:r>
        <w:rPr>
          <w:sz w:val="24"/>
        </w:rPr>
        <w:t>Stečajni upravitelj podnio je</w:t>
      </w:r>
      <w:r w:rsidR="00C47F26">
        <w:rPr>
          <w:sz w:val="24"/>
        </w:rPr>
        <w:t xml:space="preserve"> dana </w:t>
      </w:r>
      <w:r w:rsidR="00D8769D">
        <w:rPr>
          <w:sz w:val="24"/>
        </w:rPr>
        <w:t>1</w:t>
      </w:r>
      <w:r w:rsidR="00D548F3">
        <w:rPr>
          <w:sz w:val="24"/>
        </w:rPr>
        <w:t>8.veljače</w:t>
      </w:r>
      <w:r w:rsidR="006A623D">
        <w:rPr>
          <w:sz w:val="24"/>
        </w:rPr>
        <w:t xml:space="preserve"> 201</w:t>
      </w:r>
      <w:r w:rsidR="00D548F3">
        <w:rPr>
          <w:sz w:val="24"/>
        </w:rPr>
        <w:t>9</w:t>
      </w:r>
      <w:r w:rsidR="006A623D">
        <w:rPr>
          <w:sz w:val="24"/>
        </w:rPr>
        <w:t>. prijedlog sud</w:t>
      </w:r>
      <w:r w:rsidR="002D3B5A">
        <w:rPr>
          <w:sz w:val="24"/>
        </w:rPr>
        <w:t>u</w:t>
      </w:r>
      <w:r w:rsidR="006A623D">
        <w:rPr>
          <w:sz w:val="24"/>
        </w:rPr>
        <w:t xml:space="preserve"> </w:t>
      </w:r>
      <w:r w:rsidR="002051FF">
        <w:rPr>
          <w:sz w:val="24"/>
        </w:rPr>
        <w:t xml:space="preserve">za prodaju </w:t>
      </w:r>
      <w:r>
        <w:rPr>
          <w:sz w:val="24"/>
        </w:rPr>
        <w:t>nekretnin</w:t>
      </w:r>
      <w:r w:rsidR="0083451A">
        <w:rPr>
          <w:sz w:val="24"/>
        </w:rPr>
        <w:t>e</w:t>
      </w:r>
      <w:r>
        <w:rPr>
          <w:sz w:val="24"/>
        </w:rPr>
        <w:t xml:space="preserve"> opisan</w:t>
      </w:r>
      <w:r w:rsidR="0083451A">
        <w:rPr>
          <w:sz w:val="24"/>
        </w:rPr>
        <w:t>e</w:t>
      </w:r>
      <w:r>
        <w:rPr>
          <w:sz w:val="24"/>
        </w:rPr>
        <w:t xml:space="preserve"> točkom I ovog rješenja</w:t>
      </w:r>
      <w:r w:rsidR="00DF6326">
        <w:rPr>
          <w:sz w:val="24"/>
        </w:rPr>
        <w:t xml:space="preserve"> u stečajnom postupku.</w:t>
      </w:r>
    </w:p>
    <w:p w:rsidRDefault="00014969" w:rsidP="00014969" w:rsidR="00014969">
      <w:pPr>
        <w:ind w:firstLine="680"/>
        <w:jc w:val="both"/>
        <w:rPr>
          <w:sz w:val="24"/>
        </w:rPr>
      </w:pPr>
    </w:p>
    <w:p w:rsidRDefault="00014969" w:rsidP="00014969" w:rsidR="00014969">
      <w:pPr>
        <w:ind w:firstLine="680"/>
        <w:jc w:val="both"/>
        <w:rPr>
          <w:sz w:val="24"/>
        </w:rPr>
      </w:pPr>
      <w:r>
        <w:rPr>
          <w:sz w:val="24"/>
        </w:rPr>
        <w:lastRenderedPageBreak/>
        <w:t xml:space="preserve">Prema odredbi članka 247. stavak 1. Stečajnog zakona (NN br. 71/15 i 104/17, dalje: SZ)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>Postupajući po prijedlogu stečajnog upravitelja</w:t>
      </w:r>
      <w:r w:rsidR="00E06D11">
        <w:rPr>
          <w:sz w:val="24"/>
        </w:rPr>
        <w:t>, a temeljem naprijed citiranog članka 247. stavak 1. i 2. SZ-a rješeno je kao u izreci.</w:t>
      </w:r>
    </w:p>
    <w:p w:rsidRDefault="00E06D11" w:rsidP="00D8769D" w:rsidR="00E06D11">
      <w:pPr>
        <w:ind w:firstLine="680"/>
        <w:jc w:val="both"/>
        <w:rPr>
          <w:sz w:val="24"/>
        </w:rPr>
      </w:pP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E3221B">
        <w:rPr>
          <w:sz w:val="24"/>
        </w:rPr>
        <w:t>1</w:t>
      </w:r>
      <w:r w:rsidR="000C5E9C">
        <w:rPr>
          <w:sz w:val="24"/>
        </w:rPr>
        <w:t>9.travnja</w:t>
      </w:r>
      <w:r w:rsidR="004538C2">
        <w:rPr>
          <w:sz w:val="24"/>
        </w:rPr>
        <w:t xml:space="preserve"> 201</w:t>
      </w:r>
      <w:r w:rsidR="00E3221B">
        <w:rPr>
          <w:sz w:val="24"/>
        </w:rPr>
        <w:t>9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C93915" w:rsidR="0042601A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487F53">
        <w:rPr>
          <w:sz w:val="24"/>
        </w:rPr>
        <w:t>v.r.</w:t>
      </w: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>Protiv ovog rješenja može se  uložiti žalba Visokom trgovačkom sudu Republike Hrvatske u roku od 8 dana. Rok za žalbu računa se od istek</w:t>
      </w:r>
      <w:r w:rsidR="00615A15">
        <w:rPr>
          <w:sz w:val="24"/>
        </w:rPr>
        <w:t>a</w:t>
      </w:r>
      <w:r>
        <w:rPr>
          <w:sz w:val="24"/>
        </w:rPr>
        <w:t xml:space="preserve"> 8 dana od dana objave rješenja na </w:t>
      </w:r>
      <w:r w:rsidR="0083451A">
        <w:rPr>
          <w:sz w:val="24"/>
        </w:rPr>
        <w:t>e-</w:t>
      </w:r>
      <w:r w:rsidR="00615A15">
        <w:rPr>
          <w:sz w:val="24"/>
        </w:rPr>
        <w:t>O</w:t>
      </w:r>
      <w:r>
        <w:rPr>
          <w:sz w:val="24"/>
        </w:rPr>
        <w:t xml:space="preserve">glasnoj ploči suda.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</w:p>
    <w:p w:rsidRDefault="00487F53" w:rsidP="00487F53" w:rsidR="00487F53">
      <w:pPr>
        <w:ind w:firstLine="680" w:left="3400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487F53" w:rsidP="00487F53" w:rsidR="00487F53">
      <w:pPr>
        <w:ind w:firstLine="680" w:left="4080"/>
        <w:rPr>
          <w:sz w:val="24"/>
          <w:szCs w:val="24"/>
        </w:rPr>
      </w:pPr>
      <w:r>
        <w:rPr>
          <w:sz w:val="24"/>
          <w:szCs w:val="24"/>
        </w:rPr>
        <w:t>Valentina Delač</w:t>
      </w:r>
    </w:p>
    <w:p w:rsidRDefault="00FB25EA" w:rsidP="00487F53" w:rsidR="00FB25EA">
      <w:pPr>
        <w:jc w:val="both"/>
        <w:rPr>
          <w:sz w:val="24"/>
        </w:rPr>
      </w:pPr>
    </w:p>
    <w:sectPr w:rsidR="00FB25EA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487F53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804DD5" w:rsidP="00F20914" w:rsidR="00D47EDE">
    <w:pPr>
      <w:ind w:firstLine="680" w:left="3400"/>
      <w:jc w:val="right"/>
      <w:rPr>
        <w:sz w:val="24"/>
      </w:rPr>
    </w:pPr>
    <w:r>
      <w:rPr>
        <w:sz w:val="24"/>
      </w:rPr>
      <w:t>4</w:t>
    </w:r>
    <w:r w:rsidR="00D47EDE">
      <w:rPr>
        <w:sz w:val="24"/>
      </w:rPr>
      <w:t>0-St-</w:t>
    </w:r>
    <w:r>
      <w:rPr>
        <w:sz w:val="24"/>
      </w:rPr>
      <w:t>528/18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14969"/>
    <w:rsid w:val="000254BE"/>
    <w:rsid w:val="0003605D"/>
    <w:rsid w:val="00047B97"/>
    <w:rsid w:val="00063566"/>
    <w:rsid w:val="00070E39"/>
    <w:rsid w:val="00090436"/>
    <w:rsid w:val="000959E1"/>
    <w:rsid w:val="000C5E9C"/>
    <w:rsid w:val="000E5154"/>
    <w:rsid w:val="001042FF"/>
    <w:rsid w:val="001150F8"/>
    <w:rsid w:val="001453AD"/>
    <w:rsid w:val="00175967"/>
    <w:rsid w:val="00191AB6"/>
    <w:rsid w:val="001B2539"/>
    <w:rsid w:val="001B3FD4"/>
    <w:rsid w:val="001D72AB"/>
    <w:rsid w:val="001D7B4C"/>
    <w:rsid w:val="001E3C73"/>
    <w:rsid w:val="00200347"/>
    <w:rsid w:val="002051FF"/>
    <w:rsid w:val="00213078"/>
    <w:rsid w:val="00226206"/>
    <w:rsid w:val="00231D2D"/>
    <w:rsid w:val="00236FBE"/>
    <w:rsid w:val="0024160B"/>
    <w:rsid w:val="0027172E"/>
    <w:rsid w:val="002800FA"/>
    <w:rsid w:val="002D380A"/>
    <w:rsid w:val="002D3B5A"/>
    <w:rsid w:val="002F4B21"/>
    <w:rsid w:val="00323E87"/>
    <w:rsid w:val="00342B02"/>
    <w:rsid w:val="00343BEA"/>
    <w:rsid w:val="003835D9"/>
    <w:rsid w:val="0038747F"/>
    <w:rsid w:val="003C2088"/>
    <w:rsid w:val="003E24D0"/>
    <w:rsid w:val="003E612F"/>
    <w:rsid w:val="003F00C8"/>
    <w:rsid w:val="00406479"/>
    <w:rsid w:val="0041069A"/>
    <w:rsid w:val="0042601A"/>
    <w:rsid w:val="004538C2"/>
    <w:rsid w:val="0045448C"/>
    <w:rsid w:val="004701AC"/>
    <w:rsid w:val="00487F53"/>
    <w:rsid w:val="004A4AEC"/>
    <w:rsid w:val="004A74E5"/>
    <w:rsid w:val="004B4857"/>
    <w:rsid w:val="004E234A"/>
    <w:rsid w:val="005140BE"/>
    <w:rsid w:val="00514ADC"/>
    <w:rsid w:val="00514DEA"/>
    <w:rsid w:val="005365B7"/>
    <w:rsid w:val="00571C40"/>
    <w:rsid w:val="00573B4F"/>
    <w:rsid w:val="00573F89"/>
    <w:rsid w:val="00590DD8"/>
    <w:rsid w:val="0059448A"/>
    <w:rsid w:val="00594776"/>
    <w:rsid w:val="005A07D1"/>
    <w:rsid w:val="005B27F5"/>
    <w:rsid w:val="005E74BC"/>
    <w:rsid w:val="005F412B"/>
    <w:rsid w:val="00600F74"/>
    <w:rsid w:val="00605D9C"/>
    <w:rsid w:val="00615A15"/>
    <w:rsid w:val="00617ED7"/>
    <w:rsid w:val="00636A29"/>
    <w:rsid w:val="00672596"/>
    <w:rsid w:val="006A623D"/>
    <w:rsid w:val="006B0E7F"/>
    <w:rsid w:val="006B58E5"/>
    <w:rsid w:val="006C08B6"/>
    <w:rsid w:val="0071099C"/>
    <w:rsid w:val="007337DF"/>
    <w:rsid w:val="00766D9D"/>
    <w:rsid w:val="007A302E"/>
    <w:rsid w:val="007E2F47"/>
    <w:rsid w:val="00804DD5"/>
    <w:rsid w:val="0082194B"/>
    <w:rsid w:val="0082628F"/>
    <w:rsid w:val="0083451A"/>
    <w:rsid w:val="008747F2"/>
    <w:rsid w:val="00896023"/>
    <w:rsid w:val="008A2E30"/>
    <w:rsid w:val="008A79BB"/>
    <w:rsid w:val="008B33F8"/>
    <w:rsid w:val="008F7177"/>
    <w:rsid w:val="00906D18"/>
    <w:rsid w:val="009501DA"/>
    <w:rsid w:val="009549C7"/>
    <w:rsid w:val="009A7414"/>
    <w:rsid w:val="009B0CD3"/>
    <w:rsid w:val="009B38D1"/>
    <w:rsid w:val="00A10516"/>
    <w:rsid w:val="00A12837"/>
    <w:rsid w:val="00A56DD1"/>
    <w:rsid w:val="00A76038"/>
    <w:rsid w:val="00AD216A"/>
    <w:rsid w:val="00AD4289"/>
    <w:rsid w:val="00AE7C6A"/>
    <w:rsid w:val="00B07A20"/>
    <w:rsid w:val="00B26334"/>
    <w:rsid w:val="00B32EFD"/>
    <w:rsid w:val="00B46408"/>
    <w:rsid w:val="00B473BE"/>
    <w:rsid w:val="00B669B6"/>
    <w:rsid w:val="00B86764"/>
    <w:rsid w:val="00B96A1F"/>
    <w:rsid w:val="00BB60E8"/>
    <w:rsid w:val="00BF09F7"/>
    <w:rsid w:val="00C041F3"/>
    <w:rsid w:val="00C17D75"/>
    <w:rsid w:val="00C33203"/>
    <w:rsid w:val="00C430BF"/>
    <w:rsid w:val="00C444CC"/>
    <w:rsid w:val="00C44E71"/>
    <w:rsid w:val="00C47F26"/>
    <w:rsid w:val="00C5150F"/>
    <w:rsid w:val="00C54862"/>
    <w:rsid w:val="00C6242C"/>
    <w:rsid w:val="00C658ED"/>
    <w:rsid w:val="00C84ED3"/>
    <w:rsid w:val="00C93915"/>
    <w:rsid w:val="00CB3F86"/>
    <w:rsid w:val="00CD18A4"/>
    <w:rsid w:val="00CD7040"/>
    <w:rsid w:val="00D13308"/>
    <w:rsid w:val="00D47EDE"/>
    <w:rsid w:val="00D5360E"/>
    <w:rsid w:val="00D548F3"/>
    <w:rsid w:val="00D6060D"/>
    <w:rsid w:val="00D61FB1"/>
    <w:rsid w:val="00D76D56"/>
    <w:rsid w:val="00D8769D"/>
    <w:rsid w:val="00DC1D9E"/>
    <w:rsid w:val="00DF6326"/>
    <w:rsid w:val="00E06D11"/>
    <w:rsid w:val="00E320DE"/>
    <w:rsid w:val="00E3221B"/>
    <w:rsid w:val="00E350E4"/>
    <w:rsid w:val="00E36D44"/>
    <w:rsid w:val="00E66833"/>
    <w:rsid w:val="00E95EDE"/>
    <w:rsid w:val="00E969EC"/>
    <w:rsid w:val="00EE64C1"/>
    <w:rsid w:val="00EF11F2"/>
    <w:rsid w:val="00F1639E"/>
    <w:rsid w:val="00F20914"/>
    <w:rsid w:val="00F34CC4"/>
    <w:rsid w:val="00F42190"/>
    <w:rsid w:val="00F47922"/>
    <w:rsid w:val="00F6190D"/>
    <w:rsid w:val="00FA03D2"/>
    <w:rsid w:val="00FA4D01"/>
    <w:rsid w:val="00FB25EA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7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7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F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F5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F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F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7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7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F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F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F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F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St-528/2018</izvorni_sadrzaj>
    <derivirana_varijabla naziv="DomainObject.Predmet.OznakaBroj_1">St-528/2018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STEP CO d.o.o. u stečaju</izvorni_sadrzaj>
    <derivirana_varijabla naziv="DomainObject.Predmet.ProtustrankaFormated_1">  Stečajna masa iza STEP CO d.o.o. u stečaju</derivirana_varijabla>
  </DomainObject.Predmet.ProtustrankaFormated>
  <DomainObject.Predmet.ProtustrankaFormatedOIB>
    <izvorni_sadrzaj>  Stečajna masa iza STEP CO d.o.o. u stečaju, OIB 23953569690</izvorni_sadrzaj>
    <derivirana_varijabla naziv="DomainObject.Predmet.ProtustrankaFormatedOIB_1">  Stečajna masa iza STEP CO d.o.o. u stečaju, OIB 23953569690</derivirana_varijabla>
  </DomainObject.Predmet.ProtustrankaFormatedOIB>
  <DomainObject.Predmet.ProtustrankaFormatedWithAdress>
    <izvorni_sadrzaj> Stečajna masa iza STEP CO d.o.o. u stečaju, Smiljanićeva 2, 21000 Split</izvorni_sadrzaj>
    <derivirana_varijabla naziv="DomainObject.Predmet.ProtustrankaFormatedWithAdress_1"> Stečajna masa iza STEP CO d.o.o. u stečaju, Smiljanićeva 2, 21000 Split</derivirana_varijabla>
  </DomainObject.Predmet.ProtustrankaFormatedWithAdress>
  <DomainObject.Predmet.ProtustrankaFormatedWithAdressOIB>
    <izvorni_sadrzaj> Stečajna masa iza STEP CO d.o.o. u stečaju, OIB 23953569690, Smiljanićeva 2, 21000 Split</izvorni_sadrzaj>
    <derivirana_varijabla naziv="DomainObject.Predmet.ProtustrankaFormatedWithAdressOIB_1"> Stečajna masa iza STEP CO d.o.o. u stečaju, OIB 23953569690, Smiljanićeva 2, 21000 Split</derivirana_varijabla>
  </DomainObject.Predmet.ProtustrankaFormatedWithAdressOIB>
  <DomainObject.Predmet.ProtustrankaWithAdress>
    <izvorni_sadrzaj>Stečajna masa iza STEP CO d.o.o. u stečaju Smiljanićeva 2, 21000 Split</izvorni_sadrzaj>
    <derivirana_varijabla naziv="DomainObject.Predmet.ProtustrankaWithAdress_1">Stečajna masa iza STEP CO d.o.o. u stečaju Smiljanićeva 2, 21000 Split</derivirana_varijabla>
  </DomainObject.Predmet.ProtustrankaWithAdress>
  <DomainObject.Predmet.ProtustrankaWithAdressOIB>
    <izvorni_sadrzaj>Stečajna masa iza STEP CO d.o.o. u stečaju, OIB 23953569690, Smiljanićeva 2, 21000 Split</izvorni_sadrzaj>
    <derivirana_varijabla naziv="DomainObject.Predmet.ProtustrankaWithAdressOIB_1">Stečajna masa iza STEP CO d.o.o. u stečaju, OIB 23953569690, Smiljanićeva 2, 21000 Split</derivirana_varijabla>
  </DomainObject.Predmet.ProtustrankaWithAdressOIB>
  <DomainObject.Predmet.ProtustrankaNazivFormated>
    <izvorni_sadrzaj>Stečajna masa iza STEP CO d.o.o. u stečaju</izvorni_sadrzaj>
    <derivirana_varijabla naziv="DomainObject.Predmet.ProtustrankaNazivFormated_1">Stečajna masa iza STEP CO d.o.o. u stečaju</derivirana_varijabla>
  </DomainObject.Predmet.ProtustrankaNazivFormated>
  <DomainObject.Predmet.ProtustrankaNazivFormatedOIB>
    <izvorni_sadrzaj>Stečajna masa iza STEP CO d.o.o. u stečaju, OIB 23953569690</izvorni_sadrzaj>
    <derivirana_varijabla naziv="DomainObject.Predmet.ProtustrankaNazivFormatedOIB_1">Stečajna masa iza STEP CO d.o.o. u stečaju, OIB 23953569690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društvo za financiranje d.o.o.; H-ABDUCO društvo s ograničenom odgovornošću za usluge</izvorni_sadrzaj>
    <derivirana_varijabla naziv="DomainObject.Predmet.StrankaFormated_1">  HYPO-LEASING KROATIEN društvo za financiranje d.o.o.; H-ABDUCO društvo s ograničenom odgovornošću za usluge</derivirana_varijabla>
  </DomainObject.Predmet.StrankaFormated>
  <DomainObject.Predmet.StrankaFormatedOIB>
    <izvorni_sadrzaj>  HYPO-LEASING KROATIEN društvo za financiranje d.o.o., OIB 87064273078; H-ABDUCO društvo s ograničenom odgovornošću za usluge, OIB 13667298928</izvorni_sadrzaj>
    <derivirana_varijabla naziv="DomainObject.Predmet.StrankaFormatedOIB_1">  HYPO-LEASING KROATIEN društvo za financiranje d.o.o., OIB 87064273078; H-ABDUCO društvo s ograničenom odgovornošću za usluge, OIB 13667298928</derivirana_varijabla>
  </DomainObject.Predmet.StrankaFormatedOIB>
  <DomainObject.Predmet.StrankaFormatedWithAdress>
    <izvorni_sadrzaj> HYPO-LEASING KROATIEN društvo za financiranje d.o.o., Koranska 16, 10000 Zagreb; H-ABDUCO društvo s ograničenom odgovornošću za usluge, Slavonska avenija 6A, 10000 Zagreb</izvorni_sadrzaj>
    <derivirana_varijabla naziv="DomainObject.Predmet.StrankaFormatedWithAdress_1"> HYPO-LEASING KROATIEN društvo za financiranje d.o.o., Koranska 16, 10000 Zagreb; H-ABDUCO društvo s ograničenom odgovornošću za usluge, Slavonska avenija 6A, 10000 Zagreb</derivirana_varijabla>
  </DomainObject.Predmet.StrankaFormatedWithAdress>
  <DomainObject.Predmet.StrankaFormatedWithAdressOIB>
    <izvorni_sadrzaj> HYPO-LEASING KROATIEN društvo za financiranje d.o.o., OIB 87064273078, Koranska 16, 10000 Zagreb; H-ABDUCO društvo s ograničenom odgovornošću za usluge, OIB 13667298928, Slavonska avenija 6A, 10000 Zagreb</izvorni_sadrzaj>
    <derivirana_varijabla naziv="DomainObject.Predmet.StrankaFormatedWithAdressOIB_1"> HYPO-LEASING KROATIEN društvo za financiranje d.o.o., OIB 87064273078, Koranska 16, 10000 Zagreb; H-ABDUCO društvo s ograničenom odgovornošću za usluge, OIB 13667298928, Slavonska avenija 6A, 10000 Zagreb</derivirana_varijabla>
  </DomainObject.Predmet.StrankaFormatedWithAdressOIB>
  <DomainObject.Predmet.StrankaWithAdress>
    <izvorni_sadrzaj>HYPO-LEASING KROATIEN društvo za financiranje d.o.o. Koranska 16,10000 Zagreb,H-ABDUCO društvo s ograničenom odgovornošću za usluge Slavonska avenija 6A,10000 Zagreb</izvorni_sadrzaj>
    <derivirana_varijabla naziv="DomainObject.Predmet.StrankaWithAdress_1">HYPO-LEASING KROATIEN društvo za financiranje d.o.o. Koranska 16,10000 Zagreb,H-ABDUCO društvo s ograničenom odgovornošću za usluge Slavonska avenija 6A,10000 Zagreb</derivirana_varijabla>
  </DomainObject.Predmet.StrankaWithAdress>
  <DomainObject.Predmet.StrankaWithAdressOIB>
    <izvorni_sadrzaj>HYPO-LEASING KROATIEN društvo za financiranje d.o.o., OIB 87064273078, Koranska 16,10000 Zagreb,H-ABDUCO društvo s ograničenom odgovornošću za usluge, OIB 13667298928, Slavonska avenija 6A,10000 Zagreb</izvorni_sadrzaj>
    <derivirana_varijabla naziv="DomainObject.Predmet.StrankaWithAdressOIB_1">HYPO-LEASING KROATIEN društvo za financiranje d.o.o., OIB 87064273078, Koranska 16,10000 Zagreb,H-ABDUCO društvo s ograničenom odgovornošću za usluge, OIB 13667298928, Slavonska avenija 6A,10000 Zagreb</derivirana_varijabla>
  </DomainObject.Predmet.StrankaWithAdressOIB>
  <DomainObject.Predmet.StrankaNazivFormated>
    <izvorni_sadrzaj>HYPO-LEASING KROATIEN društvo za financiranje d.o.o.,H-ABDUCO društvo s ograničenom odgovornošću za usluge</izvorni_sadrzaj>
    <derivirana_varijabla naziv="DomainObject.Predmet.StrankaNazivFormated_1">HYPO-LEASING KROATIEN društvo za financiranje d.o.o.,H-ABDUCO društvo s ograničenom odgovornošću za usluge</derivirana_varijabla>
  </DomainObject.Predmet.StrankaNazivFormated>
  <DomainObject.Predmet.StrankaNazivFormatedOIB>
    <izvorni_sadrzaj>HYPO-LEASING KROATIEN društvo za financiranje d.o.o., OIB 87064273078,H-ABDUCO društvo s ograničenom odgovornošću za usluge, OIB 13667298928</izvorni_sadrzaj>
    <derivirana_varijabla naziv="DomainObject.Predmet.StrankaNazivFormatedOIB_1">HYPO-LEASING KROATIEN društvo za financiranje d.o.o., OIB 87064273078,H-ABDUCO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HYPO-LEASING KROATIEN društvo za financiranje d.o.o.</item>
      <item>H-ABDUCO društvo s ograničenom odgovornošću za usluge</item>
    </izvorni_sadrzaj>
    <derivirana_varijabla naziv="DomainObject.Predmet.StrankaListFormated_1">
      <item>HYPO-LEASING KROATIEN društvo za financiranje d.o.o.</item>
      <item>H-ABDUCO društvo s ograničenom odgovornošću za usluge</item>
    </derivirana_varijabla>
  </DomainObject.Predmet.StrankaListFormated>
  <DomainObject.Predmet.StrankaListFormatedOIB>
    <izvorni_sadrzaj>
      <item>HYPO-LEASING KROATIEN društvo za financiranje d.o.o., OIB 87064273078</item>
      <item>H-ABDUCO društvo s ograničenom odgovornošću za usluge, OIB 13667298928</item>
    </izvorni_sadrzaj>
    <derivirana_varijabla naziv="DomainObject.Predmet.StrankaListFormatedOIB_1">
      <item>HYPO-LEASING KROATIEN društvo za financiranje d.o.o., OIB 87064273078</item>
      <item>H-ABDUCO društvo s ograničenom odgovornošću za usluge, OIB 13667298928</item>
    </derivirana_varijabla>
  </DomainObject.Predmet.StrankaListFormatedOIB>
  <DomainObject.Predmet.StrankaListFormatedWithAdress>
    <izvorni_sadrzaj>
      <item>HYPO-LEASING KROATIEN društvo za financiranje d.o.o., Koranska 16, 10000 Zagreb</item>
      <item>H-ABDUCO društvo s ograničenom odgovornošću za usluge, Slavonska avenija 6A, 10000 Zagreb</item>
    </izvorni_sadrzaj>
    <derivirana_varijabla naziv="DomainObject.Predmet.StrankaListFormatedWithAdress_1">
      <item>HYPO-LEASING KROATIEN društvo za financiranje d.o.o., Koranska 16,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HYPO-LEASING KROATIEN društvo za financiranje d.o.o., OIB 87064273078, Koranska 16, 10000 Zagreb</item>
      <item>H-ABDUCO društvo s ograničenom odgovornošću za usluge, OIB 13667298928, Slavonska avenija 6A, 10000 Zagreb</item>
    </izvorni_sadrzaj>
    <derivirana_varijabla naziv="DomainObject.Predmet.StrankaListFormatedWithAdressOIB_1">
      <item>HYPO-LEASING KROATIEN društvo za financiranje d.o.o., OIB 87064273078, Koranska 16,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HYPO-LEASING KROATIEN društvo za financiranje d.o.o.</item>
      <item>H-ABDUCO društvo s ograničenom odgovornošću za usluge</item>
    </izvorni_sadrzaj>
    <derivirana_varijabla naziv="DomainObject.Predmet.StrankaListNazivFormated_1">
      <item>HYPO-LEASING KROATIEN društvo za financiranje d.o.o.</item>
      <item>H-ABDUCO društvo s ograničenom odgovornošću za usluge</item>
    </derivirana_varijabla>
  </DomainObject.Predmet.StrankaListNazivFormated>
  <DomainObject.Predmet.StrankaListNazivFormatedOIB>
    <izvorni_sadrzaj>
      <item>HYPO-LEASING KROATIEN društvo za financiranje d.o.o., OIB 87064273078</item>
      <item>H-ABDUCO društvo s ograničenom odgovornošću za usluge, OIB 13667298928</item>
    </izvorni_sadrzaj>
    <derivirana_varijabla naziv="DomainObject.Predmet.StrankaListNazivFormatedOIB_1">
      <item>HYPO-LEASING KROATIEN društvo za financiranje d.o.o., OIB 87064273078</item>
      <item>H-ABDUCO društvo s ograničenom odgovornošću za usluge, OIB 13667298928</item>
    </derivirana_varijabla>
  </DomainObject.Predmet.StrankaListNazivFormatedOIB>
  <DomainObject.Predmet.ProtuStrankaListFormated>
    <izvorni_sadrzaj>
      <item>Stečajna masa iza STEP CO d.o.o. u stečaju</item>
    </izvorni_sadrzaj>
    <derivirana_varijabla naziv="DomainObject.Predmet.ProtuStrankaListFormated_1">
      <item>Stečajna masa iza STEP CO d.o.o. u stečaju</item>
    </derivirana_varijabla>
  </DomainObject.Predmet.ProtuStrankaListFormated>
  <DomainObject.Predmet.ProtuStrankaListFormatedOIB>
    <izvorni_sadrzaj>
      <item>Stečajna masa iza STEP CO d.o.o. u stečaju, OIB 23953569690</item>
    </izvorni_sadrzaj>
    <derivirana_varijabla naziv="DomainObject.Predmet.ProtuStrankaListFormatedOIB_1">
      <item>Stečajna masa iza STEP CO d.o.o. u stečaju, OIB 23953569690</item>
    </derivirana_varijabla>
  </DomainObject.Predmet.ProtuStrankaListFormatedOIB>
  <DomainObject.Predmet.ProtuStrankaListFormatedWithAdress>
    <izvorni_sadrzaj>
      <item>Stečajna masa iza STEP CO d.o.o. u stečaju, Smiljanićeva 2, 21000 Split</item>
    </izvorni_sadrzaj>
    <derivirana_varijabla naziv="DomainObject.Predmet.ProtuStrankaListFormatedWithAdress_1">
      <item>Stečajna masa iza STEP CO d.o.o. u stečaju, Smiljanićeva 2, 21000 Split</item>
    </derivirana_varijabla>
  </DomainObject.Predmet.ProtuStrankaListFormatedWithAdress>
  <DomainObject.Predmet.ProtuStrankaListFormatedWithAdressOIB>
    <izvorni_sadrzaj>
      <item>Stečajna masa iza STEP CO d.o.o. u stečaju, OIB 23953569690, Smiljanićeva 2, 21000 Split</item>
    </izvorni_sadrzaj>
    <derivirana_varijabla naziv="DomainObject.Predmet.ProtuStrankaListFormatedWithAdressOIB_1">
      <item>Stečajna masa iza STEP CO d.o.o. u stečaju, OIB 23953569690, Smiljanićeva 2, 21000 Split</item>
    </derivirana_varijabla>
  </DomainObject.Predmet.ProtuStrankaListFormatedWithAdressOIB>
  <DomainObject.Predmet.ProtuStrankaListNazivFormated>
    <izvorni_sadrzaj>
      <item>Stečajna masa iza STEP CO d.o.o. u stečaju</item>
    </izvorni_sadrzaj>
    <derivirana_varijabla naziv="DomainObject.Predmet.ProtuStrankaListNazivFormated_1">
      <item>Stečajna masa iza STEP CO d.o.o. u stečaju</item>
    </derivirana_varijabla>
  </DomainObject.Predmet.ProtuStrankaListNazivFormated>
  <DomainObject.Predmet.ProtuStrankaListNazivFormatedOIB>
    <izvorni_sadrzaj>
      <item>Stečajna masa iza STEP CO d.o.o. u stečaju, OIB 23953569690</item>
    </izvorni_sadrzaj>
    <derivirana_varijabla naziv="DomainObject.Predmet.ProtuStrankaListNazivFormatedOIB_1">
      <item>Stečajna masa iza STEP CO d.o.o. u stečaju, OIB 23953569690</item>
    </derivirana_varijabla>
  </DomainObject.Predmet.ProtuStrankaListNazivFormatedOIB>
  <DomainObject.Predmet.OstaliListFormated>
    <izvorni_sadrzaj>
      <item>Damir Katić</item>
      <item>Danijela Dasović</item>
    </izvorni_sadrzaj>
    <derivirana_varijabla naziv="DomainObject.Predmet.OstaliListFormated_1">
      <item>Damir Katić</item>
      <item>Danijela Dasović</item>
    </derivirana_varijabla>
  </DomainObject.Predmet.OstaliListFormated>
  <DomainObject.Predmet.OstaliListFormatedOIB>
    <izvorni_sadrzaj>
      <item>Damir Katić</item>
      <item>Danijela Dasović</item>
    </izvorni_sadrzaj>
    <derivirana_varijabla naziv="DomainObject.Predmet.OstaliListFormatedOIB_1">
      <item>Damir Katić</item>
      <item>Danijela Dasović</item>
    </derivirana_varijabla>
  </DomainObject.Predmet.OstaliListFormatedOIB>
  <DomainObject.Predmet.OstaliListFormatedWithAdress>
    <izvorni_sadrzaj>
      <item>Damir Katić, Drniška 22, 10000 Zagreb</item>
      <item>Danijela Dasović, Martićeva 67/2, 10000 Zagreb</item>
    </izvorni_sadrzaj>
    <derivirana_varijabla naziv="DomainObject.Predmet.OstaliListFormatedWithAdress_1">
      <item>Damir Katić, Drniška 22, 10000 Zagreb</item>
      <item>Danijela Dasović, Martićeva 67/2, 10000 Zagreb</item>
    </derivirana_varijabla>
  </DomainObject.Predmet.OstaliListFormatedWithAdress>
  <DomainObject.Predmet.OstaliListFormatedWithAdressOIB>
    <izvorni_sadrzaj>
      <item>Damir Katić, Drniška 22, 10000 Zagreb</item>
      <item>Danijela Dasović, Martićeva 67/2, 10000 Zagreb</item>
    </izvorni_sadrzaj>
    <derivirana_varijabla naziv="DomainObject.Predmet.OstaliListFormatedWithAdressOIB_1">
      <item>Damir Katić, Drniška 22, 10000 Zagreb</item>
      <item>Danijela Dasović, Martićeva 67/2, 10000 Zagreb</item>
    </derivirana_varijabla>
  </DomainObject.Predmet.OstaliListFormatedWithAdressOIB>
  <DomainObject.Predmet.OstaliListNazivFormated>
    <izvorni_sadrzaj>
      <item>Damir Katić</item>
      <item>Danijela Dasović</item>
    </izvorni_sadrzaj>
    <derivirana_varijabla naziv="DomainObject.Predmet.OstaliListNazivFormated_1">
      <item>Damir Katić</item>
      <item>Danijela Dasović</item>
    </derivirana_varijabla>
  </DomainObject.Predmet.OstaliListNazivFormated>
  <DomainObject.Predmet.OstaliListNazivFormatedOIB>
    <izvorni_sadrzaj>
      <item>Damir Katić</item>
      <item>Danijela Dasović</item>
    </izvorni_sadrzaj>
    <derivirana_varijabla naziv="DomainObject.Predmet.OstaliListNazivFormatedOIB_1">
      <item>Damir Katić</item>
      <item>Danijela Dasović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društvo za financiranje d.o.o. i dr.</izvorni_sadrzaj>
    <derivirana_varijabla naziv="DomainObject.Predmet.StrankaIDrugi_1">HYPO-LEASING KROATIEN društvo za financiranje d.o.o. i dr.</derivirana_varijabla>
  </DomainObject.Predmet.StrankaIDrugi>
  <DomainObject.Predmet.ProtustrankaIDrugi>
    <izvorni_sadrzaj>Stečajna masa iza STEP CO d.o.o. u stečaju</izvorni_sadrzaj>
    <derivirana_varijabla naziv="DomainObject.Predmet.ProtustrankaIDrugi_1">Stečajna masa iza STEP CO d.o.o. u stečaju</derivirana_varijabla>
  </DomainObject.Predmet.ProtustrankaIDrugi>
  <DomainObject.Predmet.StrankaIDrugiAdressOIB>
    <izvorni_sadrzaj>HYPO-LEASING KROATIEN društvo za financiranje d.o.o., OIB 87064273078, Koranska 16, 10000 Zagreb i dr.</izvorni_sadrzaj>
    <derivirana_varijabla naziv="DomainObject.Predmet.StrankaIDrugiAdressOIB_1">HYPO-LEASING KROATIEN društvo za financiranje d.o.o., OIB 87064273078, Koranska 16, 10000 Zagreb i dr.</derivirana_varijabla>
  </DomainObject.Predmet.StrankaIDrugiAdressOIB>
  <DomainObject.Predmet.ProtustrankaIDrugiAdressOIB>
    <izvorni_sadrzaj>Stečajna masa iza STEP CO d.o.o. u stečaju, OIB 23953569690, Smiljanićeva 2, 21000 Split</izvorni_sadrzaj>
    <derivirana_varijabla naziv="DomainObject.Predmet.ProtustrankaIDrugiAdressOIB_1">Stečajna masa iza STEP CO d.o.o. u stečaju, OIB 23953569690,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društvo za financiranje d.o.o.</item>
      <item>Stečajna masa iza STEP CO d.o.o. u stečaju</item>
      <item>Damir Katić</item>
      <item>Danijela Dasović</item>
      <item>H-ABDUCO društvo s ograničenom odgovornošću za usluge</item>
    </izvorni_sadrzaj>
    <derivirana_varijabla naziv="DomainObject.Predmet.SudioniciListNaziv_1">
      <item>HYPO-LEASING KROATIEN društvo za financiranje d.o.o.</item>
      <item>Stečajna masa iza STEP CO d.o.o. u stečaju</item>
      <item>Damir Katić</item>
      <item>Danijela Dasović</item>
      <item>H-ABDUCO društvo s ograničenom odgovornošću za usluge</item>
    </derivirana_varijabla>
  </DomainObject.Predmet.SudioniciListNaziv>
  <DomainObject.Predmet.SudioniciListAdressOIB>
    <izvorni_sadrzaj>
      <item>HYPO-LEASING KROATIEN društvo za financiranje d.o.o., OIB 87064273078, Koranska 16,10000 Zagreb</item>
      <item>Stečajna masa iza STEP CO d.o.o. u stečaju, OIB 23953569690, Smiljanićeva 2,21000 Split</item>
      <item>Damir Katić, Drniška 22,10000 Zagreb</item>
      <item>Danijela Dasović, Martićeva 67/2,10000 Zagreb</item>
      <item>H-ABDUCO društvo s ograničenom odgovornošću za usluge, OIB 13667298928, Slavonska avenija 6A,10000 Zagreb</item>
    </izvorni_sadrzaj>
    <derivirana_varijabla naziv="DomainObject.Predmet.SudioniciListAdressOIB_1">
      <item>HYPO-LEASING KROATIEN društvo za financiranje d.o.o., OIB 87064273078, Koranska 16,10000 Zagreb</item>
      <item>Stečajna masa iza STEP CO d.o.o. u stečaju, OIB 23953569690, Smiljanićeva 2,21000 Split</item>
      <item>Damir Katić, Drniška 22,10000 Zagreb</item>
      <item>Danijela Dasović, Martićeva 67/2,10000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23953569690</item>
      <item>, OIB null</item>
      <item>, OIB null</item>
      <item>, OIB 13667298928</item>
    </izvorni_sadrzaj>
    <derivirana_varijabla naziv="DomainObject.Predmet.SudioniciListNazivOIB_1">
      <item>, OIB 87064273078</item>
      <item>, OIB 23953569690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2018.</izvorni_sadrzaj>
    <derivirana_varijabla naziv="DomainObject.Predmet.DatumZadnjeOdrzaneSudskeRadnje_1">6. ožujka 2018.</derivirana_varijabla>
  </DomainObject.Predmet.DatumZadnjeOdrzaneSudskeRadnje>
  <DomainObject.PredzadnjaOdlukaIzPredmeta.DatumDonosenjaOdluke>
    <izvorni_sadrzaj>19. travnja 2019.</izvorni_sadrzaj>
    <derivirana_varijabla naziv="DomainObject.PredzadnjaOdlukaIzPredmeta.DatumDonosenjaOdluke_1">19. travnja 2019.</derivirana_varijabla>
  </DomainObject.PredzadnjaOdlukaIzPredmeta.DatumDonosenjaOdluke>
  <DomainObject.PredzadnjaOdlukaIzPredmeta.Oznaka>
    <izvorni_sadrzaj>St-528/2018-51</izvorni_sadrzaj>
    <derivirana_varijabla naziv="DomainObject.PredzadnjaOdlukaIzPredmeta.Oznaka_1">St-528/2018-51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393FA4-6690-4087-BE7F-1AD867959C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427</properties:Words>
  <properties:Characters>2315</properties:Characters>
  <properties:Lines>71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2019-04-19T09:37:00Z</dcterms:created>
  <dc:creator>user</dc:creator>
  <cp:lastModifiedBy>Valentina Delač</cp:lastModifiedBy>
  <cp:lastPrinted>2019-04-19T09:39:00Z</cp:lastPrinted>
  <dcterms:modified xmlns:xsi="http://www.w3.org/2001/XMLSchema-instance" xsi:type="dcterms:W3CDTF">2019-04-19T09:39:00Z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(Step co rješenje prodaja oranica.docx)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