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59a5" w14:paraId="41359a5" w:rsidRDefault="00AE649C" w:rsidP="00FA5B5E" w:rsidR="00AE649C" w:rsidRPr="00B76F3C">
      <w:pPr>
        <w:pStyle w:val="Naslov3"/>
        <w15:collapsed w:val="false"/>
      </w:pPr>
    </w:p>
    <w:p w:rsidRDefault="004C4C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St-1034/2016-2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BOŽA jednostavno društvo s ograničenom odgovornošću za usluge i trgovinu, Bjelovar, Vladimira Nazora 9, OIB: 56786289808, MBS: 010095503, dana 4. srpnja 2016. godine 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BOŽA jednostavno društvo s ograničenom odgovornošću za usluge i trgovinu, Bjelovar, Vladimira Nazora 9, OIB: 56786289808, MBS: 010095503.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27. listopada 2016. godine u 9,15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Božena </w:t>
      </w:r>
      <w:proofErr w:type="spellStart"/>
      <w:r>
        <w:rPr>
          <w:rFonts w:cs="Times New Roman" w:eastAsia="Times New Roman"/>
          <w:szCs w:val="20"/>
          <w:lang w:eastAsia="hr-HR"/>
        </w:rPr>
        <w:t>Tišljarić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Boženi </w:t>
      </w:r>
      <w:proofErr w:type="spellStart"/>
      <w:r>
        <w:rPr>
          <w:rFonts w:cs="Times New Roman" w:eastAsia="Times New Roman"/>
          <w:szCs w:val="20"/>
          <w:lang w:eastAsia="hr-HR"/>
        </w:rPr>
        <w:t>Tišljarić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16. lipnja 2016. godine u Očevidniku redoslijeda osnova za plaćanje dužnik ima evidentirane neizvršene osnove za plaćanje u neprekinutom razdoblju od 120 dana u ukupnom iznosu od 29.375,81 kn. Također je u prijedlogu navedeno da dužnik ima jednu zaposlenu osobu, a da u Jedinstvenom registru računa ima otvoren jedan račun kod Privredne banke. 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St-1034/2016-2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4. srpnja 2016. godine 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4C4C17" w:rsidP="004C4C17" w:rsidR="004C4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4C4C17" w:rsidP="004C4C17" w:rsidR="004C4C17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4C4C17" w:rsidP="004C4C17" w:rsidR="004C4C17">
      <w:pPr>
        <w:pStyle w:val="Bezproreda"/>
      </w:pPr>
      <w:r>
        <w:t>2. Sc. ročište</w:t>
      </w:r>
    </w:p>
    <w:p w:rsidRDefault="004C4C17" w:rsidP="004C4C17" w:rsidR="004C4C17">
      <w:pPr>
        <w:pStyle w:val="Bezproreda"/>
      </w:pPr>
      <w:proofErr w:type="spellStart"/>
      <w:r>
        <w:t>Bj</w:t>
      </w:r>
      <w:proofErr w:type="spellEnd"/>
      <w:r>
        <w:t>. 4.7.2016.</w:t>
      </w:r>
    </w:p>
    <w:p w:rsidRDefault="00CB0EA4" w:rsidP="004C4C17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C17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43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St-1034/2016-2</izvorni_sadrzaj>
    <derivirana_varijabla naziv="DomainObject.Oznaka_1">St-1034/2016-2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BOŽA jednostvano društvo s ograničenom odgovornošću za usluge i trgovinu</izvorni_sadrzaj>
    <derivirana_varijabla naziv="DomainObject.Predmet.ProtustrankaFormated_1">  BOŽA jednostvano društvo s ograničenom odgovornošću za usluge i trgovinu</derivirana_varijabla>
  </DomainObject.Predmet.ProtustrankaFormated>
  <DomainObject.Predmet.ProtustrankaFormatedOIB>
    <izvorni_sadrzaj>  BOŽA jednostvano društvo s ograničenom odgovornošću za usluge i trgovinu, OIB 56786289808</izvorni_sadrzaj>
    <derivirana_varijabla naziv="DomainObject.Predmet.ProtustrankaFormatedOIB_1">  BOŽA jednostvano društvo s ograničenom odgovornošću za usluge i trgovinu, OIB 56786289808</derivirana_varijabla>
  </DomainObject.Predmet.ProtustrankaFormatedOIB>
  <DomainObject.Predmet.ProtustrankaFormatedWithAdress>
    <izvorni_sadrzaj> BOŽA jednostvano društvo s ograničenom odgovornošću za usluge i trgovinu, Vladimira Nazora 9, 43000 Bjelovar</izvorni_sadrzaj>
    <derivirana_varijabla naziv="DomainObject.Predmet.ProtustrankaFormatedWithAdress_1"> BOŽA jednostvano društvo s ograničenom odgovornošću za usluge i trgovinu, Vladimira Nazora 9, 43000 Bjelovar</derivirana_varijabla>
  </DomainObject.Predmet.ProtustrankaFormatedWithAdress>
  <DomainObject.Predmet.ProtustrankaFormatedWithAdressOIB>
    <izvorni_sadrzaj> BOŽA jednostvano društvo s ograničenom odgovornošću za usluge i trgovinu, OIB 56786289808, Vladimira Nazora 9, 43000 Bjelovar</izvorni_sadrzaj>
    <derivirana_varijabla naziv="DomainObject.Predmet.ProtustrankaFormatedWithAdressOIB_1"> BOŽA jednostvano društvo s ograničenom odgovornošću za usluge i trgovinu, OIB 56786289808, Vladimira Nazora 9, 43000 Bjelovar</derivirana_varijabla>
  </DomainObject.Predmet.ProtustrankaFormatedWithAdressOIB>
  <DomainObject.Predmet.ProtustrankaWithAdress>
    <izvorni_sadrzaj>BOŽA jednostvano društvo s ograničenom odgovornošću za usluge i trgovinu Vladimira Nazora 9, 43000 Bjelovar</izvorni_sadrzaj>
    <derivirana_varijabla naziv="DomainObject.Predmet.ProtustrankaWithAdress_1">BOŽA jednostvano društvo s ograničenom odgovornošću za usluge i trgovinu Vladimira Nazora 9, 43000 Bjelovar</derivirana_varijabla>
  </DomainObject.Predmet.ProtustrankaWithAdress>
  <DomainObject.Predmet.ProtustrankaWithAdressOIB>
    <izvorni_sadrzaj>BOŽA jednostvano društvo s ograničenom odgovornošću za usluge i trgovinu, OIB 56786289808, Vladimira Nazora 9, 43000 Bjelovar</izvorni_sadrzaj>
    <derivirana_varijabla naziv="DomainObject.Predmet.ProtustrankaWithAdressOIB_1">BOŽA jednostvano društvo s ograničenom odgovornošću za usluge i trgovinu, OIB 56786289808, Vladimira Nazora 9, 43000 Bjelovar</derivirana_varijabla>
  </DomainObject.Predmet.ProtustrankaWithAdressOIB>
  <DomainObject.Predmet.ProtustrankaNazivFormated>
    <izvorni_sadrzaj>BOŽA jednostvano društvo s ograničenom odgovornošću za usluge i trgovinu</izvorni_sadrzaj>
    <derivirana_varijabla naziv="DomainObject.Predmet.ProtustrankaNazivFormated_1">BOŽA jednostvano društvo s ograničenom odgovornošću za usluge i trgovinu</derivirana_varijabla>
  </DomainObject.Predmet.ProtustrankaNazivFormated>
  <DomainObject.Predmet.ProtustrankaNazivFormatedOIB>
    <izvorni_sadrzaj>BOŽA jednostvano društvo s ograničenom odgovornošću za usluge i trgovinu, OIB 56786289808</izvorni_sadrzaj>
    <derivirana_varijabla naziv="DomainObject.Predmet.ProtustrankaNazivFormatedOIB_1">BOŽA jednostvano društvo s ograničenom odgovornošću za usluge i trgovinu, OIB 56786289808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Frana Supila 4, 43000 Bjelovar</izvorni_sadrzaj>
    <derivirana_varijabla naziv="DomainObject.Predmet.StrankaFormatedWithAdress_1"> FINA. RC ZAGREB, Podružnica Bjelovar, Frana Supila 4, 43000 Bjelovar</derivirana_varijabla>
  </DomainObject.Predmet.StrankaFormatedWithAdress>
  <DomainObject.Predmet.StrankaFormatedWithAdressOIB>
    <izvorni_sadrzaj> FINA. RC ZAGREB, Podružnica Bjelovar, OIB 85821130368, Frana Supila 4, 43000 Bjelovar</izvorni_sadrzaj>
    <derivirana_varijabla naziv="DomainObject.Predmet.StrankaFormatedWithAdressOIB_1"> FINA. RC ZAGREB, Podružnica Bjelovar, OIB 85821130368, Frana Supila 4, 43000 Bjelovar</derivirana_varijabla>
  </DomainObject.Predmet.StrankaFormatedWithAdressOIB>
  <DomainObject.Predmet.StrankaWithAdress>
    <izvorni_sadrzaj>FINA. RC ZAGREB, Podružnica Bjelovar Frana Supila 4,43000 Bjelovar</izvorni_sadrzaj>
    <derivirana_varijabla naziv="DomainObject.Predmet.StrankaWithAdress_1">FINA. RC ZAGREB, Podružnica Bjelovar Frana Supila 4,43000 Bjelovar</derivirana_varijabla>
  </DomainObject.Predmet.StrankaWithAdress>
  <DomainObject.Predmet.StrankaWithAdressOIB>
    <izvorni_sadrzaj>FINA. RC ZAGREB, Podružnica Bjelovar, OIB 85821130368, Frana Supila 4,43000 Bjelovar</izvorni_sadrzaj>
    <derivirana_varijabla naziv="DomainObject.Predmet.StrankaWithAdressOIB_1">FINA. RC ZAGREB, Podružnica Bjelovar, OIB 85821130368, Frana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Frana Supila 4, 43000 Bjelovar</item>
    </izvorni_sadrzaj>
    <derivirana_varijabla naziv="DomainObject.Predmet.StrankaListFormatedWithAdress_1">
      <item>FINA. RC ZAGREB, Podružnica Bjelovar, Frana Supila 4, 43000 Bjelovar</item>
    </derivirana_varijabla>
  </DomainObject.Predmet.StrankaListFormatedWithAdress>
  <DomainObject.Predmet.StrankaListFormatedWithAdressOIB>
    <izvorni_sadrzaj>
      <item>FINA. RC ZAGREB, Podružnica Bjelovar, OIB 85821130368, Frana Supila 4, 43000 Bjelovar</item>
    </izvorni_sadrzaj>
    <derivirana_varijabla naziv="DomainObject.Predmet.StrankaListFormatedWithAdressOIB_1">
      <item>FINA. RC ZAGREB, Podružnica Bjelovar, OIB 85821130368, Frana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BOŽA jednostvano društvo s ograničenom odgovornošću za usluge i trgovinu</item>
    </izvorni_sadrzaj>
    <derivirana_varijabla naziv="DomainObject.Predmet.ProtuStrankaListFormated_1">
      <item>BOŽA jednostvano društvo s ograničenom odgovornošću za usluge i trgovinu</item>
    </derivirana_varijabla>
  </DomainObject.Predmet.ProtuStrankaListFormated>
  <DomainObject.Predmet.ProtuStrankaListFormatedOIB>
    <izvorni_sadrzaj>
      <item>BOŽA jednostvano društvo s ograničenom odgovornošću za usluge i trgovinu, OIB 56786289808</item>
    </izvorni_sadrzaj>
    <derivirana_varijabla naziv="DomainObject.Predmet.ProtuStrankaListFormatedOIB_1">
      <item>BOŽA jednostvano društvo s ograničenom odgovornošću za usluge i trgovinu, OIB 56786289808</item>
    </derivirana_varijabla>
  </DomainObject.Predmet.ProtuStrankaListFormatedOIB>
  <DomainObject.Predmet.ProtuStrankaListFormatedWithAdress>
    <izvorni_sadrzaj>
      <item>BOŽA jednostvano društvo s ograničenom odgovornošću za usluge i trgovinu, Vladimira Nazora 9, 43000 Bjelovar</item>
    </izvorni_sadrzaj>
    <derivirana_varijabla naziv="DomainObject.Predmet.ProtuStrankaListFormatedWithAdress_1">
      <item>BOŽA jednostvano društvo s ograničenom odgovornošću za usluge i trgovinu, Vladimira Nazora 9, 43000 Bjelovar</item>
    </derivirana_varijabla>
  </DomainObject.Predmet.ProtuStrankaListFormatedWithAdress>
  <DomainObject.Predmet.ProtuStrankaListFormatedWithAdressOIB>
    <izvorni_sadrzaj>
      <item>BOŽA jednostvano društvo s ograničenom odgovornošću za usluge i trgovinu, OIB 56786289808, Vladimira Nazora 9, 43000 Bjelovar</item>
    </izvorni_sadrzaj>
    <derivirana_varijabla naziv="DomainObject.Predmet.ProtuStrankaListFormatedWithAdressOIB_1">
      <item>BOŽA jednostvano društvo s ograničenom odgovornošću za usluge i trgovinu, OIB 56786289808, Vladimira Nazora 9, 43000 Bjelovar</item>
    </derivirana_varijabla>
  </DomainObject.Predmet.ProtuStrankaListFormatedWithAdressOIB>
  <DomainObject.Predmet.ProtuStrankaListNazivFormated>
    <izvorni_sadrzaj>
      <item>BOŽA jednostvano društvo s ograničenom odgovornošću za usluge i trgovinu</item>
    </izvorni_sadrzaj>
    <derivirana_varijabla naziv="DomainObject.Predmet.ProtuStrankaListNazivFormated_1">
      <item>BOŽA jednostvano društvo s ograničenom odgovornošću za usluge i trgovinu</item>
    </derivirana_varijabla>
  </DomainObject.Predmet.ProtuStrankaListNazivFormated>
  <DomainObject.Predmet.ProtuStrankaListNazivFormatedOIB>
    <izvorni_sadrzaj>
      <item>BOŽA jednostvano društvo s ograničenom odgovornošću za usluge i trgovinu, OIB 56786289808</item>
    </izvorni_sadrzaj>
    <derivirana_varijabla naziv="DomainObject.Predmet.ProtuStrankaListNazivFormatedOIB_1">
      <item>BOŽA jednostvano društvo s ograničenom odgovornošću za usluge i trgovinu, OIB 56786289808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St-1034/2016-2</izvorni_sadrzaj>
    <derivirana_varijabla naziv="DomainObject.PoslovniBrojDokumenta_1">St-1034/2016-2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BOŽA jednostvano društvo s ograničenom odgovornošću za usluge i trgovinu</izvorni_sadrzaj>
    <derivirana_varijabla naziv="DomainObject.Predmet.ProtustrankaIDrugi_1">BOŽA jednostvano društvo s ograničenom odgovornošću za usluge i trgovinu</derivirana_varijabla>
  </DomainObject.Predmet.ProtustrankaIDrugi>
  <DomainObject.Predmet.StrankaIDrugiAdressOIB>
    <izvorni_sadrzaj>FINA. RC ZAGREB, Podružnica Bjelovar, OIB 85821130368, Frana Supila 4, 43000 Bjelovar</izvorni_sadrzaj>
    <derivirana_varijabla naziv="DomainObject.Predmet.StrankaIDrugiAdressOIB_1">FINA. RC ZAGREB, Podružnica Bjelovar, OIB 85821130368, Frana Supila 4, 43000 Bjelovar</derivirana_varijabla>
  </DomainObject.Predmet.StrankaIDrugiAdressOIB>
  <DomainObject.Predmet.ProtustrankaIDrugiAdressOIB>
    <izvorni_sadrzaj>BOŽA jednostvano društvo s ograničenom odgovornošću za usluge i trgovinu, OIB 56786289808, Vladimira Nazora 9, 43000 Bjelovar</izvorni_sadrzaj>
    <derivirana_varijabla naziv="DomainObject.Predmet.ProtustrankaIDrugiAdressOIB_1">BOŽA jednostvano društvo s ograničenom odgovornošću za usluge i trgovinu, OIB 56786289808, Vladimira Nazora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BOŽA jednostvano društvo s ograničenom odgovornošću za usluge i trgovinu</item>
    </izvorni_sadrzaj>
    <derivirana_varijabla naziv="DomainObject.Predmet.SudioniciListNaziv_1">
      <item>FINA. RC ZAGREB, Podružnica Bjelovar</item>
      <item>BOŽA jednostvano društvo s ograničenom odgovornošću za usluge i trgovinu</item>
    </derivirana_varijabla>
  </DomainObject.Predmet.SudioniciListNaziv>
  <DomainObject.Predmet.SudioniciListAdressOIB>
    <izvorni_sadrzaj>
      <item>FINA. RC ZAGREB, Podružnica Bjelovar, OIB 85821130368, Frana Supila 4,43000 Bjelovar</item>
      <item>BOŽA jednostvano društvo s ograničenom odgovornošću za usluge i trgovinu, OIB 56786289808, Vladimira Nazora 9,43000 Bjelovar</item>
    </izvorni_sadrzaj>
    <derivirana_varijabla naziv="DomainObject.Predmet.SudioniciListAdressOIB_1">
      <item>FINA. RC ZAGREB, Podružnica Bjelovar, OIB 85821130368, Frana Supila 4,43000 Bjelovar</item>
      <item>BOŽA jednostvano društvo s ograničenom odgovornošću za usluge i trgovinu, OIB 56786289808, Vladimira Nazora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C3AA7-080C-4F30-AE9D-EF83F5BA6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2738</properties:Characters>
  <properties:Lines>86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2016-07-04T11:29:00Z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