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1ad6" w14:paraId="dcb1ad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04941">
        <w:t>6876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F7ABF">
        <w:t>04. veljače</w:t>
      </w:r>
      <w:r w:rsidR="00D53D96">
        <w:t xml:space="preserve">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204941">
        <w:t>POGREBNO PODUZEĆE KRUG d.o.o. Zagreb, Petrova 54, MBS: 080793277, OIB: 38558326544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5B137F">
        <w:t xml:space="preserve">je </w:t>
      </w:r>
      <w:r w:rsidR="00204941">
        <w:t>60.080,09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F7ABF">
        <w:t>04. veljače</w:t>
      </w:r>
      <w:r w:rsidR="00D53D96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172B"/>
    <w:rsid w:val="00114EAD"/>
    <w:rsid w:val="00185571"/>
    <w:rsid w:val="001D3860"/>
    <w:rsid w:val="001E50FB"/>
    <w:rsid w:val="001F6933"/>
    <w:rsid w:val="00204941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9735D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27DF9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A43C5"/>
    <w:rsid w:val="00A51F82"/>
    <w:rsid w:val="00A71431"/>
    <w:rsid w:val="00AC4528"/>
    <w:rsid w:val="00AD027A"/>
    <w:rsid w:val="00B81A88"/>
    <w:rsid w:val="00B82F18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A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A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A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A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A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A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A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A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6876</izvorni_sadrzaj>
    <derivirana_varijabla naziv="DomainObject.Predmet.Broj_1">6876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St-6876/2015</izvorni_sadrzaj>
    <derivirana_varijabla naziv="DomainObject.Predmet.OznakaBroj_1">St-6876/2015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POGREBNO PODUZEĆE KRUG d.o.o. zastupanog po punomoćniku Dubravko Tadić</izvorni_sadrzaj>
    <derivirana_varijabla naziv="DomainObject.Predmet.ProtustrankaFormated_1">  POGREBNO PODUZEĆE KRUG d.o.o. zastupanog po punomoćniku Dubravko Tadić</derivirana_varijabla>
  </DomainObject.Predmet.ProtustrankaFormated>
  <DomainObject.Predmet.ProtustrankaFormatedOIB>
    <izvorni_sadrzaj>  POGREBNO PODUZEĆE KRUG d.o.o., OIB 38558326544 zastupanog po punomoćniku Dubravko Tadić</izvorni_sadrzaj>
    <derivirana_varijabla naziv="DomainObject.Predmet.ProtustrankaFormatedOIB_1">  POGREBNO PODUZEĆE KRUG d.o.o., OIB 38558326544 zastupanog po punomoćniku Dubravko Tadić</derivirana_varijabla>
  </DomainObject.Predmet.ProtustrankaFormatedOIB>
  <DomainObject.Predmet.ProtustrankaFormatedWithAdress>
    <izvorni_sadrzaj> POGREBNO PODUZEĆE KRUG d.o.o., Petrova 54, 10000 Zagreb zastupanog po punomoćniku Dubravko Tadić</izvorni_sadrzaj>
    <derivirana_varijabla naziv="DomainObject.Predmet.ProtustrankaFormatedWithAdress_1"> POGREBNO PODUZEĆE KRUG d.o.o., Petrova 54, 10000 Zagreb zastupanog po punomoćniku Dubravko Tadić</derivirana_varijabla>
  </DomainObject.Predmet.ProtustrankaFormatedWithAdress>
  <DomainObject.Predmet.ProtustrankaFormatedWithAdressOIB>
    <izvorni_sadrzaj> POGREBNO PODUZEĆE KRUG d.o.o., OIB 38558326544, Petrova 54, 10000 Zagreb zastupanog po punomoćniku Dubravko Tadić</izvorni_sadrzaj>
    <derivirana_varijabla naziv="DomainObject.Predmet.ProtustrankaFormatedWithAdressOIB_1"> POGREBNO PODUZEĆE KRUG d.o.o., OIB 38558326544, Petrova 54, 10000 Zagreb zastupanog po punomoćniku Dubravko Tadić</derivirana_varijabla>
  </DomainObject.Predmet.ProtustrankaFormatedWithAdressOIB>
  <DomainObject.Predmet.ProtustrankaWithAdress>
    <izvorni_sadrzaj>POGREBNO PODUZEĆE KRUG d.o.o. Petrova 54, 10000 Zagreb</izvorni_sadrzaj>
    <derivirana_varijabla naziv="DomainObject.Predmet.ProtustrankaWithAdress_1">POGREBNO PODUZEĆE KRUG d.o.o. Petrova 54, 10000 Zagreb</derivirana_varijabla>
  </DomainObject.Predmet.ProtustrankaWithAdress>
  <DomainObject.Predmet.ProtustrankaWithAdressOIB>
    <izvorni_sadrzaj>POGREBNO PODUZEĆE KRUG d.o.o., OIB 38558326544, Petrova 54, 10000 Zagreb</izvorni_sadrzaj>
    <derivirana_varijabla naziv="DomainObject.Predmet.ProtustrankaWithAdressOIB_1">POGREBNO PODUZEĆE KRUG d.o.o., OIB 38558326544, Petrova 54, 10000 Zagreb</derivirana_varijabla>
  </DomainObject.Predmet.ProtustrankaWithAdressOIB>
  <DomainObject.Predmet.ProtustrankaNazivFormated>
    <izvorni_sadrzaj>POGREBNO PODUZEĆE KRUG d.o.o.</izvorni_sadrzaj>
    <derivirana_varijabla naziv="DomainObject.Predmet.ProtustrankaNazivFormated_1">POGREBNO PODUZEĆE KRUG d.o.o.</derivirana_varijabla>
  </DomainObject.Predmet.ProtustrankaNazivFormated>
  <DomainObject.Predmet.ProtustrankaNazivFormatedOIB>
    <izvorni_sadrzaj>POGREBNO PODUZEĆE KRUG d.o.o., OIB 38558326544</izvorni_sadrzaj>
    <derivirana_varijabla naziv="DomainObject.Predmet.ProtustrankaNazivFormatedOIB_1">POGREBNO PODUZEĆE KRUG d.o.o., OIB 38558326544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POGREBNO PODUZEĆE KRUG d.o.o. zastupanog po punomoćniku Dubravko Tadić</item>
    </izvorni_sadrzaj>
    <derivirana_varijabla naziv="DomainObject.Predmet.ProtuStrankaListFormated_1">
      <item>POGREBNO PODUZEĆE KRUG d.o.o. zastupanog po punomoćniku Dubravko Tadić</item>
    </derivirana_varijabla>
  </DomainObject.Predmet.ProtuStrankaListFormated>
  <DomainObject.Predmet.ProtuStrankaListFormatedOIB>
    <izvorni_sadrzaj>
      <item>POGREBNO PODUZEĆE KRUG d.o.o., OIB 38558326544 zastupanog po punomoćniku Dubravko Tadić</item>
    </izvorni_sadrzaj>
    <derivirana_varijabla naziv="DomainObject.Predmet.ProtuStrankaListFormatedOIB_1">
      <item>POGREBNO PODUZEĆE KRUG d.o.o., OIB 38558326544 zastupanog po punomoćniku Dubravko Tadić</item>
    </derivirana_varijabla>
  </DomainObject.Predmet.ProtuStrankaListFormatedOIB>
  <DomainObject.Predmet.ProtuStrankaListFormatedWithAdress>
    <izvorni_sadrzaj>
      <item>POGREBNO PODUZEĆE KRUG d.o.o., Petrova 54, 10000 Zagreb zastupanog po punomoćniku Dubravko Tadić</item>
    </izvorni_sadrzaj>
    <derivirana_varijabla naziv="DomainObject.Predmet.ProtuStrankaListFormatedWithAdress_1">
      <item>POGREBNO PODUZEĆE KRUG d.o.o., Petrova 54, 10000 Zagreb zastupanog po punomoćniku Dubravko Tadić</item>
    </derivirana_varijabla>
  </DomainObject.Predmet.ProtuStrankaListFormatedWithAdress>
  <DomainObject.Predmet.ProtuStrankaListFormatedWithAdressOIB>
    <izvorni_sadrzaj>
      <item>POGREBNO PODUZEĆE KRUG d.o.o., OIB 38558326544, Petrova 54, 10000 Zagreb zastupanog po punomoćniku Dubravko Tadić</item>
    </izvorni_sadrzaj>
    <derivirana_varijabla naziv="DomainObject.Predmet.ProtuStrankaListFormatedWithAdressOIB_1">
      <item>POGREBNO PODUZEĆE KRUG d.o.o., OIB 38558326544, Petrova 54, 10000 Zagreb zastupanog po punomoćniku Dubravko Tadić</item>
    </derivirana_varijabla>
  </DomainObject.Predmet.ProtuStrankaListFormatedWithAdressOIB>
  <DomainObject.Predmet.ProtuStrankaListNazivFormated>
    <izvorni_sadrzaj>
      <item>POGREBNO PODUZEĆE KRUG d.o.o.</item>
    </izvorni_sadrzaj>
    <derivirana_varijabla naziv="DomainObject.Predmet.ProtuStrankaListNazivFormated_1">
      <item>POGREBNO PODUZEĆE KRUG d.o.o.</item>
    </derivirana_varijabla>
  </DomainObject.Predmet.ProtuStrankaListNazivFormated>
  <DomainObject.Predmet.ProtuStrankaListNazivFormatedOIB>
    <izvorni_sadrzaj>
      <item>POGREBNO PODUZEĆE KRUG d.o.o., OIB 38558326544</item>
    </izvorni_sadrzaj>
    <derivirana_varijabla naziv="DomainObject.Predmet.ProtuStrankaListNazivFormatedOIB_1">
      <item>POGREBNO PODUZEĆE KRUG d.o.o., OIB 38558326544</item>
    </derivirana_varijabla>
  </DomainObject.Predmet.ProtuStrankaListNazivFormatedOIB>
  <DomainObject.Predmet.OstaliListFormated>
    <izvorni_sadrzaj>
      <item>Dubravko Tadić punomoćnik sudionika u postupku POGREBNO PODUZEĆE KRUG d.o.o.</item>
    </izvorni_sadrzaj>
    <derivirana_varijabla naziv="DomainObject.Predmet.OstaliListFormated_1">
      <item>Dubravko Tadić punomoćnik sudionika u postupku POGREBNO PODUZEĆE KRUG d.o.o.</item>
    </derivirana_varijabla>
  </DomainObject.Predmet.OstaliListFormated>
  <DomainObject.Predmet.OstaliListFormatedOIB>
    <izvorni_sadrzaj>
      <item>Dubravko Tadić, OIB 62994612654 punomoćnik sudionika u postupku POGREBNO PODUZEĆE KRUG d.o.o.</item>
    </izvorni_sadrzaj>
    <derivirana_varijabla naziv="DomainObject.Predmet.OstaliListFormatedOIB_1">
      <item>Dubravko Tadić, OIB 62994612654 punomoćnik sudionika u postupku POGREBNO PODUZEĆE KRUG d.o.o.</item>
    </derivirana_varijabla>
  </DomainObject.Predmet.OstaliListFormatedOIB>
  <DomainObject.Predmet.OstaliListFormatedWithAdress>
    <izvorni_sadrzaj>
      <item>Dubravko Tadić, Petrova 52, 10000 Zagreb punomoćnik sudionika u postupku POGREBNO PODUZEĆE KRUG d.o.o.</item>
    </izvorni_sadrzaj>
    <derivirana_varijabla naziv="DomainObject.Predmet.OstaliListFormatedWithAdress_1">
      <item>Dubravko Tadić, Petrova 52, 10000 Zagreb punomoćnik sudionika u postupku POGREBNO PODUZEĆE KRUG d.o.o.</item>
    </derivirana_varijabla>
  </DomainObject.Predmet.OstaliListFormatedWithAdress>
  <DomainObject.Predmet.OstaliListFormatedWithAdressOIB>
    <izvorni_sadrzaj>
      <item>Dubravko Tadić, OIB 62994612654, Petrova 52, 10000 Zagreb punomoćnik sudionika u postupku POGREBNO PODUZEĆE KRUG d.o.o.</item>
    </izvorni_sadrzaj>
    <derivirana_varijabla naziv="DomainObject.Predmet.OstaliListFormatedWithAdressOIB_1">
      <item>Dubravko Tadić, OIB 62994612654, Petrova 52, 10000 Zagreb punomoćnik sudionika u postupku POGREBNO PODUZEĆE KRUG d.o.o.</item>
    </derivirana_varijabla>
  </DomainObject.Predmet.OstaliListFormatedWithAdressOIB>
  <DomainObject.Predmet.OstaliListNazivFormated>
    <izvorni_sadrzaj>
      <item>Dubravko Tadić</item>
    </izvorni_sadrzaj>
    <derivirana_varijabla naziv="DomainObject.Predmet.OstaliListNazivFormated_1">
      <item>Dubravko Tadić</item>
    </derivirana_varijabla>
  </DomainObject.Predmet.OstaliListNazivFormated>
  <DomainObject.Predmet.OstaliListNazivFormatedOIB>
    <izvorni_sadrzaj>
      <item>Dubravko Tadić, OIB 62994612654</item>
    </izvorni_sadrzaj>
    <derivirana_varijabla naziv="DomainObject.Predmet.OstaliListNazivFormatedOIB_1">
      <item>Dubravko Tadić, OIB 62994612654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POGREBNO PODUZEĆE KRUG d.o.o.</izvorni_sadrzaj>
    <derivirana_varijabla naziv="DomainObject.Predmet.ProtustrankaIDrugi_1">POGREBNO PODUZEĆE KRUG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POGREBNO PODUZEĆE KRUG d.o.o., OIB 38558326544, Petrova 54, 10000 Zagreb</izvorni_sadrzaj>
    <derivirana_varijabla naziv="DomainObject.Predmet.ProtustrankaIDrugiAdressOIB_1">POGREBNO PODUZEĆE KRUG d.o.o., OIB 38558326544, Petrova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POGREBNO PODUZEĆE KRUG d.o.o.</item>
      <item>Dubravko Tadić</item>
    </izvorni_sadrzaj>
    <derivirana_varijabla naziv="DomainObject.Predmet.SudioniciListNaziv_1">
      <item>FINA Regionalni centar Zagreb</item>
      <item>POGREBNO PODUZEĆE KRUG d.o.o.</item>
      <item>Dubravko Tadić</item>
    </derivirana_varijabla>
  </DomainObject.Predmet.SudioniciListNaziv>
  <DomainObject.Predmet.SudioniciListAdressOIB>
    <izvorni_sadrzaj>
      <item>FINA Regionalni centar Zagreb, OIB 85821130368, Trg svibanjskih žrtava 1995.1,10000 Zagreb</item>
      <item>POGREBNO PODUZEĆE KRUG d.o.o., OIB 38558326544, Petrova 54,10000 Zagreb</item>
      <item>Dubravko Tadić, OIB 62994612654, Petrova 52,10000 Zagreb</item>
    </izvorni_sadrzaj>
    <derivirana_varijabla naziv="DomainObject.Predmet.SudioniciListAdressOIB_1">
      <item>FINA Regionalni centar Zagreb, OIB 85821130368, Trg svibanjskih žrtava 1995.1,10000 Zagreb</item>
      <item>POGREBNO PODUZEĆE KRUG d.o.o., OIB 38558326544, Petrova 54,10000 Zagreb</item>
      <item>Dubravko Tadić, OIB 62994612654, Petrova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38558326544</item>
      <item>, OIB 62994612654</item>
    </izvorni_sadrzaj>
    <derivirana_varijabla naziv="DomainObject.Predmet.SudioniciListNazivOIB_1">
      <item>, OIB 85821130368</item>
      <item>, OIB 38558326544</item>
      <item>, OIB 62994612654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2016-02-04T08:46:00Z</dcterms:created>
  <dc:creator>ilukac</dc:creator>
  <cp:lastModifiedBy>Višnja Svečak</cp:lastModifiedBy>
  <cp:lastPrinted>2016-02-04T08:46:00Z</cp:lastPrinted>
  <dcterms:modified xmlns:xsi="http://www.w3.org/2001/XMLSchema-instance" xsi:type="dcterms:W3CDTF">2016-02-04T08:46:00Z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