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811b" w14:paraId="b63811b" w:rsidRDefault="00A02C09" w:rsidP="00A02C09" w:rsidR="00A02C09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A02C09" w:rsidP="00A02C09" w:rsidR="00A02C09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A02C09" w:rsidP="00A02C09" w:rsidR="00A02C09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A02C09" w:rsidP="00A02C09" w:rsidR="00A02C09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A02C09" w:rsidP="00A02C09" w:rsidR="00A02C09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St-7723/2015</w:t>
      </w:r>
    </w:p>
    <w:p w:rsidRDefault="00A02C09" w:rsidP="00A02C09" w:rsidR="00A02C09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A02C09" w:rsidP="00A02C09" w:rsidR="00A02C09">
      <w:pPr>
        <w:jc w:val="center"/>
        <w:rPr>
          <w:rFonts w:hAnsi="Times New Roman" w:ascii="Times New Roman"/>
          <w:szCs w:val="24"/>
          <w:lang w:val="hr-HR"/>
        </w:rPr>
      </w:pPr>
    </w:p>
    <w:p w:rsidRDefault="00A02C09" w:rsidP="00A02C09" w:rsidR="00A02C0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C09" w:rsidP="00A02C09" w:rsidR="00A02C0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02C09" w:rsidP="00A02C09" w:rsidR="00A02C0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02C09" w:rsidP="00A02C09" w:rsidR="00A02C0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02C09" w:rsidP="00A02C09" w:rsidR="00A02C0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EKO OTPAD ENERGIJA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59528008778, </w:t>
      </w:r>
      <w:proofErr w:type="spellStart"/>
      <w:r>
        <w:rPr>
          <w:rFonts w:hAnsi="Times New Roman" w:ascii="Times New Roman"/>
          <w:szCs w:val="24"/>
        </w:rPr>
        <w:t>Petrinja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Artura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Turkulina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44 ,</w:t>
      </w:r>
      <w:proofErr w:type="gramEnd"/>
      <w:r>
        <w:rPr>
          <w:rFonts w:hAnsi="Times New Roman" w:ascii="Times New Roman"/>
          <w:szCs w:val="24"/>
        </w:rPr>
        <w:t xml:space="preserve">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A02C09" w:rsidP="00A02C09" w:rsidR="00A02C0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02C09" w:rsidP="00A02C09" w:rsidR="00A02C0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A02C09" w:rsidP="00A02C09" w:rsidR="00A02C0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02C09" w:rsidP="00A02C09" w:rsidR="00A02C0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EKO OTPAD ENERGIJA d.o.o., OIB: 59528008778, Petrinja, Artura </w:t>
      </w:r>
      <w:proofErr w:type="spellStart"/>
      <w:r>
        <w:rPr>
          <w:rFonts w:hAnsi="Times New Roman" w:ascii="Times New Roman"/>
          <w:szCs w:val="24"/>
        </w:rPr>
        <w:t>Turkulina</w:t>
      </w:r>
      <w:proofErr w:type="spellEnd"/>
      <w:r>
        <w:rPr>
          <w:rFonts w:hAnsi="Times New Roman" w:ascii="Times New Roman"/>
          <w:szCs w:val="24"/>
        </w:rPr>
        <w:t xml:space="preserve"> 44.</w:t>
      </w:r>
    </w:p>
    <w:p w:rsidRDefault="00A02C09" w:rsidP="00A02C09" w:rsidR="00A02C0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02C09" w:rsidP="00A02C09" w:rsidR="00A02C09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15. travnja 2016. godine u 13 sati i 50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A02C09" w:rsidP="00A02C09" w:rsidR="00A02C0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C09" w:rsidP="00A02C09" w:rsidR="00A02C09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Davor Ivančić, OIB: 21146522885, iz Čakovca, Ivana Pl. Zajca 17.</w:t>
      </w:r>
    </w:p>
    <w:p w:rsidRDefault="00A02C09" w:rsidP="00A02C09" w:rsidR="00A02C09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C09" w:rsidP="00A02C09" w:rsidR="00A02C0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EKO OTPAD ENERGIJA d.o.o., OIB: 59528008778, Petrinja, Artura </w:t>
      </w:r>
      <w:proofErr w:type="spellStart"/>
      <w:r>
        <w:rPr>
          <w:rFonts w:hAnsi="Times New Roman" w:ascii="Times New Roman"/>
          <w:szCs w:val="24"/>
        </w:rPr>
        <w:t>Turkulina</w:t>
      </w:r>
      <w:proofErr w:type="spellEnd"/>
      <w:r>
        <w:rPr>
          <w:rFonts w:hAnsi="Times New Roman" w:ascii="Times New Roman"/>
          <w:szCs w:val="24"/>
        </w:rPr>
        <w:t xml:space="preserve"> 44.</w:t>
      </w:r>
    </w:p>
    <w:p w:rsidRDefault="00A02C09" w:rsidP="00A02C09" w:rsidR="00A02C0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02C09" w:rsidP="00A02C09" w:rsidR="00A02C09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A02C09" w:rsidP="00A02C09" w:rsidR="00A02C0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02C09" w:rsidP="00A02C09" w:rsidR="00A02C0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02C09" w:rsidP="00A02C09" w:rsidR="00A02C0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02C09" w:rsidP="00A02C09" w:rsidR="00A02C09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A02C09" w:rsidP="00A02C09" w:rsidR="00A02C09">
      <w:pPr>
        <w:jc w:val="both"/>
        <w:rPr>
          <w:rFonts w:hAnsi="Times New Roman" w:ascii="Times New Roman"/>
          <w:lang w:val="hr-HR"/>
        </w:rPr>
      </w:pPr>
    </w:p>
    <w:p w:rsidRDefault="00A02C09" w:rsidP="00A02C09" w:rsidR="00A02C0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A02C09" w:rsidP="00A02C09" w:rsidR="00A02C09">
      <w:pPr>
        <w:jc w:val="both"/>
        <w:rPr>
          <w:rFonts w:hAnsi="Times New Roman" w:ascii="Times New Roman"/>
        </w:rPr>
      </w:pPr>
    </w:p>
    <w:p w:rsidRDefault="00A02C09" w:rsidP="00A02C09" w:rsidR="00A02C09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A02C09" w:rsidP="00A02C09" w:rsidR="00A02C0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02C09" w:rsidP="00A02C09" w:rsidR="00A02C09">
      <w:pPr>
        <w:jc w:val="both"/>
        <w:rPr>
          <w:rFonts w:hAnsi="Times New Roman" w:ascii="Times New Roman"/>
          <w:lang w:val="hr-HR"/>
        </w:rPr>
      </w:pPr>
    </w:p>
    <w:p w:rsidRDefault="00A02C09" w:rsidP="00A02C09" w:rsidR="00A02C09">
      <w:pPr>
        <w:jc w:val="both"/>
        <w:rPr>
          <w:rFonts w:hAnsi="Times New Roman" w:ascii="Times New Roman"/>
          <w:lang w:val="hr-HR"/>
        </w:rPr>
      </w:pPr>
    </w:p>
    <w:p w:rsidRDefault="00A02C09" w:rsidP="00A02C09" w:rsidR="00A02C0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15. travnja 2016. godine</w:t>
      </w:r>
    </w:p>
    <w:p w:rsidRDefault="00A02C09" w:rsidP="00A02C09" w:rsidR="00A02C09">
      <w:pPr>
        <w:jc w:val="center"/>
        <w:rPr>
          <w:rFonts w:hAnsi="Times New Roman" w:ascii="Times New Roman"/>
          <w:lang w:val="hr-HR"/>
        </w:rPr>
      </w:pPr>
    </w:p>
    <w:p w:rsidRDefault="00A02C09" w:rsidP="00A02C09" w:rsidR="00A02C09">
      <w:pPr>
        <w:jc w:val="center"/>
        <w:rPr>
          <w:rFonts w:hAnsi="Times New Roman" w:ascii="Times New Roman"/>
          <w:lang w:val="hr-HR"/>
        </w:rPr>
      </w:pPr>
    </w:p>
    <w:p w:rsidRDefault="00A02C09" w:rsidP="00A02C09" w:rsidR="00A02C0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C09" w:rsidP="00A02C09" w:rsidR="00A02C0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A02C09" w:rsidP="00A02C09" w:rsidR="00A02C0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C09" w:rsidP="00A02C09" w:rsidR="00A02C09">
      <w:pPr>
        <w:jc w:val="both"/>
        <w:rPr>
          <w:rFonts w:hAnsi="Times New Roman" w:ascii="Times New Roman"/>
          <w:szCs w:val="24"/>
          <w:lang w:val="hr-HR"/>
        </w:rPr>
      </w:pPr>
    </w:p>
    <w:p w:rsidRDefault="00A02C09" w:rsidP="00A02C09" w:rsidR="00A02C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C09" w:rsidP="00A02C09" w:rsidR="00A02C0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C09" w:rsidP="00A02C09" w:rsidR="00A02C0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C09" w:rsidP="00A02C09" w:rsidR="00A02C09">
      <w:pPr>
        <w:jc w:val="both"/>
        <w:rPr>
          <w:rFonts w:hAnsi="Times New Roman" w:ascii="Times New Roman"/>
        </w:rPr>
      </w:pPr>
    </w:p>
    <w:p w:rsidRDefault="00A02C09" w:rsidP="00A02C09" w:rsidR="00A02C09">
      <w:pPr>
        <w:jc w:val="both"/>
        <w:rPr>
          <w:rFonts w:hAnsi="Times New Roman" w:ascii="Times New Roman"/>
        </w:rPr>
      </w:pPr>
    </w:p>
    <w:p w:rsidRDefault="00A02C09" w:rsidP="00A02C09" w:rsidR="00A02C0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C09" w:rsidP="00A02C09" w:rsidR="00A02C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A02C09" w:rsidP="00A02C09" w:rsidR="00A02C09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A02C09" w:rsidP="00A02C09" w:rsidR="00A02C09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C09" w:rsidP="00A02C09" w:rsidR="00A02C09" w:rsidRPr="00D44D4F">
      <w:pPr>
        <w:jc w:val="center"/>
        <w:rPr>
          <w:sz w:val="32"/>
          <w:u w:val="single"/>
          <w:lang w:val="hr-HR"/>
        </w:rPr>
      </w:pPr>
    </w:p>
    <w:p w:rsidRDefault="00A02C09" w:rsidP="00A02C09" w:rsidR="00A02C09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A15" w:rsidR="00000000">
      <w:r>
        <w:separator/>
      </w:r>
    </w:p>
  </w:endnote>
  <w:endnote w:id="0" w:type="continuationSeparator">
    <w:p w:rsidRDefault="00195A1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A15" w:rsidR="00000000">
      <w:r>
        <w:separator/>
      </w:r>
    </w:p>
  </w:footnote>
  <w:footnote w:id="0" w:type="continuationSeparator">
    <w:p w:rsidRDefault="00195A1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02C09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St-7723/2015</w:t>
        </w:r>
      </w:p>
    </w:sdtContent>
  </w:sdt>
  <w:p w:rsidRDefault="00A02C09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C09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195A15" w:rsidP="00840E3D" w:rsidR="00840E3D">
    <w:pPr>
      <w:pStyle w:val="Zaglavlje"/>
      <w:rPr>
        <w:lang w:val="hr-HR"/>
      </w:rPr>
    </w:pPr>
  </w:p>
  <w:p w:rsidRDefault="00A02C09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2C09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75B"/>
    <w:rsid w:val="0000775B"/>
    <w:rsid w:val="00135025"/>
    <w:rsid w:val="00181F4E"/>
    <w:rsid w:val="00195A15"/>
    <w:rsid w:val="00A02C09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C0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02C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2C09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A02C0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C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C0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95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A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C0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02C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2C09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A02C0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C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C0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95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A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7723</izvorni_sadrzaj>
    <derivirana_varijabla naziv="DomainObject.Predmet.Broj_1">7723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St-7723/2015</izvorni_sadrzaj>
    <derivirana_varijabla naziv="DomainObject.Predmet.OznakaBroj_1">St-7723/2015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OTPAD ENERGIJA d.o.o. zastupanog po punomoćniku Milorad Kordić; Ladislav Kerti</izvorni_sadrzaj>
    <derivirana_varijabla naziv="DomainObject.Predmet.ProtustrankaFormated_1">  EKO OTPAD ENERGIJA d.o.o. zastupanog po punomoćniku Milorad Kordić; Ladislav Kerti</derivirana_varijabla>
  </DomainObject.Predmet.ProtustrankaFormated>
  <DomainObject.Predmet.ProtustrankaFormatedOIB>
    <izvorni_sadrzaj>  EKO OTPAD ENERGIJA d.o.o., OIB 59528008778 zastupanog po punomoćniku Milorad Kordić; Ladislav Kerti</izvorni_sadrzaj>
    <derivirana_varijabla naziv="DomainObject.Predmet.ProtustrankaFormatedOIB_1">  EKO OTPAD ENERGIJA d.o.o., OIB 59528008778 zastupanog po punomoćniku Milorad Kordić; Ladislav Kerti</derivirana_varijabla>
  </DomainObject.Predmet.ProtustrankaFormatedOIB>
  <DomainObject.Predmet.ProtustrankaFormatedWithAdress>
    <izvorni_sadrzaj> EKO OTPAD ENERGIJA d.o.o., Artura Turkulina 44, 44250 Petrinja zastupanog po punomoćniku Milorad Kordić; Ladislav Kerti</izvorni_sadrzaj>
    <derivirana_varijabla naziv="DomainObject.Predmet.ProtustrankaFormatedWithAdress_1"> EKO OTPAD ENERGIJA d.o.o., Artura Turkulina 44, 44250 Petrinja zastupanog po punomoćniku Milorad Kordić; Ladislav Kerti</derivirana_varijabla>
  </DomainObject.Predmet.ProtustrankaFormatedWithAdress>
  <DomainObject.Predmet.ProtustrankaFormatedWithAdressOIB>
    <izvorni_sadrzaj> EKO OTPAD ENERGIJA d.o.o., OIB 59528008778, Artura Turkulina 44, 44250 Petrinja zastupanog po punomoćniku Milorad Kordić; Ladislav Kerti</izvorni_sadrzaj>
    <derivirana_varijabla naziv="DomainObject.Predmet.ProtustrankaFormatedWithAdressOIB_1"> EKO OTPAD ENERGIJA d.o.o., OIB 59528008778, Artura Turkulina 44, 44250 Petrinja zastupanog po punomoćniku Milorad Kordić; Ladislav Kerti</derivirana_varijabla>
  </DomainObject.Predmet.ProtustrankaFormatedWithAdressOIB>
  <DomainObject.Predmet.ProtustrankaWithAdress>
    <izvorni_sadrzaj>EKO OTPAD ENERGIJA d.o.o. Artura Turkulina 44, 44250 Petrinja</izvorni_sadrzaj>
    <derivirana_varijabla naziv="DomainObject.Predmet.ProtustrankaWithAdress_1">EKO OTPAD ENERGIJA d.o.o. Artura Turkulina 44, 44250 Petrinja</derivirana_varijabla>
  </DomainObject.Predmet.ProtustrankaWithAdress>
  <DomainObject.Predmet.ProtustrankaWithAdressOIB>
    <izvorni_sadrzaj>EKO OTPAD ENERGIJA d.o.o., OIB 59528008778, Artura Turkulina 44, 44250 Petrinja</izvorni_sadrzaj>
    <derivirana_varijabla naziv="DomainObject.Predmet.ProtustrankaWithAdressOIB_1">EKO OTPAD ENERGIJA d.o.o., OIB 59528008778, Artura Turkulina 44, 44250 Petrinja</derivirana_varijabla>
  </DomainObject.Predmet.ProtustrankaWithAdressOIB>
  <DomainObject.Predmet.ProtustrankaNazivFormated>
    <izvorni_sadrzaj>EKO OTPAD ENERGIJA d.o.o.</izvorni_sadrzaj>
    <derivirana_varijabla naziv="DomainObject.Predmet.ProtustrankaNazivFormated_1">EKO OTPAD ENERGIJA d.o.o.</derivirana_varijabla>
  </DomainObject.Predmet.ProtustrankaNazivFormated>
  <DomainObject.Predmet.ProtustrankaNazivFormatedOIB>
    <izvorni_sadrzaj>EKO OTPAD ENERGIJA d.o.o., OIB 59528008778</izvorni_sadrzaj>
    <derivirana_varijabla naziv="DomainObject.Predmet.ProtustrankaNazivFormatedOIB_1">EKO OTPAD ENERGIJA d.o.o., OIB 59528008778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OTPAD ENERGIJA d.o.o. zastupanog po punomoćniku Milorad Kordić; Ladislav Kerti</item>
    </izvorni_sadrzaj>
    <derivirana_varijabla naziv="DomainObject.Predmet.ProtuStrankaListFormated_1">
      <item>EKO OTPAD ENERGIJA d.o.o. zastupanog po punomoćniku Milorad Kordić; Ladislav Kerti</item>
    </derivirana_varijabla>
  </DomainObject.Predmet.ProtuStrankaListFormated>
  <DomainObject.Predmet.ProtuStrankaListFormatedOIB>
    <izvorni_sadrzaj>
      <item>EKO OTPAD ENERGIJA d.o.o., OIB 59528008778 zastupanog po punomoćniku Milorad Kordić; Ladislav Kerti</item>
    </izvorni_sadrzaj>
    <derivirana_varijabla naziv="DomainObject.Predmet.ProtuStrankaListFormatedOIB_1">
      <item>EKO OTPAD ENERGIJA d.o.o., OIB 59528008778 zastupanog po punomoćniku Milorad Kordić; Ladislav Kerti</item>
    </derivirana_varijabla>
  </DomainObject.Predmet.ProtuStrankaListFormatedOIB>
  <DomainObject.Predmet.ProtuStrankaListFormatedWithAdress>
    <izvorni_sadrzaj>
      <item>EKO OTPAD ENERGIJA d.o.o., Artura Turkulina 44, 44250 Petrinja zastupanog po punomoćniku Milorad Kordić; Ladislav Kerti</item>
    </izvorni_sadrzaj>
    <derivirana_varijabla naziv="DomainObject.Predmet.ProtuStrankaListFormatedWithAdress_1">
      <item>EKO OTPAD ENERGIJA d.o.o., Artura Turkulina 44, 44250 Petrinja zastupanog po punomoćniku Milorad Kordić; Ladislav Kerti</item>
    </derivirana_varijabla>
  </DomainObject.Predmet.ProtuStrankaListFormatedWithAdress>
  <DomainObject.Predmet.ProtuStrankaListFormatedWithAdressOIB>
    <izvorni_sadrzaj>
      <item>EKO OTPAD ENERGIJA d.o.o., OIB 59528008778, Artura Turkulina 44, 44250 Petrinja zastupanog po punomoćniku Milorad Kordić; Ladislav Kerti</item>
    </izvorni_sadrzaj>
    <derivirana_varijabla naziv="DomainObject.Predmet.ProtuStrankaListFormatedWithAdressOIB_1">
      <item>EKO OTPAD ENERGIJA d.o.o., OIB 59528008778, Artura Turkulina 44, 44250 Petrinja zastupanog po punomoćniku Milorad Kordić; Ladislav Kerti</item>
    </derivirana_varijabla>
  </DomainObject.Predmet.ProtuStrankaListFormatedWithAdressOIB>
  <DomainObject.Predmet.ProtuStrankaListNazivFormated>
    <izvorni_sadrzaj>
      <item>EKO OTPAD ENERGIJA d.o.o.</item>
    </izvorni_sadrzaj>
    <derivirana_varijabla naziv="DomainObject.Predmet.ProtuStrankaListNazivFormated_1">
      <item>EKO OTPAD ENERGIJA d.o.o.</item>
    </derivirana_varijabla>
  </DomainObject.Predmet.ProtuStrankaListNazivFormated>
  <DomainObject.Predmet.ProtuStrankaListNazivFormatedOIB>
    <izvorni_sadrzaj>
      <item>EKO OTPAD ENERGIJA d.o.o., OIB 59528008778</item>
    </izvorni_sadrzaj>
    <derivirana_varijabla naziv="DomainObject.Predmet.ProtuStrankaListNazivFormatedOIB_1">
      <item>EKO OTPAD ENERGIJA d.o.o., OIB 59528008778</item>
    </derivirana_varijabla>
  </DomainObject.Predmet.ProtuStrankaListNazivFormatedOIB>
  <DomainObject.Predmet.OstaliListFormated>
    <izvorni_sadrzaj>
      <item>Milorad Kordić punomoćnik sudionika u postupku EKO OTPAD ENERGIJA d.o.o.</item>
      <item>Ladislav Kerti punomoćnik sudionika u postupku EKO OTPAD ENERGIJA d.o.o.</item>
    </izvorni_sadrzaj>
    <derivirana_varijabla naziv="DomainObject.Predmet.OstaliListFormated_1">
      <item>Milorad Kordić punomoćnik sudionika u postupku EKO OTPAD ENERGIJA d.o.o.</item>
      <item>Ladislav Kerti punomoćnik sudionika u postupku EKO OTPAD ENERGIJA d.o.o.</item>
    </derivirana_varijabla>
  </DomainObject.Predmet.OstaliListFormated>
  <DomainObject.Predmet.OstaliListFormatedOIB>
    <izvorni_sadrzaj>
      <item>Milorad Kordić punomoćnik sudionika u postupku EKO OTPAD ENERGIJA d.o.o.</item>
      <item>Ladislav Kerti punomoćnik sudionika u postupku EKO OTPAD ENERGIJA d.o.o.</item>
    </izvorni_sadrzaj>
    <derivirana_varijabla naziv="DomainObject.Predmet.OstaliListFormatedOIB_1">
      <item>Milorad Kordić punomoćnik sudionika u postupku EKO OTPAD ENERGIJA d.o.o.</item>
      <item>Ladislav Kerti punomoćnik sudionika u postupku EKO OTPAD ENERGIJA d.o.o.</item>
    </derivirana_varijabla>
  </DomainObject.Predmet.OstaliListFormatedOIB>
  <DomainObject.Predmet.OstaliListFormatedWithAdress>
    <izvorni_sadrzaj>
      <item>Milorad Kordić, Artura Turkulina 44, 44250 Petrinja punomoćnik sudionika u postupku EKO OTPAD ENERGIJA d.o.o.</item>
      <item>Ladislav Kerti, Okružna 190/50, Brusno punomoćnik sudionika u postupku EKO OTPAD ENERGIJA d.o.o.</item>
    </izvorni_sadrzaj>
    <derivirana_varijabla naziv="DomainObject.Predmet.OstaliListFormatedWithAdress_1">
      <item>Milorad Kordić, Artura Turkulina 44, 44250 Petrinja punomoćnik sudionika u postupku EKO OTPAD ENERGIJA d.o.o.</item>
      <item>Ladislav Kerti, Okružna 190/50, Brusno punomoćnik sudionika u postupku EKO OTPAD ENERGIJA d.o.o.</item>
    </derivirana_varijabla>
  </DomainObject.Predmet.OstaliListFormatedWithAdress>
  <DomainObject.Predmet.OstaliListFormatedWithAdressOIB>
    <izvorni_sadrzaj>
      <item>Milorad Kordić, Artura Turkulina 44, 44250 Petrinja punomoćnik sudionika u postupku EKO OTPAD ENERGIJA d.o.o.</item>
      <item>Ladislav Kerti, Okružna 190/50, Brusno punomoćnik sudionika u postupku EKO OTPAD ENERGIJA d.o.o.</item>
    </izvorni_sadrzaj>
    <derivirana_varijabla naziv="DomainObject.Predmet.OstaliListFormatedWithAdressOIB_1">
      <item>Milorad Kordić, Artura Turkulina 44, 44250 Petrinja punomoćnik sudionika u postupku EKO OTPAD ENERGIJA d.o.o.</item>
      <item>Ladislav Kerti, Okružna 190/50, Brusno punomoćnik sudionika u postupku EKO OTPAD ENERGIJA d.o.o.</item>
    </derivirana_varijabla>
  </DomainObject.Predmet.OstaliListFormatedWithAdressOIB>
  <DomainObject.Predmet.OstaliListNazivFormated>
    <izvorni_sadrzaj>
      <item>Milorad Kordić</item>
      <item>Ladislav Kerti</item>
    </izvorni_sadrzaj>
    <derivirana_varijabla naziv="DomainObject.Predmet.OstaliListNazivFormated_1">
      <item>Milorad Kordić</item>
      <item>Ladislav Kerti</item>
    </derivirana_varijabla>
  </DomainObject.Predmet.OstaliListNazivFormated>
  <DomainObject.Predmet.OstaliListNazivFormatedOIB>
    <izvorni_sadrzaj>
      <item>Milorad Kordić</item>
      <item>Ladislav Kerti</item>
    </izvorni_sadrzaj>
    <derivirana_varijabla naziv="DomainObject.Predmet.OstaliListNazivFormatedOIB_1">
      <item>Milorad Kordić</item>
      <item>Ladislav Kerti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OTPAD ENERGIJA d.o.o.</izvorni_sadrzaj>
    <derivirana_varijabla naziv="DomainObject.Predmet.ProtustrankaIDrugi_1">EKO OTPAD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OTPAD ENERGIJA d.o.o., OIB 59528008778, Artura Turkulina 44, 44250 Petrinja</izvorni_sadrzaj>
    <derivirana_varijabla naziv="DomainObject.Predmet.ProtustrankaIDrugiAdressOIB_1">EKO OTPAD ENERGIJA d.o.o., OIB 59528008778, Artura Turkulina 44,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OTPAD ENERGIJA d.o.o.</item>
      <item>FINA Regionalni centar Zagreb</item>
      <item>Milorad Kordić</item>
      <item>Ladislav Kerti</item>
    </izvorni_sadrzaj>
    <derivirana_varijabla naziv="DomainObject.Predmet.SudioniciListNaziv_1">
      <item>EKO OTPAD ENERGIJA d.o.o.</item>
      <item>FINA Regionalni centar Zagreb</item>
      <item>Milorad Kordić</item>
      <item>Ladislav Kerti</item>
    </derivirana_varijabla>
  </DomainObject.Predmet.SudioniciListNaziv>
  <DomainObject.Predmet.SudioniciListAdressOIB>
    <izvorni_sadrzaj>
      <item>EKO OTPAD ENERGIJA d.o.o., OIB 59528008778, Artura Turkulina 44,44250 Petrinja</item>
      <item>FINA Regionalni centar Zagreb, OIB 85821130368, Trg svibanjskih žrtava 1995. br. 1,10000 Zagreb</item>
      <item>Milorad Kordić, Artura Turkulina 44,44250 Petrinja</item>
      <item>Ladislav Kerti, Okružna 190/50,Brusno</item>
    </izvorni_sadrzaj>
    <derivirana_varijabla naziv="DomainObject.Predmet.SudioniciListAdressOIB_1">
      <item>EKO OTPAD ENERGIJA d.o.o., OIB 59528008778, Artura Turkulina 44,44250 Petrinja</item>
      <item>FINA Regionalni centar Zagreb, OIB 85821130368, Trg svibanjskih žrtava 1995. br. 1,10000 Zagreb</item>
      <item>Milorad Kordić, Artura Turkulina 44,44250 Petrinja</item>
      <item>Ladislav Kerti, Okružna 190/50,Brusno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59528008778</item>
      <item>, OIB 85821130368</item>
      <item>, OIB null</item>
      <item>, OIB null</item>
    </izvorni_sadrzaj>
    <derivirana_varijabla naziv="DomainObject.Predmet.SudioniciListNazivOIB_1">
      <item>, OIB 59528008778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1914</properties:Characters>
  <properties:Lines>70</properties:Lines>
  <properties:Paragraphs>25</properties:Paragraphs>
  <properties:TotalTime>0</properties:TotalTime>
  <properties:ScaleCrop>false</properties:ScaleCrop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2016-04-15T11:28:00Z</dcterms:created>
  <dc:creator>Marija Lukić</dc:creator>
  <dc:description/>
  <cp:keywords/>
  <cp:lastModifiedBy>Marija Lukić</cp:lastModifiedBy>
  <dcterms:modified xmlns:xsi="http://www.w3.org/2001/XMLSchema-instance" xsi:type="dcterms:W3CDTF">2016-04-15T11:30:00Z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