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3009" w14:paraId="f643009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4B090C">
        <w:t>1</w:t>
      </w:r>
      <w:r w:rsidR="00B93305">
        <w:t>936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F10248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Zagreb Podružnica Zagreb, Trg svibanjskih žrtava 1995. 1, za pokretanje skraćenog stečajnog postupka nad dužnikom </w:t>
      </w:r>
      <w:r w:rsidR="00FB01AA" w:rsidRPr="00FB01AA">
        <w:t>VS Office j.d.o.o. za usluge i trgovinu</w:t>
      </w:r>
      <w:r>
        <w:t xml:space="preserve">, </w:t>
      </w:r>
      <w:r w:rsidR="005B7F5A" w:rsidRPr="005B7F5A">
        <w:t>Šubićeva 40</w:t>
      </w:r>
      <w:r>
        <w:t xml:space="preserve">, </w:t>
      </w:r>
      <w:r w:rsidR="005B7F5A" w:rsidRPr="005B7F5A">
        <w:t>Zagreb</w:t>
      </w:r>
      <w:r>
        <w:t xml:space="preserve">, MBS: </w:t>
      </w:r>
      <w:r w:rsidR="00FB01AA" w:rsidRPr="00FB01AA">
        <w:t>080929898</w:t>
      </w:r>
      <w:r>
        <w:t xml:space="preserve">, OIB: </w:t>
      </w:r>
      <w:r w:rsidR="00FB01AA" w:rsidRPr="00FB01AA">
        <w:t>52975301717</w:t>
      </w:r>
      <w:r>
        <w:t xml:space="preserve">, temeljem članka 430. Stečajnog zakona („Narodne novine“ 71/15), dana </w:t>
      </w:r>
      <w:r w:rsidR="007A5EEE">
        <w:t>1</w:t>
      </w:r>
      <w:r>
        <w:t>. s</w:t>
      </w:r>
      <w:r w:rsidR="007A5EEE">
        <w:t>rpnja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5B7F5A" w:rsidRPr="00FB01AA">
        <w:t>VS Office j.d.o.o. za usluge i trgovinu</w:t>
      </w:r>
      <w:r w:rsidR="005B7F5A">
        <w:t xml:space="preserve">, </w:t>
      </w:r>
      <w:r w:rsidR="005B7F5A" w:rsidRPr="005B7F5A">
        <w:t>Šubićeva 40</w:t>
      </w:r>
      <w:r w:rsidR="005B7F5A">
        <w:t xml:space="preserve">, </w:t>
      </w:r>
      <w:r w:rsidR="005B7F5A" w:rsidRPr="005B7F5A">
        <w:t>Zagreb</w:t>
      </w:r>
      <w:r w:rsidR="005B7F5A">
        <w:t xml:space="preserve">, MBS: </w:t>
      </w:r>
      <w:r w:rsidR="005B7F5A" w:rsidRPr="00FB01AA">
        <w:t>080929898</w:t>
      </w:r>
      <w:r w:rsidR="005B7F5A">
        <w:t xml:space="preserve">, OIB: </w:t>
      </w:r>
      <w:r w:rsidR="005B7F5A" w:rsidRPr="00FB01AA">
        <w:t>52975301717</w:t>
      </w:r>
      <w:r>
        <w:t xml:space="preserve">, iznosi </w:t>
      </w:r>
      <w:r w:rsidR="00FB01AA">
        <w:t>14.453,07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5B7F5A" w:rsidRPr="005B7F5A">
        <w:t xml:space="preserve">Vedran </w:t>
      </w:r>
      <w:proofErr w:type="spellStart"/>
      <w:r w:rsidR="005B7F5A" w:rsidRPr="005B7F5A">
        <w:t>Hromalić</w:t>
      </w:r>
      <w:proofErr w:type="spellEnd"/>
      <w:r w:rsidR="005B7F5A" w:rsidRPr="005B7F5A">
        <w:t>, OIB: 59174730960</w:t>
      </w:r>
      <w:r>
        <w:t xml:space="preserve">, </w:t>
      </w:r>
      <w:r w:rsidR="005B7F5A" w:rsidRPr="005B7F5A">
        <w:t xml:space="preserve">Zagreb, Ksavera Šandora </w:t>
      </w:r>
      <w:proofErr w:type="spellStart"/>
      <w:r w:rsidR="005B7F5A" w:rsidRPr="005B7F5A">
        <w:t>Đalskog</w:t>
      </w:r>
      <w:proofErr w:type="spellEnd"/>
      <w:r w:rsidR="005B7F5A">
        <w:t xml:space="preserve"> 54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8779FF">
        <w:t>1</w:t>
      </w:r>
      <w:r w:rsidR="00893794">
        <w:t>936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4305F3">
        <w:t>1</w:t>
      </w:r>
      <w:r>
        <w:t>. s</w:t>
      </w:r>
      <w:r w:rsidR="008779FF">
        <w:t>rp</w:t>
      </w:r>
      <w:r>
        <w:t>nja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6A19DA">
        <w:t>2</w:t>
      </w:r>
      <w:r w:rsidR="009A43A6">
        <w:t>0</w:t>
      </w:r>
      <w:r>
        <w:t>/</w:t>
      </w:r>
      <w:r w:rsidR="009A43A6">
        <w:t>8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DF5" w:rsidR="00661DF5">
      <w:r>
        <w:separator/>
      </w:r>
    </w:p>
  </w:endnote>
  <w:endnote w:id="0" w:type="continuationSeparator">
    <w:p w:rsidRDefault="00661DF5" w:rsidR="00661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DF5" w:rsidR="00661DF5">
      <w:r>
        <w:separator/>
      </w:r>
    </w:p>
  </w:footnote>
  <w:footnote w:id="0" w:type="continuationSeparator">
    <w:p w:rsidRDefault="00661DF5" w:rsidR="00661D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4D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54B"/>
    <w:rsid w:val="0036640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B5D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1E4A"/>
    <w:rsid w:val="00442090"/>
    <w:rsid w:val="0044330E"/>
    <w:rsid w:val="00443F69"/>
    <w:rsid w:val="00444BD2"/>
    <w:rsid w:val="00452201"/>
    <w:rsid w:val="004534DC"/>
    <w:rsid w:val="0045684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2E45"/>
    <w:rsid w:val="005A5378"/>
    <w:rsid w:val="005A7A1D"/>
    <w:rsid w:val="005B1166"/>
    <w:rsid w:val="005B39DC"/>
    <w:rsid w:val="005B410B"/>
    <w:rsid w:val="005B59B6"/>
    <w:rsid w:val="005B6845"/>
    <w:rsid w:val="005B6E2E"/>
    <w:rsid w:val="005B7F5A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1DF5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25C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93794"/>
    <w:rsid w:val="008A1F12"/>
    <w:rsid w:val="008A224F"/>
    <w:rsid w:val="008A5EC2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C38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3305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BF52B0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25AA8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192A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024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01AA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E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5E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E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E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E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E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5E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E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E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E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1936</izvorni_sadrzaj>
    <derivirana_varijabla naziv="DomainObject.Predmet.Broj_1">1936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St-1936/2016</izvorni_sadrzaj>
    <derivirana_varijabla naziv="DomainObject.Predmet.OznakaBroj_1">St-1936/2016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VS Office j.d.o.o. za usluge i trgovinu</izvorni_sadrzaj>
    <derivirana_varijabla naziv="DomainObject.Predmet.ProtustrankaFormated_1">  VS Office j.d.o.o. za usluge i trgovinu</derivirana_varijabla>
  </DomainObject.Predmet.ProtustrankaFormated>
  <DomainObject.Predmet.ProtustrankaFormatedOIB>
    <izvorni_sadrzaj>  VS Office j.d.o.o. za usluge i trgovinu, OIB 52975301717</izvorni_sadrzaj>
    <derivirana_varijabla naziv="DomainObject.Predmet.ProtustrankaFormatedOIB_1">  VS Office j.d.o.o. za usluge i trgovinu, OIB 52975301717</derivirana_varijabla>
  </DomainObject.Predmet.ProtustrankaFormatedOIB>
  <DomainObject.Predmet.ProtustrankaFormatedWithAdress>
    <izvorni_sadrzaj> VS Office j.d.o.o. za usluge i trgovinu, Pavla Horvatića 1 A, 10291 Brdovec</izvorni_sadrzaj>
    <derivirana_varijabla naziv="DomainObject.Predmet.ProtustrankaFormatedWithAdress_1"> VS Office j.d.o.o. za usluge i trgovinu, Pavla Horvatića 1 A, 10291 Brdovec</derivirana_varijabla>
  </DomainObject.Predmet.ProtustrankaFormatedWithAdress>
  <DomainObject.Predmet.ProtustrankaFormatedWithAdressOIB>
    <izvorni_sadrzaj> VS Office j.d.o.o. za usluge i trgovinu, OIB 52975301717, Pavla Horvatića 1 A, 10291 Brdovec</izvorni_sadrzaj>
    <derivirana_varijabla naziv="DomainObject.Predmet.ProtustrankaFormatedWithAdressOIB_1"> VS Office j.d.o.o. za usluge i trgovinu, OIB 52975301717, Pavla Horvatića 1 A, 10291 Brdovec</derivirana_varijabla>
  </DomainObject.Predmet.ProtustrankaFormatedWithAdressOIB>
  <DomainObject.Predmet.ProtustrankaWithAdress>
    <izvorni_sadrzaj>VS Office j.d.o.o. za usluge i trgovinu Pavla Horvatića 1 A, 10291 Brdovec</izvorni_sadrzaj>
    <derivirana_varijabla naziv="DomainObject.Predmet.ProtustrankaWithAdress_1">VS Office j.d.o.o. za usluge i trgovinu Pavla Horvatića 1 A, 10291 Brdovec</derivirana_varijabla>
  </DomainObject.Predmet.ProtustrankaWithAdress>
  <DomainObject.Predmet.ProtustrankaWithAdressOIB>
    <izvorni_sadrzaj>VS Office j.d.o.o. za usluge i trgovinu, OIB 52975301717, Pavla Horvatića 1 A, 10291 Brdovec</izvorni_sadrzaj>
    <derivirana_varijabla naziv="DomainObject.Predmet.ProtustrankaWithAdressOIB_1">VS Office j.d.o.o. za usluge i trgovinu, OIB 52975301717, Pavla Horvatića 1 A, 10291 Brdovec</derivirana_varijabla>
  </DomainObject.Predmet.ProtustrankaWithAdressOIB>
  <DomainObject.Predmet.ProtustrankaNazivFormated>
    <izvorni_sadrzaj>VS Office j.d.o.o. za usluge i trgovinu</izvorni_sadrzaj>
    <derivirana_varijabla naziv="DomainObject.Predmet.ProtustrankaNazivFormated_1">VS Office j.d.o.o. za usluge i trgovinu</derivirana_varijabla>
  </DomainObject.Predmet.ProtustrankaNazivFormated>
  <DomainObject.Predmet.ProtustrankaNazivFormatedOIB>
    <izvorni_sadrzaj>VS Office j.d.o.o. za usluge i trgovinu, OIB 52975301717</izvorni_sadrzaj>
    <derivirana_varijabla naziv="DomainObject.Predmet.ProtustrankaNazivFormatedOIB_1">VS Office j.d.o.o. za usluge i trgovinu, OIB 52975301717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VS Office j.d.o.o. za usluge i trgovinu</item>
    </izvorni_sadrzaj>
    <derivirana_varijabla naziv="DomainObject.Predmet.ProtuStrankaListFormated_1">
      <item>VS Office j.d.o.o. za usluge i trgovinu</item>
    </derivirana_varijabla>
  </DomainObject.Predmet.ProtuStrankaListFormated>
  <DomainObject.Predmet.ProtuStrankaListFormatedOIB>
    <izvorni_sadrzaj>
      <item>VS Office j.d.o.o. za usluge i trgovinu, OIB 52975301717</item>
    </izvorni_sadrzaj>
    <derivirana_varijabla naziv="DomainObject.Predmet.ProtuStrankaListFormatedOIB_1">
      <item>VS Office j.d.o.o. za usluge i trgovinu, OIB 52975301717</item>
    </derivirana_varijabla>
  </DomainObject.Predmet.ProtuStrankaListFormatedOIB>
  <DomainObject.Predmet.ProtuStrankaListFormatedWithAdress>
    <izvorni_sadrzaj>
      <item>VS Office j.d.o.o. za usluge i trgovinu, Pavla Horvatića 1 A, 10291 Brdovec</item>
    </izvorni_sadrzaj>
    <derivirana_varijabla naziv="DomainObject.Predmet.ProtuStrankaListFormatedWithAdress_1">
      <item>VS Office j.d.o.o. za usluge i trgovinu, Pavla Horvatića 1 A, 10291 Brdovec</item>
    </derivirana_varijabla>
  </DomainObject.Predmet.ProtuStrankaListFormatedWithAdress>
  <DomainObject.Predmet.ProtuStrankaListFormatedWithAdressOIB>
    <izvorni_sadrzaj>
      <item>VS Office j.d.o.o. za usluge i trgovinu, OIB 52975301717, Pavla Horvatića 1 A, 10291 Brdovec</item>
    </izvorni_sadrzaj>
    <derivirana_varijabla naziv="DomainObject.Predmet.ProtuStrankaListFormatedWithAdressOIB_1">
      <item>VS Office j.d.o.o. za usluge i trgovinu, OIB 52975301717, Pavla Horvatića 1 A, 10291 Brdovec</item>
    </derivirana_varijabla>
  </DomainObject.Predmet.ProtuStrankaListFormatedWithAdressOIB>
  <DomainObject.Predmet.ProtuStrankaListNazivFormated>
    <izvorni_sadrzaj>
      <item>VS Office j.d.o.o. za usluge i trgovinu</item>
    </izvorni_sadrzaj>
    <derivirana_varijabla naziv="DomainObject.Predmet.ProtuStrankaListNazivFormated_1">
      <item>VS Office j.d.o.o. za usluge i trgovinu</item>
    </derivirana_varijabla>
  </DomainObject.Predmet.ProtuStrankaListNazivFormated>
  <DomainObject.Predmet.ProtuStrankaListNazivFormatedOIB>
    <izvorni_sadrzaj>
      <item>VS Office j.d.o.o. za usluge i trgovinu, OIB 52975301717</item>
    </izvorni_sadrzaj>
    <derivirana_varijabla naziv="DomainObject.Predmet.ProtuStrankaListNazivFormatedOIB_1">
      <item>VS Office j.d.o.o. za usluge i trgovinu, OIB 52975301717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VS Office j.d.o.o. za usluge i trgovinu</izvorni_sadrzaj>
    <derivirana_varijabla naziv="DomainObject.Predmet.ProtustrankaIDrugi_1">VS Office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VS Office j.d.o.o. za usluge i trgovinu, OIB 52975301717, Pavla Horvatića 1 A, 10291 Brdovec</izvorni_sadrzaj>
    <derivirana_varijabla naziv="DomainObject.Predmet.ProtustrankaIDrugiAdressOIB_1">VS Office j.d.o.o. za usluge i trgovinu, OIB 52975301717, Pavla Horvatića 1 A,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Office j.d.o.o. za usluge i trgovinu</item>
      <item>FINA Regionalni centar Zagreb</item>
    </izvorni_sadrzaj>
    <derivirana_varijabla naziv="DomainObject.Predmet.SudioniciListNaziv_1">
      <item>VS Office j.d.o.o. za usluge i trgovinu</item>
      <item>FINA Regionalni centar Zagreb</item>
    </derivirana_varijabla>
  </DomainObject.Predmet.SudioniciListNaziv>
  <DomainObject.Predmet.SudioniciListAdressOIB>
    <izvorni_sadrzaj>
      <item>VS Office j.d.o.o. za usluge i trgovinu, OIB 52975301717, Pavla Horvatića 1 A,10291 Brdovec</item>
      <item>FINA Regionalni centar Zagreb, OIB 85821130368, Trg svibanjskih žrtava 1995. br. 1,10000 Zagreb</item>
    </izvorni_sadrzaj>
    <derivirana_varijabla naziv="DomainObject.Predmet.SudioniciListAdressOIB_1">
      <item>VS Office j.d.o.o. za usluge i trgovinu, OIB 52975301717, Pavla Horvatića 1 A,10291 Brdovec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52975301717</item>
      <item>, OIB 85821130368</item>
    </izvorni_sadrzaj>
    <derivirana_varijabla naziv="DomainObject.Predmet.SudioniciListNazivOIB_1">
      <item>, OIB 52975301717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1948</properties:Characters>
  <properties:Lines>48</properties:Lines>
  <properties:Paragraphs>16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2016-07-01T06:48:00Z</dcterms:modified>
  <cp:revision>64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