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4a3b" w14:paraId="2b14a3b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E47D87">
        <w:t>GOSTIVAR j.d.o.o. Vrsar, Brostolade 110, OIB: 46978594209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E47D87">
        <w:t>GOSTIVAR j.d.o.o. Vrsar, Brostolade 110, OIB: 46978594209.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47D87">
        <w:t>Ljiljana Blagojević</w:t>
      </w:r>
      <w:r w:rsidR="00C26734">
        <w:t xml:space="preserve">, </w:t>
      </w:r>
      <w:r w:rsidR="00E47D87">
        <w:t>Rijeka</w:t>
      </w:r>
      <w:r w:rsidR="00C26734">
        <w:t xml:space="preserve">, </w:t>
      </w:r>
      <w:r w:rsidR="00E47D87">
        <w:t>Markovići 21</w:t>
      </w:r>
      <w:r w:rsidR="00C26734">
        <w:t xml:space="preserve">, OIB: </w:t>
      </w:r>
      <w:r w:rsidR="00852C41">
        <w:t>27293493678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E47D87">
        <w:t>GOSTIVAR j.d.o.o. Vrsar, Brostolade 110, OIB: 46978594209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DA4582">
        <w:t>640/2017-4</w:t>
      </w:r>
      <w:r w:rsidR="00F740F0">
        <w:t xml:space="preserve"> od </w:t>
      </w:r>
      <w:r w:rsidR="00DA4582">
        <w:t>19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7A277A">
        <w:t>20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A277A">
        <w:t>15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>ajednički informacijski sustav zemljišnih knjiga i katastra (list 3-5 spisa)</w:t>
      </w:r>
      <w:r w:rsidRPr="005347E1">
        <w:t xml:space="preserve">, uvjerenje Policijske uprave istarske (list </w:t>
      </w:r>
      <w:r w:rsidR="00DA4582">
        <w:t>14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DA4582">
        <w:t>640/2017-10</w:t>
      </w:r>
      <w:r w:rsidR="00B57468">
        <w:t xml:space="preserve"> od </w:t>
      </w:r>
      <w:r w:rsidR="00625D9B">
        <w:t>15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25D9B">
        <w:t>16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20426A">
        <w:t>25</w:t>
      </w:r>
      <w:r w:rsidR="005A2CA0">
        <w:t xml:space="preserve">. </w:t>
      </w:r>
      <w:r w:rsidR="0020426A">
        <w:t>siječnja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EA1DDB">
        <w:t>9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23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0E51EF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1E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47D87">
      <w:rPr>
        <w:sz w:val="23"/>
        <w:szCs w:val="23"/>
      </w:rPr>
      <w:t>Poslovni broj: 4 St-640/2017-11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E47D87">
      <w:rPr>
        <w:sz w:val="23"/>
        <w:szCs w:val="23"/>
      </w:rPr>
      <w:t>640/2017-11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E34E2"/>
    <w:rsid w:val="000E51EF"/>
    <w:rsid w:val="000F69EC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3520B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A2CA0"/>
    <w:rsid w:val="005D20E4"/>
    <w:rsid w:val="005E3D31"/>
    <w:rsid w:val="00625D9B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52C41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84242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A4582"/>
    <w:rsid w:val="00DB14A7"/>
    <w:rsid w:val="00DC7997"/>
    <w:rsid w:val="00DD1175"/>
    <w:rsid w:val="00DE48E9"/>
    <w:rsid w:val="00DF7967"/>
    <w:rsid w:val="00DF7B8F"/>
    <w:rsid w:val="00E17C47"/>
    <w:rsid w:val="00E47D87"/>
    <w:rsid w:val="00E727A8"/>
    <w:rsid w:val="00E82547"/>
    <w:rsid w:val="00E862CC"/>
    <w:rsid w:val="00E97741"/>
    <w:rsid w:val="00EA1DDB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GOSTIVAR j.d.o.o. VRSAR</izvorni_sadrzaj>
    <derivirana_varijabla naziv="DomainObject.Predmet.ProtustrankaFormated_1">  GOSTIVAR j.d.o.o. VRSAR</derivirana_varijabla>
  </DomainObject.Predmet.ProtustrankaFormated>
  <DomainObject.Predmet.ProtustrankaFormatedOIB>
    <izvorni_sadrzaj>  GOSTIVAR j.d.o.o. VRSAR, OIB 46978594209</izvorni_sadrzaj>
    <derivirana_varijabla naziv="DomainObject.Predmet.ProtustrankaFormatedOIB_1">  GOSTIVAR j.d.o.o. VRSAR, OIB 46978594209</derivirana_varijabla>
  </DomainObject.Predmet.ProtustrankaFormatedOIB>
  <DomainObject.Predmet.ProtustrankaFormatedWithAdress>
    <izvorni_sadrzaj> GOSTIVAR j.d.o.o. VRSAR, Brostolade 110, 52450 Vrsar</izvorni_sadrzaj>
    <derivirana_varijabla naziv="DomainObject.Predmet.ProtustrankaFormatedWithAdress_1"> GOSTIVAR j.d.o.o. VRSAR, Brostolade 110, 52450 Vrsar</derivirana_varijabla>
  </DomainObject.Predmet.ProtustrankaFormatedWithAdress>
  <DomainObject.Predmet.ProtustrankaFormatedWithAdressOIB>
    <izvorni_sadrzaj> GOSTIVAR j.d.o.o. VRSAR, OIB 46978594209, Brostolade 110, 52450 Vrsar</izvorni_sadrzaj>
    <derivirana_varijabla naziv="DomainObject.Predmet.ProtustrankaFormatedWithAdressOIB_1"> GOSTIVAR j.d.o.o. VRSAR, OIB 46978594209, Brostolade 110, 52450 Vrsar</derivirana_varijabla>
  </DomainObject.Predmet.ProtustrankaFormatedWithAdressOIB>
  <DomainObject.Predmet.ProtustrankaWithAdress>
    <izvorni_sadrzaj>GOSTIVAR j.d.o.o. VRSAR Brostolade 110, 52450 Vrsar</izvorni_sadrzaj>
    <derivirana_varijabla naziv="DomainObject.Predmet.ProtustrankaWithAdress_1">GOSTIVAR j.d.o.o. VRSAR Brostolade 110, 52450 Vrsar</derivirana_varijabla>
  </DomainObject.Predmet.ProtustrankaWithAdress>
  <DomainObject.Predmet.ProtustrankaWithAdressOIB>
    <izvorni_sadrzaj>GOSTIVAR j.d.o.o. VRSAR, OIB 46978594209, Brostolade 110, 52450 Vrsar</izvorni_sadrzaj>
    <derivirana_varijabla naziv="DomainObject.Predmet.ProtustrankaWithAdressOIB_1">GOSTIVAR j.d.o.o. VRSAR, OIB 46978594209, Brostolade 110, 52450 Vrsar</derivirana_varijabla>
  </DomainObject.Predmet.ProtustrankaWithAdressOIB>
  <DomainObject.Predmet.ProtustrankaNazivFormated>
    <izvorni_sadrzaj>GOSTIVAR j.d.o.o. VRSAR</izvorni_sadrzaj>
    <derivirana_varijabla naziv="DomainObject.Predmet.ProtustrankaNazivFormated_1">GOSTIVAR j.d.o.o. VRSAR</derivirana_varijabla>
  </DomainObject.Predmet.ProtustrankaNazivFormated>
  <DomainObject.Predmet.ProtustrankaNazivFormatedOIB>
    <izvorni_sadrzaj>GOSTIVAR j.d.o.o. VRSAR, OIB 46978594209</izvorni_sadrzaj>
    <derivirana_varijabla naziv="DomainObject.Predmet.ProtustrankaNazivFormatedOIB_1">GOSTIVAR j.d.o.o. VRSAR, OIB 46978594209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72973.52</izvorni_sadrzaj>
    <derivirana_varijabla naziv="DomainObject.Predmet.TrenutnaVrijednost_1">72973.52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GOSTIVAR j.d.o.o. VRSAR</item>
    </izvorni_sadrzaj>
    <derivirana_varijabla naziv="DomainObject.Predmet.ProtuStrankaListFormated_1">
      <item>GOSTIVAR j.d.o.o. VRSAR</item>
    </derivirana_varijabla>
  </DomainObject.Predmet.ProtuStrankaListFormated>
  <DomainObject.Predmet.ProtuStrankaListFormatedOIB>
    <izvorni_sadrzaj>
      <item>GOSTIVAR j.d.o.o. VRSAR, OIB 46978594209</item>
    </izvorni_sadrzaj>
    <derivirana_varijabla naziv="DomainObject.Predmet.ProtuStrankaListFormatedOIB_1">
      <item>GOSTIVAR j.d.o.o. VRSAR, OIB 46978594209</item>
    </derivirana_varijabla>
  </DomainObject.Predmet.ProtuStrankaListFormatedOIB>
  <DomainObject.Predmet.ProtuStrankaListFormatedWithAdress>
    <izvorni_sadrzaj>
      <item>GOSTIVAR j.d.o.o. VRSAR, Brostolade 110, 52450 Vrsar</item>
    </izvorni_sadrzaj>
    <derivirana_varijabla naziv="DomainObject.Predmet.ProtuStrankaListFormatedWithAdress_1">
      <item>GOSTIVAR j.d.o.o. VRSAR, Brostolade 110, 52450 Vrsar</item>
    </derivirana_varijabla>
  </DomainObject.Predmet.ProtuStrankaListFormatedWithAdress>
  <DomainObject.Predmet.ProtuStrankaListFormatedWithAdressOIB>
    <izvorni_sadrzaj>
      <item>GOSTIVAR j.d.o.o. VRSAR, OIB 46978594209, Brostolade 110, 52450 Vrsar</item>
    </izvorni_sadrzaj>
    <derivirana_varijabla naziv="DomainObject.Predmet.ProtuStrankaListFormatedWithAdressOIB_1">
      <item>GOSTIVAR j.d.o.o. VRSAR, OIB 46978594209, Brostolade 110, 52450 Vrsar</item>
    </derivirana_varijabla>
  </DomainObject.Predmet.ProtuStrankaListFormatedWithAdressOIB>
  <DomainObject.Predmet.ProtuStrankaListNazivFormated>
    <izvorni_sadrzaj>
      <item>GOSTIVAR j.d.o.o. VRSAR</item>
    </izvorni_sadrzaj>
    <derivirana_varijabla naziv="DomainObject.Predmet.ProtuStrankaListNazivFormated_1">
      <item>GOSTIVAR j.d.o.o. VRSAR</item>
    </derivirana_varijabla>
  </DomainObject.Predmet.ProtuStrankaListNazivFormated>
  <DomainObject.Predmet.ProtuStrankaListNazivFormatedOIB>
    <izvorni_sadrzaj>
      <item>GOSTIVAR j.d.o.o. VRSAR, OIB 46978594209</item>
    </izvorni_sadrzaj>
    <derivirana_varijabla naziv="DomainObject.Predmet.ProtuStrankaListNazivFormatedOIB_1">
      <item>GOSTIVAR j.d.o.o. VRSAR, OIB 46978594209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GOSTIVAR j.d.o.o. VRSAR</izvorni_sadrzaj>
    <derivirana_varijabla naziv="DomainObject.Predmet.ProtustrankaIDrugi_1">GOSTIVAR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GOSTIVAR j.d.o.o. VRSAR, OIB 46978594209, Brostolade 110, 52450 Vrsar</izvorni_sadrzaj>
    <derivirana_varijabla naziv="DomainObject.Predmet.ProtustrankaIDrugiAdressOIB_1">GOSTIVAR j.d.o.o. VRSAR, OIB 46978594209, Brostolade 110,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GOSTIVAR j.d.o.o. VRSAR</item>
    </izvorni_sadrzaj>
    <derivirana_varijabla naziv="DomainObject.Predmet.SudioniciListNaziv_1">
      <item>FINANCIJSKA AGENCIJA, RC RIJEKA, PODRUŽNICA PULA, PULA</item>
      <item>GOSTIVAR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GOSTIVAR j.d.o.o. VRSAR, OIB 46978594209, Brostolade 110,52450 Vrsar</item>
    </izvorni_sadrzaj>
    <derivirana_varijabla naziv="DomainObject.Predmet.SudioniciListAdressOIB_1">
      <item>FINANCIJSKA AGENCIJA, RC RIJEKA, PODRUŽNICA PULA, PULA, OIB 85821130368, F. Kurelca 8,51000 Rijeka</item>
      <item>GOSTIVAR j.d.o.o. VRSAR, OIB 46978594209, Brostolade 110,52450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46978594209</item>
    </izvorni_sadrzaj>
    <derivirana_varijabla naziv="DomainObject.Predmet.SudioniciListNazivOIB_1">
      <item>, OIB 85821130368</item>
      <item>, OIB 46978594209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02016-A2FC-4359-AFE7-D10DDFD27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3373</properties:Characters>
  <properties:Lines>97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2018-03-23T09:14:00Z</dcterms:created>
  <dc:creator>msimicic</dc:creator>
  <cp:lastModifiedBy>Sanja Prodan</cp:lastModifiedBy>
  <cp:lastPrinted>2018-03-27T10:49:00Z</cp:lastPrinted>
  <dcterms:modified xmlns:xsi="http://www.w3.org/2001/XMLSchema-instance" xsi:type="dcterms:W3CDTF">2018-03-27T10:49:00Z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(St-640-2017-11-gostivar j.d.o.o. - 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