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8ea9" w14:paraId="c4c8ea9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727A5E">
        <w:rPr>
          <w:sz w:val="24"/>
          <w:szCs w:val="24"/>
        </w:rPr>
        <w:t>4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04AED" w:rsidRPr="0068248A">
        <w:rPr>
          <w:sz w:val="24"/>
          <w:szCs w:val="24"/>
          <w:lang w:eastAsia="en-US"/>
        </w:rPr>
        <w:t>S. G. B. društvo s ograničenom odgovornošću za trgovinu i usluge Rijeka, Gnambova 2 ( MBS 040287053 – OIB 66845384262 )</w:t>
      </w:r>
      <w:r w:rsidR="009D0567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>n dug evidentiran na temelju</w:t>
      </w:r>
      <w:r w:rsidR="00727A5E">
        <w:rPr>
          <w:color w:val="000000"/>
          <w:sz w:val="24"/>
          <w:szCs w:val="24"/>
        </w:rPr>
        <w:t xml:space="preserve"> neizvršenih osnova za plaćanje</w:t>
      </w:r>
      <w:r w:rsidRPr="00FF2B80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u iznosu od</w:t>
      </w:r>
      <w:r w:rsidR="008427E1">
        <w:rPr>
          <w:color w:val="000000"/>
          <w:sz w:val="24"/>
          <w:szCs w:val="24"/>
        </w:rPr>
        <w:t xml:space="preserve"> </w:t>
      </w:r>
      <w:r w:rsidR="00104AED">
        <w:rPr>
          <w:color w:val="000000"/>
          <w:sz w:val="24"/>
          <w:szCs w:val="24"/>
        </w:rPr>
        <w:t>19.096,41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727A5E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</w:t>
      </w:r>
      <w:r w:rsidR="00ED7987">
        <w:rPr>
          <w:color w:val="000000"/>
          <w:sz w:val="24"/>
          <w:szCs w:val="24"/>
        </w:rPr>
        <w:t>2</w:t>
      </w:r>
      <w:r w:rsidR="00104AED">
        <w:rPr>
          <w:color w:val="000000"/>
          <w:sz w:val="24"/>
          <w:szCs w:val="24"/>
        </w:rPr>
        <w:t>35</w:t>
      </w:r>
      <w:r w:rsidR="003856C3">
        <w:rPr>
          <w:color w:val="000000"/>
          <w:sz w:val="24"/>
          <w:szCs w:val="24"/>
        </w:rPr>
        <w:t>/1</w:t>
      </w:r>
      <w:r w:rsidR="00727A5E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</w:t>
      </w:r>
      <w:r w:rsidR="00ED7987">
        <w:rPr>
          <w:color w:val="000000"/>
          <w:sz w:val="24"/>
          <w:szCs w:val="24"/>
        </w:rPr>
        <w:t>2</w:t>
      </w:r>
      <w:r w:rsidR="00104AED">
        <w:rPr>
          <w:color w:val="000000"/>
          <w:sz w:val="24"/>
          <w:szCs w:val="24"/>
        </w:rPr>
        <w:t>35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A68" w:rsidP="00FF2B80" w:rsidR="009E1A68">
      <w:pPr>
        <w:spacing w:lineRule="auto" w:line="240" w:after="0"/>
      </w:pPr>
      <w:r>
        <w:separator/>
      </w:r>
    </w:p>
  </w:endnote>
  <w:endnote w:id="0" w:type="continuationSeparator">
    <w:p w:rsidRDefault="009E1A68" w:rsidP="00FF2B80" w:rsidR="009E1A6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A68" w:rsidP="00FF2B80" w:rsidR="009E1A68">
      <w:pPr>
        <w:spacing w:lineRule="auto" w:line="240" w:after="0"/>
      </w:pPr>
      <w:r>
        <w:separator/>
      </w:r>
    </w:p>
  </w:footnote>
  <w:footnote w:id="0" w:type="continuationSeparator">
    <w:p w:rsidRDefault="009E1A68" w:rsidP="00FF2B80" w:rsidR="009E1A6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</w:t>
    </w:r>
    <w:r w:rsidR="00ED7987">
      <w:rPr>
        <w:sz w:val="24"/>
        <w:szCs w:val="24"/>
      </w:rPr>
      <w:t>2</w:t>
    </w:r>
    <w:r w:rsidR="00104AED">
      <w:rPr>
        <w:sz w:val="24"/>
        <w:szCs w:val="24"/>
      </w:rPr>
      <w:t>35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9E1A6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343EF"/>
    <w:rsid w:val="000524D4"/>
    <w:rsid w:val="00062D35"/>
    <w:rsid w:val="00063467"/>
    <w:rsid w:val="000648B6"/>
    <w:rsid w:val="00074AB3"/>
    <w:rsid w:val="00074BEF"/>
    <w:rsid w:val="00082943"/>
    <w:rsid w:val="00090A93"/>
    <w:rsid w:val="000B554E"/>
    <w:rsid w:val="000C0102"/>
    <w:rsid w:val="000D35DC"/>
    <w:rsid w:val="000E1B72"/>
    <w:rsid w:val="000F4172"/>
    <w:rsid w:val="000F593A"/>
    <w:rsid w:val="000F6884"/>
    <w:rsid w:val="000F72E7"/>
    <w:rsid w:val="00104AED"/>
    <w:rsid w:val="00104C9E"/>
    <w:rsid w:val="00114C34"/>
    <w:rsid w:val="00115596"/>
    <w:rsid w:val="00131EB9"/>
    <w:rsid w:val="00134CBB"/>
    <w:rsid w:val="0013596F"/>
    <w:rsid w:val="00155BAC"/>
    <w:rsid w:val="0016199E"/>
    <w:rsid w:val="001626F4"/>
    <w:rsid w:val="00165D5D"/>
    <w:rsid w:val="0017757D"/>
    <w:rsid w:val="0018187D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37E0"/>
    <w:rsid w:val="00244853"/>
    <w:rsid w:val="00246CB1"/>
    <w:rsid w:val="00256B2B"/>
    <w:rsid w:val="002600FB"/>
    <w:rsid w:val="0026139D"/>
    <w:rsid w:val="00265984"/>
    <w:rsid w:val="00271EA2"/>
    <w:rsid w:val="0027334F"/>
    <w:rsid w:val="002A3583"/>
    <w:rsid w:val="002A7E91"/>
    <w:rsid w:val="002C53BE"/>
    <w:rsid w:val="002C5E0E"/>
    <w:rsid w:val="002D5216"/>
    <w:rsid w:val="002D592F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71F78"/>
    <w:rsid w:val="003753A6"/>
    <w:rsid w:val="003837E4"/>
    <w:rsid w:val="003856C3"/>
    <w:rsid w:val="003903FD"/>
    <w:rsid w:val="003E23BD"/>
    <w:rsid w:val="003E28DC"/>
    <w:rsid w:val="003F248D"/>
    <w:rsid w:val="003F6ECD"/>
    <w:rsid w:val="00402C80"/>
    <w:rsid w:val="004315D2"/>
    <w:rsid w:val="00435005"/>
    <w:rsid w:val="00437BFD"/>
    <w:rsid w:val="004676CF"/>
    <w:rsid w:val="00474213"/>
    <w:rsid w:val="00492FCF"/>
    <w:rsid w:val="004943DC"/>
    <w:rsid w:val="00495DA9"/>
    <w:rsid w:val="004B7DBE"/>
    <w:rsid w:val="004E3628"/>
    <w:rsid w:val="004E4AC8"/>
    <w:rsid w:val="004F4C91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562E"/>
    <w:rsid w:val="006362FA"/>
    <w:rsid w:val="00641B37"/>
    <w:rsid w:val="00641B8E"/>
    <w:rsid w:val="0065120E"/>
    <w:rsid w:val="00663750"/>
    <w:rsid w:val="00664462"/>
    <w:rsid w:val="00675091"/>
    <w:rsid w:val="00685FD5"/>
    <w:rsid w:val="00690DFA"/>
    <w:rsid w:val="006A47E2"/>
    <w:rsid w:val="006B0868"/>
    <w:rsid w:val="006B4038"/>
    <w:rsid w:val="006B5513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60A6"/>
    <w:rsid w:val="007275F0"/>
    <w:rsid w:val="00727A5E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825FB"/>
    <w:rsid w:val="0088419E"/>
    <w:rsid w:val="00886494"/>
    <w:rsid w:val="00887DCA"/>
    <w:rsid w:val="00891418"/>
    <w:rsid w:val="00892534"/>
    <w:rsid w:val="008A1B36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1682"/>
    <w:rsid w:val="009D262A"/>
    <w:rsid w:val="009D3D7C"/>
    <w:rsid w:val="009D7EC3"/>
    <w:rsid w:val="009E1A68"/>
    <w:rsid w:val="009E341A"/>
    <w:rsid w:val="00A0489C"/>
    <w:rsid w:val="00A1615F"/>
    <w:rsid w:val="00A27AA0"/>
    <w:rsid w:val="00A3231B"/>
    <w:rsid w:val="00A32B9D"/>
    <w:rsid w:val="00A335B9"/>
    <w:rsid w:val="00A87B18"/>
    <w:rsid w:val="00A94A9A"/>
    <w:rsid w:val="00AA63A5"/>
    <w:rsid w:val="00AA6ABF"/>
    <w:rsid w:val="00AB29D0"/>
    <w:rsid w:val="00AB60E1"/>
    <w:rsid w:val="00AE65FA"/>
    <w:rsid w:val="00AE7F79"/>
    <w:rsid w:val="00AF441C"/>
    <w:rsid w:val="00AF6752"/>
    <w:rsid w:val="00B1443B"/>
    <w:rsid w:val="00B242EA"/>
    <w:rsid w:val="00B255EF"/>
    <w:rsid w:val="00B331C7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C7F90"/>
    <w:rsid w:val="00BD0DE3"/>
    <w:rsid w:val="00BD4AED"/>
    <w:rsid w:val="00BE4671"/>
    <w:rsid w:val="00BE7FB8"/>
    <w:rsid w:val="00C00569"/>
    <w:rsid w:val="00C01BC9"/>
    <w:rsid w:val="00C061B6"/>
    <w:rsid w:val="00C06CA8"/>
    <w:rsid w:val="00C1088F"/>
    <w:rsid w:val="00C40C9D"/>
    <w:rsid w:val="00C61B1A"/>
    <w:rsid w:val="00C665C9"/>
    <w:rsid w:val="00C7250A"/>
    <w:rsid w:val="00C72D14"/>
    <w:rsid w:val="00C847FC"/>
    <w:rsid w:val="00CA6C77"/>
    <w:rsid w:val="00CB0A06"/>
    <w:rsid w:val="00CB4076"/>
    <w:rsid w:val="00CB4A81"/>
    <w:rsid w:val="00CC2097"/>
    <w:rsid w:val="00CD62B8"/>
    <w:rsid w:val="00CD77C6"/>
    <w:rsid w:val="00CE4E18"/>
    <w:rsid w:val="00CF7670"/>
    <w:rsid w:val="00D12880"/>
    <w:rsid w:val="00D156EC"/>
    <w:rsid w:val="00D2600F"/>
    <w:rsid w:val="00D269A8"/>
    <w:rsid w:val="00D270B7"/>
    <w:rsid w:val="00D33FE5"/>
    <w:rsid w:val="00D408B5"/>
    <w:rsid w:val="00D4155E"/>
    <w:rsid w:val="00D506D5"/>
    <w:rsid w:val="00D67D3E"/>
    <w:rsid w:val="00D713C9"/>
    <w:rsid w:val="00D75708"/>
    <w:rsid w:val="00D772E2"/>
    <w:rsid w:val="00DA4DBC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73ED0"/>
    <w:rsid w:val="00EA09F4"/>
    <w:rsid w:val="00EA21E0"/>
    <w:rsid w:val="00EA5034"/>
    <w:rsid w:val="00EB3269"/>
    <w:rsid w:val="00EC556A"/>
    <w:rsid w:val="00ED1766"/>
    <w:rsid w:val="00ED672A"/>
    <w:rsid w:val="00ED7987"/>
    <w:rsid w:val="00EE1193"/>
    <w:rsid w:val="00EE20BB"/>
    <w:rsid w:val="00EF0C60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330F"/>
    <w:rsid w:val="00F43A0F"/>
    <w:rsid w:val="00F4560A"/>
    <w:rsid w:val="00F56B08"/>
    <w:rsid w:val="00F61D12"/>
    <w:rsid w:val="00F629CE"/>
    <w:rsid w:val="00F65A3F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47F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847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7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7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7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47F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847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7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7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7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1235</izvorni_sadrzaj>
    <derivirana_varijabla naziv="DomainObject.Predmet.Broj_1">1235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St-1235/2015</izvorni_sadrzaj>
    <derivirana_varijabla naziv="DomainObject.Predmet.OznakaBroj_1">St-1235/2015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S.G.B. d.o.o.</izvorni_sadrzaj>
    <derivirana_varijabla naziv="DomainObject.Predmet.ProtustrankaFormated_1">  S.G.B. d.o.o.</derivirana_varijabla>
  </DomainObject.Predmet.ProtustrankaFormated>
  <DomainObject.Predmet.ProtustrankaFormatedOIB>
    <izvorni_sadrzaj>  S.G.B. d.o.o., OIB 66845384262</izvorni_sadrzaj>
    <derivirana_varijabla naziv="DomainObject.Predmet.ProtustrankaFormatedOIB_1">  S.G.B. d.o.o., OIB 66845384262</derivirana_varijabla>
  </DomainObject.Predmet.ProtustrankaFormatedOIB>
  <DomainObject.Predmet.ProtustrankaFormatedWithAdress>
    <izvorni_sadrzaj> S.G.B. d.o.o., Gnambova 2, 51000 Rijeka</izvorni_sadrzaj>
    <derivirana_varijabla naziv="DomainObject.Predmet.ProtustrankaFormatedWithAdress_1"> S.G.B. d.o.o., Gnambova 2, 51000 Rijeka</derivirana_varijabla>
  </DomainObject.Predmet.ProtustrankaFormatedWithAdress>
  <DomainObject.Predmet.ProtustrankaFormatedWithAdressOIB>
    <izvorni_sadrzaj> S.G.B. d.o.o., OIB 66845384262, Gnambova 2, 51000 Rijeka</izvorni_sadrzaj>
    <derivirana_varijabla naziv="DomainObject.Predmet.ProtustrankaFormatedWithAdressOIB_1"> S.G.B. d.o.o., OIB 66845384262, Gnambova 2, 51000 Rijeka</derivirana_varijabla>
  </DomainObject.Predmet.ProtustrankaFormatedWithAdressOIB>
  <DomainObject.Predmet.ProtustrankaWithAdress>
    <izvorni_sadrzaj>S.G.B. d.o.o. Gnambova 2, 51000 Rijeka</izvorni_sadrzaj>
    <derivirana_varijabla naziv="DomainObject.Predmet.ProtustrankaWithAdress_1">S.G.B. d.o.o. Gnambova 2, 51000 Rijeka</derivirana_varijabla>
  </DomainObject.Predmet.ProtustrankaWithAdress>
  <DomainObject.Predmet.ProtustrankaWithAdressOIB>
    <izvorni_sadrzaj>S.G.B. d.o.o., OIB 66845384262, Gnambova 2, 51000 Rijeka</izvorni_sadrzaj>
    <derivirana_varijabla naziv="DomainObject.Predmet.ProtustrankaWithAdressOIB_1">S.G.B. d.o.o., OIB 66845384262, Gnambova 2, 51000 Rijeka</derivirana_varijabla>
  </DomainObject.Predmet.ProtustrankaWithAdressOIB>
  <DomainObject.Predmet.ProtustrankaNazivFormated>
    <izvorni_sadrzaj>S.G.B. d.o.o.</izvorni_sadrzaj>
    <derivirana_varijabla naziv="DomainObject.Predmet.ProtustrankaNazivFormated_1">S.G.B. d.o.o.</derivirana_varijabla>
  </DomainObject.Predmet.ProtustrankaNazivFormated>
  <DomainObject.Predmet.ProtustrankaNazivFormatedOIB>
    <izvorni_sadrzaj>S.G.B. d.o.o., OIB 66845384262</izvorni_sadrzaj>
    <derivirana_varijabla naziv="DomainObject.Predmet.ProtustrankaNazivFormatedOIB_1">S.G.B. d.o.o., OIB 66845384262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S.G.B. d.o.o.</item>
    </izvorni_sadrzaj>
    <derivirana_varijabla naziv="DomainObject.Predmet.ProtuStrankaListFormated_1">
      <item>S.G.B. d.o.o.</item>
    </derivirana_varijabla>
  </DomainObject.Predmet.ProtuStrankaListFormated>
  <DomainObject.Predmet.ProtuStrankaListFormatedOIB>
    <izvorni_sadrzaj>
      <item>S.G.B. d.o.o., OIB 66845384262</item>
    </izvorni_sadrzaj>
    <derivirana_varijabla naziv="DomainObject.Predmet.ProtuStrankaListFormatedOIB_1">
      <item>S.G.B. d.o.o., OIB 66845384262</item>
    </derivirana_varijabla>
  </DomainObject.Predmet.ProtuStrankaListFormatedOIB>
  <DomainObject.Predmet.ProtuStrankaListFormatedWithAdress>
    <izvorni_sadrzaj>
      <item>S.G.B. d.o.o., Gnambova 2, 51000 Rijeka</item>
    </izvorni_sadrzaj>
    <derivirana_varijabla naziv="DomainObject.Predmet.ProtuStrankaListFormatedWithAdress_1">
      <item>S.G.B. d.o.o., Gnambova 2, 51000 Rijeka</item>
    </derivirana_varijabla>
  </DomainObject.Predmet.ProtuStrankaListFormatedWithAdress>
  <DomainObject.Predmet.ProtuStrankaListFormatedWithAdressOIB>
    <izvorni_sadrzaj>
      <item>S.G.B. d.o.o., OIB 66845384262, Gnambova 2, 51000 Rijeka</item>
    </izvorni_sadrzaj>
    <derivirana_varijabla naziv="DomainObject.Predmet.ProtuStrankaListFormatedWithAdressOIB_1">
      <item>S.G.B. d.o.o., OIB 66845384262, Gnambova 2, 51000 Rijeka</item>
    </derivirana_varijabla>
  </DomainObject.Predmet.ProtuStrankaListFormatedWithAdressOIB>
  <DomainObject.Predmet.ProtuStrankaListNazivFormated>
    <izvorni_sadrzaj>
      <item>S.G.B. d.o.o.</item>
    </izvorni_sadrzaj>
    <derivirana_varijabla naziv="DomainObject.Predmet.ProtuStrankaListNazivFormated_1">
      <item>S.G.B. d.o.o.</item>
    </derivirana_varijabla>
  </DomainObject.Predmet.ProtuStrankaListNazivFormated>
  <DomainObject.Predmet.ProtuStrankaListNazivFormatedOIB>
    <izvorni_sadrzaj>
      <item>S.G.B. d.o.o., OIB 66845384262</item>
    </izvorni_sadrzaj>
    <derivirana_varijabla naziv="DomainObject.Predmet.ProtuStrankaListNazivFormatedOIB_1">
      <item>S.G.B. d.o.o., OIB 66845384262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S.G.B. d.o.o.</izvorni_sadrzaj>
    <derivirana_varijabla naziv="DomainObject.Predmet.ProtustrankaIDrugi_1">S.G.B.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S.G.B. d.o.o., OIB 66845384262, Gnambova 2, 51000 Rijeka</izvorni_sadrzaj>
    <derivirana_varijabla naziv="DomainObject.Predmet.ProtustrankaIDrugiAdressOIB_1">S.G.B. d.o.o., OIB 66845384262, Gnambova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S.G.B. d.o.o.</item>
    </izvorni_sadrzaj>
    <derivirana_varijabla naziv="DomainObject.Predmet.SudioniciListNaziv_1">
      <item>FINA  Rijeka</item>
      <item>S.G.B. d.o.o.</item>
    </derivirana_varijabla>
  </DomainObject.Predmet.SudioniciListNaziv>
  <DomainObject.Predmet.SudioniciListAdressOIB>
    <izvorni_sadrzaj>
      <item>FINA  Rijeka, OIB 85821130368, Frana Kurelca 8,51000 Rijeka</item>
      <item>S.G.B. d.o.o., OIB 66845384262, Gnambova 2,51000 Rijeka</item>
    </izvorni_sadrzaj>
    <derivirana_varijabla naziv="DomainObject.Predmet.SudioniciListAdressOIB_1">
      <item>FINA  Rijeka, OIB 85821130368, Frana Kurelca 8,51000 Rijeka</item>
      <item>S.G.B. d.o.o., OIB 66845384262, Gnambova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66845384262</item>
    </izvorni_sadrzaj>
    <derivirana_varijabla naziv="DomainObject.Predmet.SudioniciListNazivOIB_1">
      <item>, OIB 85821130368</item>
      <item>, OIB 66845384262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886CBB-A14D-44FD-942A-1EAA603088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239</properties:Words>
  <properties:Characters>1281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2016-02-04T08:11:00Z</dcterms:created>
  <dc:creator>Vera Jelenović</dc:creator>
  <cp:lastModifiedBy>Sonja Krapić</cp:lastModifiedBy>
  <dcterms:modified xmlns:xsi="http://www.w3.org/2001/XMLSchema-instance" xsi:type="dcterms:W3CDTF">2016-02-04T08:22:00Z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