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f53c" w14:paraId="9c4f53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23E7" w:rsidP="000323E7" w:rsidR="000323E7">
      <w:pPr>
        <w:pStyle w:val="Bezproreda"/>
        <w:ind w:firstLine="708" w:left="6372"/>
      </w:pPr>
      <w:r>
        <w:t>1 St-757/2017-2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  <w:jc w:val="center"/>
      </w:pPr>
      <w:r>
        <w:t>R E P U B L I K A       H R V A T S K A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  <w:jc w:val="center"/>
      </w:pPr>
      <w:r>
        <w:t>R J E Š E N J E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>TRGOVAČKI SUD U BJELOVARU, po  sucu Branki Pleskalt,  u predmetu predlagatelja FINA RC Zagreb, Podružnica Bjelovar,  nad trgovačkim društvom VED DOM j. d.o.o. za graditeljstvo i usluge Bjelovar, Prilaz A. Hebranga 10, OIB: 79690687614, dana  24.  kolovoza  2017. godine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  <w:jc w:val="center"/>
      </w:pPr>
      <w:r>
        <w:t>r i j e š i o     j e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>I Pokreće se prethodni postupak radi izjašnjenja o prijedlogu za otvaranje stečajnog postupka i utvrđenja uvjeta za otvaranje stečajnog postupka nad  dužnikom dužnika VED DOM j. d.o.o. za graditeljstvo i usluge Bjelovar, Prilaz A. Hebranga 10, OIB: 79690687614.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>II. Zakazuje se ročište radi izjašnjenja o prijedlogu  za otvaranje stečajnog postupka i utvrđenja uvjeta za otvaranje stečajnog postupka za dan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  <w:jc w:val="center"/>
      </w:pPr>
      <w:r>
        <w:t>15.  rujna  2017. godine u 9,00 sati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Draženka </w:t>
      </w:r>
      <w:proofErr w:type="spellStart"/>
      <w:r>
        <w:t>Ćuruvija</w:t>
      </w:r>
      <w:proofErr w:type="spellEnd"/>
      <w:r>
        <w:t>,</w:t>
      </w:r>
    </w:p>
    <w:p w:rsidRDefault="000323E7" w:rsidP="000323E7" w:rsidR="000323E7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ŽDO u Varaždinu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 xml:space="preserve">III Poziva se zastupnik po Zakonu dužnika Draženka </w:t>
      </w:r>
      <w:proofErr w:type="spellStart"/>
      <w:r>
        <w:t>Ćuruvija</w:t>
      </w:r>
      <w:proofErr w:type="spellEnd"/>
      <w:r>
        <w:t xml:space="preserve">, da u roku od 8 dana dostavi na spis ovjerovljeni popis imovine i obveza stečajnog dužnika. 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  <w:jc w:val="center"/>
      </w:pPr>
      <w:r>
        <w:t>Obrazloženje</w:t>
      </w:r>
    </w:p>
    <w:p w:rsidRDefault="000323E7" w:rsidP="000323E7" w:rsidR="000323E7">
      <w:pPr>
        <w:pStyle w:val="Bezproreda"/>
      </w:pPr>
    </w:p>
    <w:p w:rsidRDefault="000323E7" w:rsidP="000323E7" w:rsidR="000323E7">
      <w:r>
        <w:t>FINA RC Zagreb, Podružnica Bjelovar  je   dana 16. kolovoza  2017. godine   podnijela   prijedlog za otvaranje stečajnog postupka nad  dužnikom VED DOM j. d.o.o. za graditeljstvo i usluge Bjelovar, Prilaz A. Hebranga 10, OIB: 79690687614.</w:t>
      </w:r>
    </w:p>
    <w:p w:rsidRDefault="000323E7" w:rsidP="000323E7" w:rsidR="000323E7"/>
    <w:p w:rsidRDefault="000323E7" w:rsidP="000323E7" w:rsidR="000323E7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0323E7" w:rsidP="000323E7" w:rsidR="000323E7">
      <w:pPr>
        <w:pStyle w:val="Bezproreda"/>
      </w:pPr>
    </w:p>
    <w:p w:rsidRDefault="000323E7" w:rsidP="000323E7" w:rsidR="000323E7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VED DOM j. d.o.o. za graditeljstvo i usluge Bjelovar, Prilaz A. Hebranga 10, OIB: 79690687614, a u skladu s  odredbom članka 115. Stečajnog zakona. 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>Temeljem iznijetog riješeno je kao u izreci.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 xml:space="preserve">Bjelovar,   24.  kolovoza  2017.   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 xml:space="preserve">                                                        </w:t>
      </w:r>
      <w:r>
        <w:t xml:space="preserve">              </w:t>
      </w:r>
      <w:r>
        <w:t xml:space="preserve"> BRANKA PLESKALT v.r.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323E7" w:rsidP="000323E7" w:rsidR="000323E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0323E7" w:rsidP="000323E7" w:rsidR="000323E7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0323E7" w:rsidP="000323E7" w:rsidR="000323E7">
      <w:pPr>
        <w:pStyle w:val="Bezproreda"/>
      </w:pPr>
    </w:p>
    <w:p w:rsidRDefault="000323E7" w:rsidP="000323E7" w:rsidR="000323E7">
      <w:pPr>
        <w:pStyle w:val="Bezproreda"/>
      </w:pPr>
    </w:p>
    <w:p w:rsidRDefault="00AE649C" w:rsidP="000323E7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3E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57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St-757/2017-2</izvorni_sadrzaj>
    <derivirana_varijabla naziv="DomainObject.Oznaka_1">St-757/2017-2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St-757/2017</izvorni_sadrzaj>
    <derivirana_varijabla naziv="DomainObject.Predmet.OznakaBroj_1">St-757/2017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 DOM jednostavno društvo s ograničenom odgovornošću za graditeljstvo i usluge</izvorni_sadrzaj>
    <derivirana_varijabla naziv="DomainObject.Predmet.ProtustrankaFormated_1">  VED DOM jednostavno društvo s ograničenom odgovornošću za graditeljstvo i usluge</derivirana_varijabla>
  </DomainObject.Predmet.ProtustrankaFormated>
  <DomainObject.Predmet.ProtustrankaFormatedOIB>
    <izvorni_sadrzaj>  VED DOM jednostavno društvo s ograničenom odgovornošću za graditeljstvo i usluge, OIB 79690687614</izvorni_sadrzaj>
    <derivirana_varijabla naziv="DomainObject.Predmet.ProtustrankaFormatedOIB_1">  VED DOM jednostavno društvo s ograničenom odgovornošću za graditeljstvo i usluge, OIB 79690687614</derivirana_varijabla>
  </DomainObject.Predmet.ProtustrankaFormatedOIB>
  <DomainObject.Predmet.ProtustrankaFormatedWithAdress>
    <izvorni_sadrzaj> VED DOM jednostavno društvo s ograničenom odgovornošću za graditeljstvo i usluge, Prilaz Andrije Hebranga 10, 43000 Bjelovar</izvorni_sadrzaj>
    <derivirana_varijabla naziv="DomainObject.Predmet.ProtustrankaFormatedWithAdress_1"> VED DOM jednostavno društvo s ograničenom odgovornošću za graditeljstvo i usluge, Prilaz Andrije Hebranga 10, 43000 Bjelovar</derivirana_varijabla>
  </DomainObject.Predmet.ProtustrankaFormatedWithAdress>
  <DomainObject.Predmet.ProtustrankaFormatedWithAdressOIB>
    <izvorni_sadrzaj> VED DOM jednostavno društvo s ograničenom odgovornošću za graditeljstvo i usluge, OIB 79690687614, Prilaz Andrije Hebranga 10, 43000 Bjelovar</izvorni_sadrzaj>
    <derivirana_varijabla naziv="DomainObject.Predmet.ProtustrankaFormatedWithAdressOIB_1"> VED DOM jednostavno društvo s ograničenom odgovornošću za graditeljstvo i usluge, OIB 79690687614, Prilaz Andrije Hebranga 10, 43000 Bjelovar</derivirana_varijabla>
  </DomainObject.Predmet.ProtustrankaFormatedWithAdressOIB>
  <DomainObject.Predmet.ProtustrankaWithAdress>
    <izvorni_sadrzaj>VED DOM jednostavno društvo s ograničenom odgovornošću za graditeljstvo i usluge Prilaz Andrije Hebranga 10, 43000 Bjelovar</izvorni_sadrzaj>
    <derivirana_varijabla naziv="DomainObject.Predmet.ProtustrankaWithAdress_1">VED DOM jednostavno društvo s ograničenom odgovornošću za graditeljstvo i usluge Prilaz Andrije Hebranga 10, 43000 Bjelovar</derivirana_varijabla>
  </DomainObject.Predmet.ProtustrankaWithAdress>
  <DomainObject.Predmet.ProtustrankaWithAdressOIB>
    <izvorni_sadrzaj>VED DOM jednostavno društvo s ograničenom odgovornošću za graditeljstvo i usluge, OIB 79690687614, Prilaz Andrije Hebranga 10, 43000 Bjelovar</izvorni_sadrzaj>
    <derivirana_varijabla naziv="DomainObject.Predmet.ProtustrankaWithAdressOIB_1">VED DOM jednostavno društvo s ograničenom odgovornošću za graditeljstvo i usluge, OIB 79690687614, Prilaz Andrije Hebranga 10, 43000 Bjelovar</derivirana_varijabla>
  </DomainObject.Predmet.ProtustrankaWithAdressOIB>
  <DomainObject.Predmet.ProtustrankaNazivFormated>
    <izvorni_sadrzaj>VED DOM jednostavno društvo s ograničenom odgovornošću za graditeljstvo i usluge</izvorni_sadrzaj>
    <derivirana_varijabla naziv="DomainObject.Predmet.ProtustrankaNazivFormated_1">VED DOM jednostavno društvo s ograničenom odgovornošću za graditeljstvo i usluge</derivirana_varijabla>
  </DomainObject.Predmet.ProtustrankaNazivFormated>
  <DomainObject.Predmet.ProtustrankaNazivFormatedOIB>
    <izvorni_sadrzaj>VED DOM jednostavno društvo s ograničenom odgovornošću za graditeljstvo i usluge, OIB 79690687614</izvorni_sadrzaj>
    <derivirana_varijabla naziv="DomainObject.Predmet.ProtustrankaNazivFormatedOIB_1">VED DOM jednostavno društvo s ograničenom odgovornošću za graditeljstvo i usluge, OIB 79690687614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79690687614</izvorni_sadrzaj>
    <derivirana_varijabla naziv="DomainObject.Predmet.StrankaFormatedOIB_1">  FINANCIJSKA AGENCIJA, RC ZAGREB, Podružnica Bjelovar, OIB 79690687614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79690687614, F. Supila 4, 43000 Bjelovar</izvorni_sadrzaj>
    <derivirana_varijabla naziv="DomainObject.Predmet.StrankaFormatedWithAdressOIB_1"> FINANCIJSKA AGENCIJA, RC ZAGREB, Podružnica Bjelovar, OIB 79690687614,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79690687614, F. Supila 4,43000 Bjelovar</izvorni_sadrzaj>
    <derivirana_varijabla naziv="DomainObject.Predmet.StrankaWithAdressOIB_1">FINANCIJSKA AGENCIJA, RC ZAGREB, Podružnica Bjelovar, OIB 79690687614,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79690687614</izvorni_sadrzaj>
    <derivirana_varijabla naziv="DomainObject.Predmet.StrankaNazivFormatedOIB_1">FINANCIJSKA AGENCIJA, RC ZAGREB, Podružnica Bjelovar, OIB 79690687614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79690687614</item>
    </izvorni_sadrzaj>
    <derivirana_varijabla naziv="DomainObject.Predmet.StrankaListFormatedOIB_1">
      <item>FINANCIJSKA AGENCIJA, RC ZAGREB, Podružnica Bjelovar, OIB 79690687614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79690687614, F. Supila 4, 43000 Bjelovar</item>
    </izvorni_sadrzaj>
    <derivirana_varijabla naziv="DomainObject.Predmet.StrankaListFormatedWithAdressOIB_1">
      <item>FINANCIJSKA AGENCIJA, RC ZAGREB, Podružnica Bjelovar, OIB 79690687614,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79690687614</item>
    </izvorni_sadrzaj>
    <derivirana_varijabla naziv="DomainObject.Predmet.StrankaListNazivFormatedOIB_1">
      <item>FINANCIJSKA AGENCIJA, RC ZAGREB, Podružnica Bjelovar, OIB 79690687614</item>
    </derivirana_varijabla>
  </DomainObject.Predmet.StrankaListNazivFormatedOIB>
  <DomainObject.Predmet.ProtuStrankaListFormated>
    <izvorni_sadrzaj>
      <item>VED DOM jednostavno društvo s ograničenom odgovornošću za graditeljstvo i usluge</item>
    </izvorni_sadrzaj>
    <derivirana_varijabla naziv="DomainObject.Predmet.ProtuStrankaListFormated_1">
      <item>VED DOM jednostavno društvo s ograničenom odgovornošću za graditeljstvo i usluge</item>
    </derivirana_varijabla>
  </DomainObject.Predmet.ProtuStrankaListFormated>
  <DomainObject.Predmet.ProtuStrankaListFormatedOIB>
    <izvorni_sadrzaj>
      <item>VED DOM jednostavno društvo s ograničenom odgovornošću za graditeljstvo i usluge, OIB 79690687614</item>
    </izvorni_sadrzaj>
    <derivirana_varijabla naziv="DomainObject.Predmet.ProtuStrankaListFormatedOIB_1">
      <item>VED DOM jednostavno društvo s ograničenom odgovornošću za graditeljstvo i usluge, OIB 79690687614</item>
    </derivirana_varijabla>
  </DomainObject.Predmet.ProtuStrankaListFormatedOIB>
  <DomainObject.Predmet.ProtuStrankaListFormatedWithAdress>
    <izvorni_sadrzaj>
      <item>VED DOM jednostavno društvo s ograničenom odgovornošću za graditeljstvo i usluge, Prilaz Andrije Hebranga 10, 43000 Bjelovar</item>
    </izvorni_sadrzaj>
    <derivirana_varijabla naziv="DomainObject.Predmet.ProtuStrankaListFormatedWithAdress_1">
      <item>VED DOM jednostavno društvo s ograničenom odgovornošću za graditeljstvo i usluge, Prilaz Andrije Hebranga 10, 43000 Bjelovar</item>
    </derivirana_varijabla>
  </DomainObject.Predmet.ProtuStrankaListFormatedWithAdress>
  <DomainObject.Predmet.ProtuStrankaListFormatedWithAdressOIB>
    <izvorni_sadrzaj>
      <item>VED DOM jednostavno društvo s ograničenom odgovornošću za graditeljstvo i usluge, OIB 79690687614, Prilaz Andrije Hebranga 10, 43000 Bjelovar</item>
    </izvorni_sadrzaj>
    <derivirana_varijabla naziv="DomainObject.Predmet.ProtuStrankaListFormatedWithAdressOIB_1">
      <item>VED DOM jednostavno društvo s ograničenom odgovornošću za graditeljstvo i usluge, OIB 79690687614, Prilaz Andrije Hebranga 10, 43000 Bjelovar</item>
    </derivirana_varijabla>
  </DomainObject.Predmet.ProtuStrankaListFormatedWithAdressOIB>
  <DomainObject.Predmet.ProtuStrankaListNazivFormated>
    <izvorni_sadrzaj>
      <item>VED DOM jednostavno društvo s ograničenom odgovornošću za graditeljstvo i usluge</item>
    </izvorni_sadrzaj>
    <derivirana_varijabla naziv="DomainObject.Predmet.ProtuStrankaListNazivFormated_1">
      <item>VED DOM jednostavno društvo s ograničenom odgovornošću za graditeljstvo i usluge</item>
    </derivirana_varijabla>
  </DomainObject.Predmet.ProtuStrankaListNazivFormated>
  <DomainObject.Predmet.ProtuStrankaListNazivFormatedOIB>
    <izvorni_sadrzaj>
      <item>VED DOM jednostavno društvo s ograničenom odgovornošću za graditeljstvo i usluge, OIB 79690687614</item>
    </izvorni_sadrzaj>
    <derivirana_varijabla naziv="DomainObject.Predmet.ProtuStrankaListNazivFormatedOIB_1">
      <item>VED DOM jednostavno društvo s ograničenom odgovornošću za graditeljstvo i usluge, OIB 79690687614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St-757/2017-2</izvorni_sadrzaj>
    <derivirana_varijabla naziv="DomainObject.PoslovniBrojDokumenta_1">St-757/2017-2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VED DOM jednostavno društvo s ograničenom odgovornošću za graditeljstvo i usluge</izvorni_sadrzaj>
    <derivirana_varijabla naziv="DomainObject.Predmet.ProtustrankaIDrugi_1">VED DOM jednostavno društvo s ograničenom odgovornošću za graditeljstvo i usluge</derivirana_varijabla>
  </DomainObject.Predmet.ProtustrankaIDrugi>
  <DomainObject.Predmet.StrankaIDrugiAdressOIB>
    <izvorni_sadrzaj>FINANCIJSKA AGENCIJA, RC ZAGREB, Podružnica Bjelovar, OIB 79690687614, F. Supila 4, 43000 Bjelovar</izvorni_sadrzaj>
    <derivirana_varijabla naziv="DomainObject.Predmet.StrankaIDrugiAdressOIB_1">FINANCIJSKA AGENCIJA, RC ZAGREB, Podružnica Bjelovar, OIB 79690687614, F. Supila 4, 43000 Bjelovar</derivirana_varijabla>
  </DomainObject.Predmet.StrankaIDrugiAdressOIB>
  <DomainObject.Predmet.ProtustrankaIDrugiAdressOIB>
    <izvorni_sadrzaj>VED DOM jednostavno društvo s ograničenom odgovornošću za graditeljstvo i usluge, OIB 79690687614, Prilaz Andrije Hebranga 10, 43000 Bjelovar</izvorni_sadrzaj>
    <derivirana_varijabla naziv="DomainObject.Predmet.ProtustrankaIDrugiAdressOIB_1">VED DOM jednostavno društvo s ograničenom odgovornošću za graditeljstvo i usluge, OIB 79690687614, Prilaz Andrije Hebranga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VED DOM jednostavno društvo s ograničenom odgovornošću za graditeljstvo i usluge</item>
    </izvorni_sadrzaj>
    <derivirana_varijabla naziv="DomainObject.Predmet.SudioniciListNaziv_1">
      <item>FINANCIJSKA AGENCIJA, RC ZAGREB, Podružnica Bjelovar</item>
      <item>VED DOM jednostavno društvo s ograničenom odgovornošću za graditeljstvo i usluge</item>
    </derivirana_varijabla>
  </DomainObject.Predmet.SudioniciListNaziv>
  <DomainObject.Predmet.SudioniciListAdressOIB>
    <izvorni_sadrzaj>
      <item>FINANCIJSKA AGENCIJA, RC ZAGREB, Podružnica Bjelovar, OIB 79690687614, F. Supila 4,43000 Bjelovar</item>
      <item>VED DOM jednostavno društvo s ograničenom odgovornošću za graditeljstvo i usluge, OIB 79690687614, Prilaz Andrije Hebranga 10,43000 Bjelovar</item>
    </izvorni_sadrzaj>
    <derivirana_varijabla naziv="DomainObject.Predmet.SudioniciListAdressOIB_1">
      <item>FINANCIJSKA AGENCIJA, RC ZAGREB, Podružnica Bjelovar, OIB 79690687614, F. Supila 4,43000 Bjelovar</item>
      <item>VED DOM jednostavno društvo s ograničenom odgovornošću za graditeljstvo i usluge, OIB 79690687614, Prilaz Andrije Hebranga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00E74-6439-4D28-A81A-475B4D46E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2107</properties:Characters>
  <properties:Lines>75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