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a742" w14:paraId="788a742" w:rsidRDefault="00356C8E" w:rsidP="00356C8E" w:rsidR="00356C8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C8E" w:rsidP="00356C8E" w:rsidR="00356C8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6C8E" w:rsidP="00356C8E" w:rsidR="00356C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6C8E" w:rsidP="00356C8E" w:rsidR="00356C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6C8E" w:rsidP="00356C8E" w:rsidR="00356C8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6C8E" w:rsidP="00356C8E" w:rsidR="00356C8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6C8E" w:rsidP="00356C8E" w:rsidR="00356C8E" w:rsidRPr="005D578C">
      <w:pPr>
        <w:jc w:val="center"/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6C8E" w:rsidP="00356C8E" w:rsidR="00356C8E" w:rsidRPr="005D578C">
      <w:pPr>
        <w:rPr>
          <w:rFonts w:cs="Times New Roman" w:eastAsia="Times New Roman"/>
          <w:szCs w:val="24"/>
        </w:rPr>
      </w:pPr>
    </w:p>
    <w:p w:rsidRDefault="00356C8E" w:rsidP="00356C8E" w:rsidR="00356C8E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Ivanu Dujiću,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</w:t>
      </w:r>
      <w:r w:rsidRPr="00356C8E">
        <w:rPr>
          <w:rFonts w:cs="Times New Roman" w:eastAsia="Times New Roman"/>
          <w:szCs w:val="24"/>
        </w:rPr>
        <w:t>PLUTON – UDRUGA ZA PROMICANJE ŽIVOTA BEZ DROGE, ALKOHOLA I KRIMINALA, Pula, Marijanijeva 14, OIB 36245588638, reg. br. 18001537</w:t>
      </w:r>
      <w:r>
        <w:rPr>
          <w:rFonts w:cs="Times New Roman" w:eastAsia="Times New Roman"/>
          <w:szCs w:val="24"/>
        </w:rPr>
        <w:t>, 27. lipnja 2016.</w:t>
      </w:r>
    </w:p>
    <w:p w:rsidRDefault="00356C8E" w:rsidP="00356C8E" w:rsidR="00356C8E" w:rsidRPr="005D578C">
      <w:pPr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6C8E" w:rsidP="00356C8E" w:rsidR="00356C8E" w:rsidRPr="005D578C">
      <w:pPr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356C8E">
        <w:rPr>
          <w:rFonts w:cs="Times New Roman" w:eastAsia="Times New Roman"/>
          <w:szCs w:val="24"/>
        </w:rPr>
        <w:t>PLUTON – UDRUGA ZA PROMICANJE ŽIVOTA BEZ DROGE, ALKOHOLA I KRIMINALA, Pula, Marijanijeva 14, OIB 36245588638, reg. br. 18001537</w:t>
      </w:r>
      <w:r>
        <w:rPr>
          <w:rFonts w:cs="Times New Roman" w:eastAsia="Times New Roman"/>
          <w:szCs w:val="24"/>
        </w:rPr>
        <w:t>.</w:t>
      </w:r>
    </w:p>
    <w:p w:rsidRDefault="00356C8E" w:rsidP="00356C8E" w:rsidR="00356C8E" w:rsidRPr="005D578C">
      <w:pPr>
        <w:rPr>
          <w:rFonts w:cs="Times New Roman" w:eastAsia="Times New Roman"/>
          <w:szCs w:val="24"/>
        </w:rPr>
      </w:pPr>
    </w:p>
    <w:p w:rsidRDefault="00356C8E" w:rsidP="00356C8E" w:rsidR="00356C8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56C8E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356C8E" w:rsidP="00356C8E" w:rsidR="00356C8E">
      <w:pPr>
        <w:rPr>
          <w:rFonts w:cs="Times New Roman" w:eastAsia="Times New Roman"/>
          <w:szCs w:val="20"/>
        </w:rPr>
      </w:pPr>
    </w:p>
    <w:p w:rsidRDefault="00356C8E" w:rsidP="00356C8E" w:rsidR="00356C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356C8E">
        <w:rPr>
          <w:rFonts w:cs="Times New Roman" w:eastAsia="Times New Roman"/>
          <w:szCs w:val="24"/>
        </w:rPr>
        <w:t>PLUTON – UDRUGA ZA PROMICANJE ŽIVOTA BEZ DROGE, ALKOHOLA I KRIMINALA, Pula, Marijanijeva 14, OIB 36245588638, reg. br. 18001537</w:t>
      </w:r>
      <w:r>
        <w:rPr>
          <w:rFonts w:cs="Times New Roman" w:eastAsia="Times New Roman"/>
          <w:szCs w:val="24"/>
        </w:rPr>
        <w:t>.</w:t>
      </w:r>
    </w:p>
    <w:p w:rsidRDefault="00356C8E" w:rsidP="00356C8E" w:rsidR="00356C8E">
      <w:pPr>
        <w:ind w:firstLine="709"/>
        <w:rPr>
          <w:rFonts w:cs="Times New Roman" w:eastAsia="Times New Roman"/>
          <w:szCs w:val="24"/>
        </w:rPr>
      </w:pPr>
    </w:p>
    <w:p w:rsidRDefault="00356C8E" w:rsidP="00356C8E" w:rsidR="00356C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</w:t>
      </w:r>
      <w:r w:rsidRPr="00356C8E">
        <w:rPr>
          <w:rFonts w:cs="Times New Roman" w:eastAsia="Times New Roman"/>
          <w:szCs w:val="24"/>
        </w:rPr>
        <w:t>PLUTON – UDRUGA ZA PROMICANJE ŽIVOTA BEZ DROGE, ALKOHOLA I KRIMINALA, Pula, Marijanijeva 14, OIB 36245588638, reg. br. 18001537</w:t>
      </w:r>
      <w:r>
        <w:rPr>
          <w:rFonts w:cs="Times New Roman" w:eastAsia="Times New Roman"/>
          <w:szCs w:val="24"/>
        </w:rPr>
        <w:t>, iz Registra udruga u Republici Hrvatskoj.</w:t>
      </w:r>
    </w:p>
    <w:p w:rsidRDefault="00356C8E" w:rsidP="00356C8E" w:rsidR="00356C8E">
      <w:pPr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6C8E" w:rsidP="00356C8E" w:rsidR="00356C8E">
      <w:pPr>
        <w:ind w:firstLine="708"/>
        <w:rPr>
          <w:rFonts w:cs="Times New Roman" w:eastAsia="Times New Roman"/>
          <w:szCs w:val="24"/>
        </w:rPr>
      </w:pPr>
    </w:p>
    <w:p w:rsidRDefault="00356C8E" w:rsidP="00356C8E" w:rsidR="00356C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25. siječnja 2016.,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356C8E">
        <w:rPr>
          <w:rFonts w:cs="Times New Roman" w:eastAsia="Times New Roman"/>
          <w:szCs w:val="24"/>
        </w:rPr>
        <w:t>PLUTON – UDRUGA ZA PROMICANJE ŽIVOTA BEZ DRO</w:t>
      </w:r>
      <w:r>
        <w:rPr>
          <w:rFonts w:cs="Times New Roman" w:eastAsia="Times New Roman"/>
          <w:szCs w:val="24"/>
        </w:rPr>
        <w:t>GE, ALKOHOLA I KRIMINALA, Pula.</w:t>
      </w:r>
    </w:p>
    <w:p w:rsidRDefault="00356C8E" w:rsidP="00356C8E" w:rsidR="00356C8E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139 dana u ukupnom iznosu 2.396,97 kuna) i da za dužnika </w:t>
      </w:r>
      <w:r w:rsidRPr="00FB2CA9">
        <w:t xml:space="preserve">nisu ispunjene pretpostavke za pokretanje drugog </w:t>
      </w:r>
      <w:r w:rsidRPr="00FB2CA9">
        <w:lastRenderedPageBreak/>
        <w:t>postupka 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18.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St-157/2016-5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56C8E" w:rsidP="00356C8E" w:rsidR="00356C8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356C8E" w:rsidP="00356C8E" w:rsidR="00356C8E" w:rsidRPr="005D578C">
      <w:pPr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27. lipnja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6C8E" w:rsidP="00356C8E" w:rsidR="00356C8E">
      <w:pPr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56C8E" w:rsidP="00356C8E" w:rsidR="00356C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Dujić, v. r.</w:t>
      </w:r>
    </w:p>
    <w:p w:rsidRDefault="00356C8E" w:rsidP="00356C8E" w:rsidR="00356C8E">
      <w:pPr>
        <w:jc w:val="left"/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jc w:val="left"/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56C8E" w:rsidP="00356C8E" w:rsidR="00356C8E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356C8E" w:rsidP="00356C8E" w:rsidR="00356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56C8E" w:rsidP="00356C8E" w:rsidR="00356C8E">
      <w:pPr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rPr>
          <w:rFonts w:cs="Times New Roman" w:eastAsia="Times New Roman"/>
          <w:szCs w:val="24"/>
        </w:rPr>
      </w:pPr>
    </w:p>
    <w:p w:rsidRDefault="00356C8E" w:rsidP="00356C8E" w:rsidR="00356C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6C8E" w:rsidP="00356C8E" w:rsidR="00356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56C8E" w:rsidP="00356C8E" w:rsidR="00356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356C8E">
        <w:rPr>
          <w:rFonts w:cs="Times New Roman" w:eastAsia="Times New Roman"/>
          <w:szCs w:val="24"/>
        </w:rPr>
        <w:t xml:space="preserve">PLUTON – UDRUGA ZA PROMICANJE ŽIVOTA BEZ DROGE, ALKOHOLA I KRIMINALA, Pula, Marijanijeva 14, </w:t>
      </w:r>
    </w:p>
    <w:p w:rsidRDefault="00356C8E" w:rsidP="00356C8E" w:rsidR="00356C8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56C8E" w:rsidP="00356C8E" w:rsidR="00356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56C8E" w:rsidP="00356C8E" w:rsidR="00356C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356C8E" w:rsidP="00356C8E" w:rsidR="00356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56C8E" w:rsidP="00356C8E" w:rsidR="00356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356C8E" w:rsidP="00356C8E" w:rsidR="00356C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356C8E" w:rsidP="00356C8E" w:rsidR="00356C8E"/>
    <w:p w:rsidRDefault="004F5027" w:rsidR="004F5027"/>
    <w:sectPr w:rsidSect="00DB3AFE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C8E" w:rsidP="00356C8E" w:rsidR="00356C8E">
      <w:r>
        <w:separator/>
      </w:r>
    </w:p>
  </w:endnote>
  <w:endnote w:id="0" w:type="continuationSeparator">
    <w:p w:rsidRDefault="00356C8E" w:rsidP="00356C8E" w:rsidR="00356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C8E" w:rsidP="00356C8E" w:rsidR="00356C8E">
      <w:r>
        <w:separator/>
      </w:r>
    </w:p>
  </w:footnote>
  <w:footnote w:id="0" w:type="continuationSeparator">
    <w:p w:rsidRDefault="00356C8E" w:rsidP="00356C8E" w:rsidR="00356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C8E" w:rsidP="00E930B4" w:rsidR="00E930B4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16EC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St-157/2016-6</w:t>
    </w:r>
  </w:p>
  <w:p w:rsidRDefault="00B16EC2" w:rsidP="00DB3AFE" w:rsidR="00DB3AFE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C8E" w:rsidP="00DB3AFE" w:rsidR="00DB3AFE" w:rsidRPr="00A074C3">
    <w:pPr>
      <w:pStyle w:val="Zaglavlje"/>
      <w:jc w:val="right"/>
      <w:rPr>
        <w:szCs w:val="24"/>
      </w:rPr>
    </w:pPr>
    <w:r>
      <w:rPr>
        <w:szCs w:val="24"/>
      </w:rPr>
      <w:t>10 St-157/2016-6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FD2"/>
    <w:rsid w:val="00356C8E"/>
    <w:rsid w:val="004F5027"/>
    <w:rsid w:val="006B1FD2"/>
    <w:rsid w:val="00B16EC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6C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6C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6C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6C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6C8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6C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6C8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E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16E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16E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16E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6C8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6C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6C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6C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6C8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6C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6C8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E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16E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16E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16E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PLUTON - UDRUGA ZA PROMICANJE ŽIVOTA BEZ DROGE, ALKOHOLA I KRIMINALA, PULA</izvorni_sadrzaj>
    <derivirana_varijabla naziv="DomainObject.Predmet.ProtustrankaFormated_1">  PLUTON - UDRUGA ZA PROMICANJE ŽIVOTA BEZ DROGE, ALKOHOLA I KRIMINALA, PULA</derivirana_varijabla>
  </DomainObject.Predmet.ProtustrankaFormated>
  <DomainObject.Predmet.ProtustrankaFormatedOIB>
    <izvorni_sadrzaj>  PLUTON - UDRUGA ZA PROMICANJE ŽIVOTA BEZ DROGE, ALKOHOLA I KRIMINALA, PULA, OIB 36245588638</izvorni_sadrzaj>
    <derivirana_varijabla naziv="DomainObject.Predmet.ProtustrankaFormatedOIB_1">  PLUTON - UDRUGA ZA PROMICANJE ŽIVOTA BEZ DROGE, ALKOHOLA I KRIMINALA, PULA, OIB 36245588638</derivirana_varijabla>
  </DomainObject.Predmet.ProtustrankaFormatedOIB>
  <DomainObject.Predmet.ProtustrankaFormatedWithAdress>
    <izvorni_sadrzaj> PLUTON - UDRUGA ZA PROMICANJE ŽIVOTA BEZ DROGE, ALKOHOLA I KRIMINALA, PULA, Marijanijeva 14, 52100 Pula</izvorni_sadrzaj>
    <derivirana_varijabla naziv="DomainObject.Predmet.ProtustrankaFormatedWithAdress_1"> PLUTON - UDRUGA ZA PROMICANJE ŽIVOTA BEZ DROGE, ALKOHOLA I KRIMINALA, PULA, Marijanijeva 14, 52100 Pula</derivirana_varijabla>
  </DomainObject.Predmet.ProtustrankaFormatedWithAdress>
  <DomainObject.Predmet.ProtustrankaFormatedWithAdressOIB>
    <izvorni_sadrzaj> PLUTON - UDRUGA ZA PROMICANJE ŽIVOTA BEZ DROGE, ALKOHOLA I KRIMINALA, PULA, OIB 36245588638, Marijanijeva 14, 52100 Pula</izvorni_sadrzaj>
    <derivirana_varijabla naziv="DomainObject.Predmet.ProtustrankaFormatedWithAdressOIB_1"> PLUTON - UDRUGA ZA PROMICANJE ŽIVOTA BEZ DROGE, ALKOHOLA I KRIMINALA, PULA, OIB 36245588638, Marijanijeva 14, 52100 Pula</derivirana_varijabla>
  </DomainObject.Predmet.ProtustrankaFormatedWithAdressOIB>
  <DomainObject.Predmet.ProtustrankaWithAdress>
    <izvorni_sadrzaj>PLUTON - UDRUGA ZA PROMICANJE ŽIVOTA BEZ DROGE, ALKOHOLA I KRIMINALA, PULA Marijanijeva 14, 52100 Pula</izvorni_sadrzaj>
    <derivirana_varijabla naziv="DomainObject.Predmet.ProtustrankaWithAdress_1">PLUTON - UDRUGA ZA PROMICANJE ŽIVOTA BEZ DROGE, ALKOHOLA I KRIMINALA, PULA Marijanijeva 14, 52100 Pula</derivirana_varijabla>
  </DomainObject.Predmet.ProtustrankaWithAdress>
  <DomainObject.Predmet.ProtustrankaWithAdressOIB>
    <izvorni_sadrzaj>PLUTON - UDRUGA ZA PROMICANJE ŽIVOTA BEZ DROGE, ALKOHOLA I KRIMINALA, PULA, OIB 36245588638, Marijanijeva 14, 52100 Pula</izvorni_sadrzaj>
    <derivirana_varijabla naziv="DomainObject.Predmet.ProtustrankaWithAdressOIB_1">PLUTON - UDRUGA ZA PROMICANJE ŽIVOTA BEZ DROGE, ALKOHOLA I KRIMINALA, PULA, OIB 36245588638, Marijanijeva 14, 52100 Pula</derivirana_varijabla>
  </DomainObject.Predmet.ProtustrankaWithAdressOIB>
  <DomainObject.Predmet.ProtustrankaNazivFormated>
    <izvorni_sadrzaj>PLUTON - UDRUGA ZA PROMICANJE ŽIVOTA BEZ DROGE, ALKOHOLA I KRIMINALA, PULA</izvorni_sadrzaj>
    <derivirana_varijabla naziv="DomainObject.Predmet.ProtustrankaNazivFormated_1">PLUTON - UDRUGA ZA PROMICANJE ŽIVOTA BEZ DROGE, ALKOHOLA I KRIMINALA, PULA</derivirana_varijabla>
  </DomainObject.Predmet.ProtustrankaNazivFormated>
  <DomainObject.Predmet.ProtustrankaNazivFormatedOIB>
    <izvorni_sadrzaj>PLUTON - UDRUGA ZA PROMICANJE ŽIVOTA BEZ DROGE, ALKOHOLA I KRIMINALA, PULA, OIB 36245588638</izvorni_sadrzaj>
    <derivirana_varijabla naziv="DomainObject.Predmet.ProtustrankaNazivFormatedOIB_1">PLUTON - UDRUGA ZA PROMICANJE ŽIVOTA BEZ DROGE, ALKOHOLA I KRIMINALA, PULA, OIB 36245588638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2396.97</izvorni_sadrzaj>
    <derivirana_varijabla naziv="DomainObject.Predmet.TrenutnaVrijednost_1">2396.97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PLUTON - UDRUGA ZA PROMICANJE ŽIVOTA BEZ DROGE, ALKOHOLA I KRIMINALA, PULA</item>
    </izvorni_sadrzaj>
    <derivirana_varijabla naziv="DomainObject.Predmet.ProtuStrankaListFormated_1">
      <item>PLUTON - UDRUGA ZA PROMICANJE ŽIVOTA BEZ DROGE, ALKOHOLA I KRIMINALA, PULA</item>
    </derivirana_varijabla>
  </DomainObject.Predmet.ProtuStrankaListFormated>
  <DomainObject.Predmet.ProtuStrankaListFormatedOIB>
    <izvorni_sadrzaj>
      <item>PLUTON - UDRUGA ZA PROMICANJE ŽIVOTA BEZ DROGE, ALKOHOLA I KRIMINALA, PULA, OIB 36245588638</item>
    </izvorni_sadrzaj>
    <derivirana_varijabla naziv="DomainObject.Predmet.ProtuStrankaListFormatedOIB_1">
      <item>PLUTON - UDRUGA ZA PROMICANJE ŽIVOTA BEZ DROGE, ALKOHOLA I KRIMINALA, PULA, OIB 36245588638</item>
    </derivirana_varijabla>
  </DomainObject.Predmet.ProtuStrankaListFormatedOIB>
  <DomainObject.Predmet.ProtuStrankaListFormatedWithAdress>
    <izvorni_sadrzaj>
      <item>PLUTON - UDRUGA ZA PROMICANJE ŽIVOTA BEZ DROGE, ALKOHOLA I KRIMINALA, PULA, Marijanijeva 14, 52100 Pula</item>
    </izvorni_sadrzaj>
    <derivirana_varijabla naziv="DomainObject.Predmet.ProtuStrankaListFormatedWithAdress_1">
      <item>PLUTON - UDRUGA ZA PROMICANJE ŽIVOTA BEZ DROGE, ALKOHOLA I KRIMINALA, PULA, Marijanijeva 14, 52100 Pula</item>
    </derivirana_varijabla>
  </DomainObject.Predmet.ProtuStrankaListFormatedWithAdress>
  <DomainObject.Predmet.ProtuStrankaListFormatedWithAdressOIB>
    <izvorni_sadrzaj>
      <item>PLUTON - UDRUGA ZA PROMICANJE ŽIVOTA BEZ DROGE, ALKOHOLA I KRIMINALA, PULA, OIB 36245588638, Marijanijeva 14, 52100 Pula</item>
    </izvorni_sadrzaj>
    <derivirana_varijabla naziv="DomainObject.Predmet.ProtuStrankaListFormatedWithAdressOIB_1">
      <item>PLUTON - UDRUGA ZA PROMICANJE ŽIVOTA BEZ DROGE, ALKOHOLA I KRIMINALA, PULA, OIB 36245588638, Marijanijeva 14, 52100 Pula</item>
    </derivirana_varijabla>
  </DomainObject.Predmet.ProtuStrankaListFormatedWithAdressOIB>
  <DomainObject.Predmet.ProtuStrankaListNazivFormated>
    <izvorni_sadrzaj>
      <item>PLUTON - UDRUGA ZA PROMICANJE ŽIVOTA BEZ DROGE, ALKOHOLA I KRIMINALA, PULA</item>
    </izvorni_sadrzaj>
    <derivirana_varijabla naziv="DomainObject.Predmet.ProtuStrankaListNazivFormated_1">
      <item>PLUTON - UDRUGA ZA PROMICANJE ŽIVOTA BEZ DROGE, ALKOHOLA I KRIMINALA, PULA</item>
    </derivirana_varijabla>
  </DomainObject.Predmet.ProtuStrankaListNazivFormated>
  <DomainObject.Predmet.ProtuStrankaListNazivFormatedOIB>
    <izvorni_sadrzaj>
      <item>PLUTON - UDRUGA ZA PROMICANJE ŽIVOTA BEZ DROGE, ALKOHOLA I KRIMINALA, PULA, OIB 36245588638</item>
    </izvorni_sadrzaj>
    <derivirana_varijabla naziv="DomainObject.Predmet.ProtuStrankaListNazivFormatedOIB_1">
      <item>PLUTON - UDRUGA ZA PROMICANJE ŽIVOTA BEZ DROGE, ALKOHOLA I KRIMINALA, PULA, OIB 36245588638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PLUTON - UDRUGA ZA PROMICANJE ŽIVOTA BEZ DROGE, ALKOHOLA I KRIMINALA, PULA</izvorni_sadrzaj>
    <derivirana_varijabla naziv="DomainObject.Predmet.ProtustrankaIDrugi_1">PLUTON - UDRUGA ZA PROMICANJE ŽIVOTA BEZ DROGE, ALKOHOLA I KRIMINALA,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PLUTON - UDRUGA ZA PROMICANJE ŽIVOTA BEZ DROGE, ALKOHOLA I KRIMINALA, PULA, OIB 36245588638, Marijanijeva 14, 52100 Pula</izvorni_sadrzaj>
    <derivirana_varijabla naziv="DomainObject.Predmet.ProtustrankaIDrugiAdressOIB_1">PLUTON - UDRUGA ZA PROMICANJE ŽIVOTA BEZ DROGE, ALKOHOLA I KRIMINALA, PULA, OIB 36245588638, Marijanijeva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PLUTON - UDRUGA ZA PROMICANJE ŽIVOTA BEZ DROGE, ALKOHOLA I KRIMINALA, PULA</item>
    </izvorni_sadrzaj>
    <derivirana_varijabla naziv="DomainObject.Predmet.SudioniciListNaziv_1">
      <item>FINANCIJSKA AGENCIJA, RC RIJEKA, PODRUŽNICA PULA, PULA</item>
      <item>PLUTON - UDRUGA ZA PROMICANJE ŽIVOTA BEZ DROGE, ALKOHOLA I KRIMINALA,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PLUTON - UDRUGA ZA PROMICANJE ŽIVOTA BEZ DROGE, ALKOHOLA I KRIMINALA, PULA, OIB 36245588638, Marijanijeva 14,52100 Pula</item>
    </izvorni_sadrzaj>
    <derivirana_varijabla naziv="DomainObject.Predmet.SudioniciListAdressOIB_1">
      <item>FINANCIJSKA AGENCIJA, RC RIJEKA, PODRUŽNICA PULA, PULA, OIB 85821130368, Ulica grada Vukovara 70,10000 Zagreb</item>
      <item>PLUTON - UDRUGA ZA PROMICANJE ŽIVOTA BEZ DROGE, ALKOHOLA I KRIMINALA, PULA, OIB 36245588638, Marijanijeva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36245588638</item>
    </izvorni_sadrzaj>
    <derivirana_varijabla naziv="DomainObject.Predmet.SudioniciListNazivOIB_1">
      <item>, OIB 85821130368</item>
      <item>, OIB 36245588638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4246</properties:Characters>
  <properties:Lines>95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2016-06-23T11:37:00Z</dcterms:created>
  <dc:creator>Mihaela Kaligari</dc:creator>
  <dc:description/>
  <cp:keywords/>
  <cp:lastModifiedBy>Sanja Lakošeljac</cp:lastModifiedBy>
  <cp:lastPrinted>2016-06-27T05:56:00Z</cp:lastPrinted>
  <dcterms:modified xmlns:xsi="http://www.w3.org/2001/XMLSchema-instance" xsi:type="dcterms:W3CDTF">2016-06-27T05:56:00Z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