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a1c1" w14:paraId="584a1c1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3D10AB">
        <w:t>579</w:t>
      </w:r>
      <w:r w:rsidR="0044451D">
        <w:t>/17-6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3D10AB">
        <w:t>Financijska agencija, RC Osijek, Osijek, L. Jagera 3, za otvaranje stečajnog  postupka nad dužnikom M.A.S. PURPLE j.d.o.o. za trgovinu i ugostiteljstvo, Ivankovo, K. P. Krešimira IV 6, MBS: 030166102, OIB: 06931116519</w:t>
      </w:r>
      <w:r w:rsidR="00686ACA">
        <w:t xml:space="preserve">, </w:t>
      </w:r>
      <w:r w:rsidR="003B4C28">
        <w:t xml:space="preserve">dana </w:t>
      </w:r>
      <w:r w:rsidR="003D10AB">
        <w:t>6. srpnja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3D10AB">
        <w:t>Anita Vuković, OIB: 27737546824, Ivankovo, K. P. Krešimira IV 6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3D10AB">
        <w:t>579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3D10AB">
        <w:t>M.A.S. PURPLE j.d.o.o. za trgovinu i ugostiteljstvo, Ivankovo, K. P. Krešimira IV 6, MBS: 030166102, OIB: 06931116519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3D10AB">
        <w:t>Anita Vuković, OIB: 27737546824, Ivankovo, K. P. Krešimira IV 6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D10AB">
        <w:t>6. srpnja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0F83">
        <w:t xml:space="preserve">k. </w:t>
      </w:r>
      <w:r w:rsidR="003D10AB">
        <w:t>6/8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0AB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0ABA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0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0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M.A.S. PURPLE j.d.o.o. za trgovinu i ugostiteljstvo</izvorni_sadrzaj>
    <derivirana_varijabla naziv="DomainObject.Predmet.ProtustrankaFormated_1">  M.A.S. PURPLE j.d.o.o. za trgovinu i ugostiteljstvo</derivirana_varijabla>
  </DomainObject.Predmet.ProtustrankaFormated>
  <DomainObject.Predmet.ProtustrankaFormatedOIB>
    <izvorni_sadrzaj>  M.A.S. PURPLE j.d.o.o. za trgovinu i ugostiteljstvo, OIB 06931116519</izvorni_sadrzaj>
    <derivirana_varijabla naziv="DomainObject.Predmet.ProtustrankaFormatedOIB_1">  M.A.S. PURPLE j.d.o.o. za trgovinu i ugostiteljstvo, OIB 06931116519</derivirana_varijabla>
  </DomainObject.Predmet.ProtustrankaFormatedOIB>
  <DomainObject.Predmet.ProtustrankaFormatedWithAdress>
    <izvorni_sadrzaj> M.A.S. PURPLE j.d.o.o. za trgovinu i ugostiteljstvo, Kralja Petra Krešimira IV/ 6, 32281 Ivankovo</izvorni_sadrzaj>
    <derivirana_varijabla naziv="DomainObject.Predmet.ProtustrankaFormatedWithAdress_1"> M.A.S. PURPLE j.d.o.o. za trgovinu i ugostiteljstvo, Kralja Petra Krešimira IV/ 6, 32281 Ivankovo</derivirana_varijabla>
  </DomainObject.Predmet.ProtustrankaFormatedWithAdress>
  <DomainObject.Predmet.ProtustrankaFormatedWithAdressOIB>
    <izvorni_sadrzaj> M.A.S. PURPLE j.d.o.o. za trgovinu i ugostiteljstvo, OIB 06931116519, Kralja Petra Krešimira IV/ 6, 32281 Ivankovo</izvorni_sadrzaj>
    <derivirana_varijabla naziv="DomainObject.Predmet.ProtustrankaFormatedWithAdressOIB_1"> M.A.S. PURPLE j.d.o.o. za trgovinu i ugostiteljstvo, OIB 06931116519, Kralja Petra Krešimira IV/ 6, 32281 Ivankovo</derivirana_varijabla>
  </DomainObject.Predmet.ProtustrankaFormatedWithAdressOIB>
  <DomainObject.Predmet.ProtustrankaWithAdress>
    <izvorni_sadrzaj>M.A.S. PURPLE j.d.o.o. za trgovinu i ugostiteljstvo Kralja Petra Krešimira IV/ 6, 32281 Ivankovo</izvorni_sadrzaj>
    <derivirana_varijabla naziv="DomainObject.Predmet.ProtustrankaWithAdress_1">M.A.S. PURPLE j.d.o.o. za trgovinu i ugostiteljstvo Kralja Petra Krešimira IV/ 6, 32281 Ivankovo</derivirana_varijabla>
  </DomainObject.Predmet.ProtustrankaWithAdress>
  <DomainObject.Predmet.ProtustrankaWithAdressOIB>
    <izvorni_sadrzaj>M.A.S. PURPLE j.d.o.o. za trgovinu i ugostiteljstvo, OIB 06931116519, Kralja Petra Krešimira IV/ 6, 32281 Ivankovo</izvorni_sadrzaj>
    <derivirana_varijabla naziv="DomainObject.Predmet.ProtustrankaWithAdressOIB_1">M.A.S. PURPLE j.d.o.o. za trgovinu i ugostiteljstvo, OIB 06931116519, Kralja Petra Krešimira IV/ 6, 32281 Ivankovo</derivirana_varijabla>
  </DomainObject.Predmet.ProtustrankaWithAdressOIB>
  <DomainObject.Predmet.ProtustrankaNazivFormated>
    <izvorni_sadrzaj>M.A.S. PURPLE j.d.o.o. za trgovinu i ugostiteljstvo</izvorni_sadrzaj>
    <derivirana_varijabla naziv="DomainObject.Predmet.ProtustrankaNazivFormated_1">M.A.S. PURPLE j.d.o.o. za trgovinu i ugostiteljstvo</derivirana_varijabla>
  </DomainObject.Predmet.ProtustrankaNazivFormated>
  <DomainObject.Predmet.ProtustrankaNazivFormatedOIB>
    <izvorni_sadrzaj>M.A.S. PURPLE j.d.o.o. za trgovinu i ugostiteljstvo, OIB 06931116519</izvorni_sadrzaj>
    <derivirana_varijabla naziv="DomainObject.Predmet.ProtustrankaNazivFormatedOIB_1">M.A.S. PURPLE j.d.o.o. za trgovinu i ugostiteljstvo, OIB 06931116519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M.A.S. PURPLE j.d.o.o. za trgovinu i ugostiteljstvo</item>
    </izvorni_sadrzaj>
    <derivirana_varijabla naziv="DomainObject.Predmet.ProtuStrankaListFormated_1">
      <item>M.A.S. PURPLE j.d.o.o. za trgovinu i ugostiteljstvo</item>
    </derivirana_varijabla>
  </DomainObject.Predmet.ProtuStrankaListFormated>
  <DomainObject.Predmet.ProtuStrankaListFormatedOIB>
    <izvorni_sadrzaj>
      <item>M.A.S. PURPLE j.d.o.o. za trgovinu i ugostiteljstvo, OIB 06931116519</item>
    </izvorni_sadrzaj>
    <derivirana_varijabla naziv="DomainObject.Predmet.ProtuStrankaListFormatedOIB_1">
      <item>M.A.S. PURPLE j.d.o.o. za trgovinu i ugostiteljstvo, OIB 06931116519</item>
    </derivirana_varijabla>
  </DomainObject.Predmet.ProtuStrankaListFormatedOIB>
  <DomainObject.Predmet.ProtuStrankaListFormatedWithAdress>
    <izvorni_sadrzaj>
      <item>M.A.S. PURPLE j.d.o.o. za trgovinu i ugostiteljstvo, Kralja Petra Krešimira IV/ 6, 32281 Ivankovo</item>
    </izvorni_sadrzaj>
    <derivirana_varijabla naziv="DomainObject.Predmet.ProtuStrankaListFormatedWithAdress_1">
      <item>M.A.S. PURPLE j.d.o.o. za trgovinu i ugostiteljstvo, Kralja Petra Krešimira IV/ 6, 32281 Ivankovo</item>
    </derivirana_varijabla>
  </DomainObject.Predmet.ProtuStrankaListFormatedWithAdress>
  <DomainObject.Predmet.ProtuStrankaListFormatedWithAdressOIB>
    <izvorni_sadrzaj>
      <item>M.A.S. PURPLE j.d.o.o. za trgovinu i ugostiteljstvo, OIB 06931116519, Kralja Petra Krešimira IV/ 6, 32281 Ivankovo</item>
    </izvorni_sadrzaj>
    <derivirana_varijabla naziv="DomainObject.Predmet.ProtuStrankaListFormatedWithAdressOIB_1">
      <item>M.A.S. PURPLE j.d.o.o. za trgovinu i ugostiteljstvo, OIB 06931116519, Kralja Petra Krešimira IV/ 6, 32281 Ivankovo</item>
    </derivirana_varijabla>
  </DomainObject.Predmet.ProtuStrankaListFormatedWithAdressOIB>
  <DomainObject.Predmet.ProtuStrankaListNazivFormated>
    <izvorni_sadrzaj>
      <item>M.A.S. PURPLE j.d.o.o. za trgovinu i ugostiteljstvo</item>
    </izvorni_sadrzaj>
    <derivirana_varijabla naziv="DomainObject.Predmet.ProtuStrankaListNazivFormated_1">
      <item>M.A.S. PURPLE j.d.o.o. za trgovinu i ugostiteljstvo</item>
    </derivirana_varijabla>
  </DomainObject.Predmet.ProtuStrankaListNazivFormated>
  <DomainObject.Predmet.ProtuStrankaListNazivFormatedOIB>
    <izvorni_sadrzaj>
      <item>M.A.S. PURPLE j.d.o.o. za trgovinu i ugostiteljstvo, OIB 06931116519</item>
    </izvorni_sadrzaj>
    <derivirana_varijabla naziv="DomainObject.Predmet.ProtuStrankaListNazivFormatedOIB_1">
      <item>M.A.S. PURPLE j.d.o.o. za trgovinu i ugostiteljstvo, OIB 06931116519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M.A.S. PURPLE j.d.o.o. za trgovinu i ugostiteljstvo</izvorni_sadrzaj>
    <derivirana_varijabla naziv="DomainObject.Predmet.ProtustrankaIDrugi_1">M.A.S. PURPLE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M.A.S. PURPLE j.d.o.o. za trgovinu i ugostiteljstvo, OIB 06931116519, Kralja Petra Krešimira IV/ 6, 32281 Ivankovo</izvorni_sadrzaj>
    <derivirana_varijabla naziv="DomainObject.Predmet.ProtustrankaIDrugiAdressOIB_1">M.A.S. PURPLE j.d.o.o. za trgovinu i ugostiteljstvo, OIB 06931116519, Kralja Petra Krešimira IV/ 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M.A.S. PURPLE j.d.o.o. za trgovinu i ugostiteljstvo</item>
    </izvorni_sadrzaj>
    <derivirana_varijabla naziv="DomainObject.Predmet.SudioniciListNaziv_1">
      <item>FINA RC OSIJEK</item>
      <item>M.A.S. PURPLE j.d.o.o. za trgovinu i ugostiteljstvo</item>
    </derivirana_varijabla>
  </DomainObject.Predmet.SudioniciListNaziv>
  <DomainObject.Predmet.SudioniciListAdressOIB>
    <izvorni_sadrzaj>
      <item>FINA RC OSIJEK, OIB 85821130368</item>
      <item>M.A.S. PURPLE j.d.o.o. za trgovinu i ugostiteljstvo, OIB 06931116519, Kralja Petra Krešimira IV/ 6,32281 Ivankovo</item>
    </izvorni_sadrzaj>
    <derivirana_varijabla naziv="DomainObject.Predmet.SudioniciListAdressOIB_1">
      <item>FINA RC OSIJEK, OIB 85821130368</item>
      <item>M.A.S. PURPLE j.d.o.o. za trgovinu i ugostiteljstvo, OIB 06931116519, Kralja Petra Krešimira IV/ 6,32281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06931116519</item>
    </izvorni_sadrzaj>
    <derivirana_varijabla naziv="DomainObject.Predmet.SudioniciListNazivOIB_1">
      <item>, OIB 85821130368</item>
      <item>, OIB 06931116519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963A5-621B-4EDC-B2B5-EA0D6F8BF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1251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2017-07-06T11:40:00Z</dcterms:created>
  <dc:creator>hermanj</dc:creator>
  <cp:lastModifiedBy>Žana Bem</cp:lastModifiedBy>
  <cp:lastPrinted>2017-01-18T09:46:00Z</cp:lastPrinted>
  <dcterms:modified xmlns:xsi="http://www.w3.org/2001/XMLSchema-instance" xsi:type="dcterms:W3CDTF">2017-07-06T11:42:00Z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