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fd0f" w14:paraId="cd6fd0f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F32349">
        <w:rPr>
          <w:szCs w:val="24"/>
        </w:rPr>
        <w:t>24</w:t>
      </w:r>
      <w:r w:rsidR="001079ED">
        <w:rPr>
          <w:szCs w:val="24"/>
        </w:rPr>
        <w:t>8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1079ED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1079ED" w:rsidRPr="001079ED">
        <w:t>ACTA d.o.o., Križevci, Trg J.J. Strossmayera 15, MBS: 070098948, OIB: 79268686364</w:t>
      </w:r>
      <w:r w:rsidR="00F32349" w:rsidRPr="00F32349">
        <w:t xml:space="preserve">, </w:t>
      </w:r>
      <w:r w:rsidR="000571E3" w:rsidRPr="00BF11A3">
        <w:t xml:space="preserve">dana 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1079ED" w:rsidRPr="001079ED">
        <w:t>ACTA d.o.o., Križevci, Trg J.J. Strossmayera 15, MBS: 070098948, OIB: 79268686364</w:t>
      </w:r>
      <w:r w:rsidR="00F32349" w:rsidRPr="00F32349">
        <w:t xml:space="preserve">, </w:t>
      </w:r>
      <w:r w:rsidR="007A75CE" w:rsidRPr="00BF11A3">
        <w:rPr>
          <w:szCs w:val="24"/>
        </w:rPr>
        <w:t xml:space="preserve">s danom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1079ED" w:rsidRPr="001079ED">
        <w:t>ACTA d.o.o., Križevci, Trg J.J. Strossmayera 15, MBS: 070098948, OIB: 79268686364</w:t>
      </w:r>
      <w:r w:rsidR="00F32349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1079ED" w:rsidRPr="001079ED">
        <w:t>Anđelko Stankus, Varaždin, Jalkovec, Braće Radića 20, OIB: 11168088853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1079ED" w:rsidRPr="001079ED">
        <w:t>ACTA d.o.o., Križevci, Trg J.J. Strossmayera 15, MBS: 070098948, OIB: 79268686364</w:t>
      </w:r>
      <w:r w:rsidR="00F32349" w:rsidRPr="00F32349"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</w:t>
      </w:r>
      <w:r w:rsidR="00F32349">
        <w:rPr>
          <w:szCs w:val="24"/>
        </w:rPr>
        <w:t>1</w:t>
      </w:r>
      <w:r w:rsidR="001079E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B60E2F" w:rsidR="00B60E2F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B60E2F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1079ED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1079ED" w:rsidRPr="001079ED">
        <w:t>ACTA d.o.o., Križ</w:t>
      </w:r>
      <w:r w:rsidR="001079ED">
        <w:t>evci, Trg J.J. Strossmayera 15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F32349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32349" w:rsidRPr="00F32349">
        <w:rPr>
          <w:szCs w:val="24"/>
        </w:rPr>
        <w:t>Križevci, Ulica I.Z. Dijankovečkog 8</w:t>
      </w:r>
    </w:p>
    <w:p w:rsidRDefault="00DF4B3F" w:rsidP="001079ED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1079ED" w:rsidRPr="001079ED">
        <w:t xml:space="preserve">Anđelko Stankus, Varaždin, </w:t>
      </w:r>
      <w:r w:rsidR="001079ED">
        <w:t>Jalkovec, Braće Radića 20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0E2F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1079ED">
      <w:t>248</w:t>
    </w:r>
    <w:r w:rsidR="00B8373D" w:rsidRPr="00BF11A3">
      <w:t>/201</w:t>
    </w:r>
    <w:r w:rsidR="007B11AD">
      <w:t>6</w:t>
    </w:r>
    <w:r w:rsidR="00B8373D" w:rsidRPr="00BF11A3">
      <w:t>-</w:t>
    </w:r>
    <w:r w:rsidR="001079E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D7799"/>
    <w:rsid w:val="000E1119"/>
    <w:rsid w:val="000F5C1A"/>
    <w:rsid w:val="001079ED"/>
    <w:rsid w:val="0013268D"/>
    <w:rsid w:val="001B52FA"/>
    <w:rsid w:val="001D2D22"/>
    <w:rsid w:val="001E2F99"/>
    <w:rsid w:val="001E7157"/>
    <w:rsid w:val="002254FE"/>
    <w:rsid w:val="00255595"/>
    <w:rsid w:val="002A2B19"/>
    <w:rsid w:val="002A6059"/>
    <w:rsid w:val="003505BE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03146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0E2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32349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E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E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E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E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E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E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E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E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ACTA društvo s ograničenom odgovornošću za proizvodnju, usluge i trgovinu</izvorni_sadrzaj>
    <derivirana_varijabla naziv="DomainObject.Predmet.ProtustrankaFormated_1">  ACTA društvo s ograničenom odgovornošću za proizvodnju, usluge i trgovinu</derivirana_varijabla>
  </DomainObject.Predmet.ProtustrankaFormated>
  <DomainObject.Predmet.ProtustrankaFormatedOIB>
    <izvorni_sadrzaj>  ACTA društvo s ograničenom odgovornošću za proizvodnju, usluge i trgovinu, OIB 79268686364</izvorni_sadrzaj>
    <derivirana_varijabla naziv="DomainObject.Predmet.ProtustrankaFormatedOIB_1">  ACTA društvo s ograničenom odgovornošću za proizvodnju, usluge i trgovinu, OIB 79268686364</derivirana_varijabla>
  </DomainObject.Predmet.ProtustrankaFormatedOIB>
  <DomainObject.Predmet.ProtustrankaFormatedWithAdress>
    <izvorni_sadrzaj> ACTA društvo s ograničenom odgovornošću za proizvodnju, usluge i trgovinu, Trg J. J. Strossmayera 15, 48260 Križevci</izvorni_sadrzaj>
    <derivirana_varijabla naziv="DomainObject.Predmet.ProtustrankaFormatedWithAdress_1"> ACTA društvo s ograničenom odgovornošću za proizvodnju, usluge i trgovinu, Trg J. J. Strossmayera 15, 48260 Križevci</derivirana_varijabla>
  </DomainObject.Predmet.ProtustrankaFormatedWithAdress>
  <DomainObject.Predmet.ProtustrankaFormatedWithAdressOIB>
    <izvorni_sadrzaj> ACTA društvo s ograničenom odgovornošću za proizvodnju, usluge i trgovinu, OIB 79268686364, Trg J. J. Strossmayera 15, 48260 Križevci</izvorni_sadrzaj>
    <derivirana_varijabla naziv="DomainObject.Predmet.ProtustrankaFormatedWithAdressOIB_1"> ACTA društvo s ograničenom odgovornošću za proizvodnju, usluge i trgovinu, OIB 79268686364, Trg J. J. Strossmayera 15, 48260 Križevci</derivirana_varijabla>
  </DomainObject.Predmet.ProtustrankaFormatedWithAdressOIB>
  <DomainObject.Predmet.ProtustrankaWithAdress>
    <izvorni_sadrzaj>ACTA društvo s ograničenom odgovornošću za proizvodnju, usluge i trgovinu Trg J. J. Strossmayera 15, 48260 Križevci</izvorni_sadrzaj>
    <derivirana_varijabla naziv="DomainObject.Predmet.ProtustrankaWithAdress_1">ACTA društvo s ograničenom odgovornošću za proizvodnju, usluge i trgovinu Trg J. J. Strossmayera 15, 48260 Križevci</derivirana_varijabla>
  </DomainObject.Predmet.ProtustrankaWithAdress>
  <DomainObject.Predmet.ProtustrankaWithAdressOIB>
    <izvorni_sadrzaj>ACTA društvo s ograničenom odgovornošću za proizvodnju, usluge i trgovinu, OIB 79268686364, Trg J. J. Strossmayera 15, 48260 Križevci</izvorni_sadrzaj>
    <derivirana_varijabla naziv="DomainObject.Predmet.ProtustrankaWithAdressOIB_1">ACTA društvo s ograničenom odgovornošću za proizvodnju, usluge i trgovinu, OIB 79268686364, Trg J. J. Strossmayera 15, 48260 Križevci</derivirana_varijabla>
  </DomainObject.Predmet.ProtustrankaWithAdressOIB>
  <DomainObject.Predmet.ProtustrankaNazivFormated>
    <izvorni_sadrzaj>ACTA društvo s ograničenom odgovornošću za proizvodnju, usluge i trgovinu</izvorni_sadrzaj>
    <derivirana_varijabla naziv="DomainObject.Predmet.ProtustrankaNazivFormated_1">ACTA društvo s ograničenom odgovornošću za proizvodnju, usluge i trgovinu</derivirana_varijabla>
  </DomainObject.Predmet.ProtustrankaNazivFormated>
  <DomainObject.Predmet.ProtustrankaNazivFormatedOIB>
    <izvorni_sadrzaj>ACTA društvo s ograničenom odgovornošću za proizvodnju, usluge i trgovinu, OIB 79268686364</izvorni_sadrzaj>
    <derivirana_varijabla naziv="DomainObject.Predmet.ProtustrankaNazivFormatedOIB_1">ACTA društvo s ograničenom odgovornošću za proizvodnju, usluge i trgovinu, OIB 79268686364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25290.43</izvorni_sadrzaj>
    <derivirana_varijabla naziv="DomainObject.Predmet.TrenutnaVrijednost_1">25290.43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ACTA društvo s ograničenom odgovornošću za proizvodnju, usluge i trgovinu</item>
    </izvorni_sadrzaj>
    <derivirana_varijabla naziv="DomainObject.Predmet.ProtuStrankaListFormated_1">
      <item>ACTA društvo s ograničenom odgovornošću za proizvodnju, usluge i trgovinu</item>
    </derivirana_varijabla>
  </DomainObject.Predmet.ProtuStrankaListFormated>
  <DomainObject.Predmet.ProtuStrankaListFormatedOIB>
    <izvorni_sadrzaj>
      <item>ACTA društvo s ograničenom odgovornošću za proizvodnju, usluge i trgovinu, OIB 79268686364</item>
    </izvorni_sadrzaj>
    <derivirana_varijabla naziv="DomainObject.Predmet.ProtuStrankaListFormatedOIB_1">
      <item>ACTA društvo s ograničenom odgovornošću za proizvodnju, usluge i trgovinu, OIB 79268686364</item>
    </derivirana_varijabla>
  </DomainObject.Predmet.ProtuStrankaListFormatedOIB>
  <DomainObject.Predmet.ProtuStrankaListFormatedWithAdress>
    <izvorni_sadrzaj>
      <item>ACTA društvo s ograničenom odgovornošću za proizvodnju, usluge i trgovinu, Trg J. J. Strossmayera 15, 48260 Križevci</item>
    </izvorni_sadrzaj>
    <derivirana_varijabla naziv="DomainObject.Predmet.ProtuStrankaListFormatedWithAdress_1">
      <item>ACTA društvo s ograničenom odgovornošću za proizvodnju, usluge i trgovinu, Trg J. J. Strossmayera 15, 48260 Križevci</item>
    </derivirana_varijabla>
  </DomainObject.Predmet.ProtuStrankaListFormatedWithAdress>
  <DomainObject.Predmet.ProtuStrankaListFormatedWithAdressOIB>
    <izvorni_sadrzaj>
      <item>ACTA društvo s ograničenom odgovornošću za proizvodnju, usluge i trgovinu, OIB 79268686364, Trg J. J. Strossmayera 15, 48260 Križevci</item>
    </izvorni_sadrzaj>
    <derivirana_varijabla naziv="DomainObject.Predmet.ProtuStrankaListFormatedWithAdressOIB_1">
      <item>ACTA društvo s ograničenom odgovornošću za proizvodnju, usluge i trgovinu, OIB 79268686364, Trg J. J. Strossmayera 15, 48260 Križevci</item>
    </derivirana_varijabla>
  </DomainObject.Predmet.ProtuStrankaListFormatedWithAdressOIB>
  <DomainObject.Predmet.ProtuStrankaListNazivFormated>
    <izvorni_sadrzaj>
      <item>ACTA društvo s ograničenom odgovornošću za proizvodnju, usluge i trgovinu</item>
    </izvorni_sadrzaj>
    <derivirana_varijabla naziv="DomainObject.Predmet.ProtuStrankaListNazivFormated_1">
      <item>ACTA društvo s ograničenom odgovornošću za proizvodnju, usluge i trgovinu</item>
    </derivirana_varijabla>
  </DomainObject.Predmet.ProtuStrankaListNazivFormated>
  <DomainObject.Predmet.ProtuStrankaListNazivFormatedOIB>
    <izvorni_sadrzaj>
      <item>ACTA društvo s ograničenom odgovornošću za proizvodnju, usluge i trgovinu, OIB 79268686364</item>
    </izvorni_sadrzaj>
    <derivirana_varijabla naziv="DomainObject.Predmet.ProtuStrankaListNazivFormatedOIB_1">
      <item>ACTA društvo s ograničenom odgovornošću za proizvodnju, usluge i trgovinu, OIB 79268686364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ACTA društvo s ograničenom odgovornošću za proizvodnju, usluge i trgovinu</izvorni_sadrzaj>
    <derivirana_varijabla naziv="DomainObject.Predmet.ProtustrankaIDrugi_1">ACTA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ACTA društvo s ograničenom odgovornošću za proizvodnju, usluge i trgovinu, OIB 79268686364, Trg J. J. Strossmayera 15, 48260 Križevci</izvorni_sadrzaj>
    <derivirana_varijabla naziv="DomainObject.Predmet.ProtustrankaIDrugiAdressOIB_1">ACTA društvo s ograničenom odgovornošću za proizvodnju, usluge i trgovinu, OIB 79268686364, Trg J. J. Strossmayera 15,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ACTA društvo s ograničenom odgovornošću za proizvodnju, usluge i trgovinu</item>
      <item>Sudski registar</item>
    </izvorni_sadrzaj>
    <derivirana_varijabla naziv="DomainObject.Predmet.SudioniciListNaziv_1">
      <item>Financijska agencija</item>
      <item>ACTA društvo s ograničenom odgovornošću za proizvodnju,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ACTA društvo s ograničenom odgovornošću za proizvodnju, usluge i trgovinu, OIB 79268686364, Trg J. J. Strossmayera 15,48260 Križevci</item>
      <item>Sudski registar</item>
    </izvorni_sadrzaj>
    <derivirana_varijabla naziv="DomainObject.Predmet.SudioniciListAdressOIB_1">
      <item>Financijska agencija, OIB 85821130368, A. Cesarca 2,42000 Varaždin</item>
      <item>ACTA društvo s ograničenom odgovornošću za proizvodnju, usluge i trgovinu, OIB 79268686364, Trg J. J. Strossmayera 15,48260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79268686364</item>
      <item>, OIB null</item>
    </izvorni_sadrzaj>
    <derivirana_varijabla naziv="DomainObject.Predmet.SudioniciListNazivOIB_1">
      <item>, OIB 85821130368</item>
      <item>, OIB 79268686364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11DD2-0018-432C-AB8B-C02C3CD86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2979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2016-04-08T07:03:00Z</dcterms:created>
  <dc:creator>Ljubica Makovec</dc:creator>
  <cp:lastModifiedBy>Nevenka Vuković</cp:lastModifiedBy>
  <cp:lastPrinted>2016-04-08T07:06:00Z</cp:lastPrinted>
  <dcterms:modified xmlns:xsi="http://www.w3.org/2001/XMLSchema-instance" xsi:type="dcterms:W3CDTF">2016-04-08T07:09:00Z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