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53fc" w14:paraId="d3c53fc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03DF3">
        <w:t>189/15-261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B03DF3" w:rsidRPr="00D72603">
        <w:t>stečajn</w:t>
      </w:r>
      <w:r w:rsidR="00B03DF3">
        <w:t xml:space="preserve">om masom stečajnog dužnika POLJOPRIVREDNA ZADRUGA VUKŠIĆ, </w:t>
      </w:r>
      <w:proofErr w:type="spellStart"/>
      <w:r w:rsidR="00B03DF3">
        <w:t>Vukšić</w:t>
      </w:r>
      <w:proofErr w:type="spellEnd"/>
      <w:r w:rsidR="00B03DF3">
        <w:t xml:space="preserve"> u stečaju,</w:t>
      </w:r>
      <w:r w:rsidR="00B03DF3" w:rsidRPr="00FB0FAF">
        <w:t xml:space="preserve"> </w:t>
      </w:r>
      <w:r w:rsidR="0075400E" w:rsidRPr="00FB0FAF">
        <w:t>zast</w:t>
      </w:r>
      <w:r w:rsidR="0075400E">
        <w:t>upanom po stečajnom upravitelju</w:t>
      </w:r>
      <w:r w:rsidR="0075400E" w:rsidRPr="00FB0FAF">
        <w:t xml:space="preserve"> </w:t>
      </w:r>
      <w:r w:rsidR="0075400E">
        <w:t>Edvinu Šimunovu,</w:t>
      </w:r>
      <w:r w:rsidR="0075400E" w:rsidRPr="00D35C6E">
        <w:t xml:space="preserve"> dana </w:t>
      </w:r>
      <w:r w:rsidR="00B03DF3">
        <w:t>12. studenoga</w:t>
      </w:r>
      <w:r w:rsidR="0075400E">
        <w:t xml:space="preserve"> 2015</w:t>
      </w:r>
      <w:r w:rsidRPr="00D72603">
        <w:t xml:space="preserve">. godine,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B9355E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POLJOPRIVREDNA ZADRUGA VUKŠIĆ, </w:t>
      </w:r>
      <w:proofErr w:type="spellStart"/>
      <w:r w:rsidR="00B03DF3">
        <w:t>Vukšić</w:t>
      </w:r>
      <w:proofErr w:type="spellEnd"/>
      <w:r w:rsidR="00B03DF3">
        <w:t xml:space="preserve"> u stečaju</w:t>
      </w:r>
      <w:r w:rsidRPr="0082330F">
        <w:t xml:space="preserve">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 w:rsidRPr="000811B9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 xml:space="preserve">e. Postupajući po prijedlogu sud je dana </w:t>
      </w:r>
      <w:r w:rsidR="00B03DF3">
        <w:t>26. listopada</w:t>
      </w:r>
      <w:r w:rsidR="0068395E">
        <w:t xml:space="preserve"> 2015</w:t>
      </w:r>
      <w:r>
        <w:t xml:space="preserve">. godine donio rješenje o nastavku postupka. 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podneskom od dana </w:t>
      </w:r>
      <w:r w:rsidR="00B03DF3" w:rsidRPr="00B03DF3">
        <w:t>05. studenoga</w:t>
      </w:r>
      <w:r w:rsidRPr="00B03DF3">
        <w:t xml:space="preserve"> 2015. godine izvijestio sud da je</w:t>
      </w:r>
      <w:r w:rsidR="00AB2FCA" w:rsidRPr="00B03DF3">
        <w:t xml:space="preserve"> proveo naknadnu diobu</w:t>
      </w:r>
      <w:r w:rsidRPr="00B03DF3">
        <w:t xml:space="preserve">, pa je stoga 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B03DF3">
        <w:t>12. studenoga</w:t>
      </w:r>
      <w:r w:rsidR="000C7E57">
        <w:t xml:space="preserve"> 2015</w:t>
      </w:r>
      <w:r w:rsidR="00924FFF" w:rsidRPr="00DC1AD3">
        <w:t>. g</w:t>
      </w:r>
      <w:r w:rsidR="00443952" w:rsidRPr="00DC1AD3">
        <w:t>odine</w:t>
      </w:r>
      <w:r w:rsidR="00924FFF" w:rsidRPr="00DC1AD3">
        <w:t>.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F533AB" w:rsidP="00B03DF3" w:rsidR="00F533A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 xml:space="preserve">Ardena </w:t>
      </w:r>
      <w:proofErr w:type="spellStart"/>
      <w:r w:rsidR="00B03DF3">
        <w:t>Bajlo</w:t>
      </w:r>
      <w:proofErr w:type="spellEnd"/>
    </w:p>
    <w:p w:rsidRDefault="00F533AB" w:rsidP="00F533AB" w:rsidR="00F533AB"/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/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68395E" w:rsidR="0068395E" w:rsidRPr="000811B9">
      <w:pPr>
        <w:numPr>
          <w:ilvl w:val="0"/>
          <w:numId w:val="4"/>
        </w:numPr>
      </w:pPr>
      <w:r>
        <w:t>u spis</w:t>
      </w:r>
    </w:p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242827"/>
    <w:rsid w:val="003030D8"/>
    <w:rsid w:val="003B391E"/>
    <w:rsid w:val="00443952"/>
    <w:rsid w:val="004E3574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8E1367"/>
    <w:rsid w:val="00924FFF"/>
    <w:rsid w:val="00977511"/>
    <w:rsid w:val="009B1942"/>
    <w:rsid w:val="009E5554"/>
    <w:rsid w:val="00A163E1"/>
    <w:rsid w:val="00A94666"/>
    <w:rsid w:val="00AB2FCA"/>
    <w:rsid w:val="00B03DF3"/>
    <w:rsid w:val="00B9355E"/>
    <w:rsid w:val="00BE6C59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2015.</izvorni_sadrzaj>
    <derivirana_varijabla naziv="DomainObject.Predmet.DatumOsnivanja_1">22.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  <item>Edvin Šimunov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  <item>Edvin Šimunov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  <item>Edvin Šimunov, OIB 68167380523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68167380523</item>
    </izvorni_sadrzaj>
    <derivirana_varijabla naziv="DomainObject.Predmet.SudioniciListNazivOIB_1"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198</properties:Words>
  <properties:Characters>1009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2015-11-11T10:48:00Z</dcterms:created>
  <dc:creator>Ardena Bajlo</dc:creator>
  <cp:lastModifiedBy>wsadmin</cp:lastModifiedBy>
  <cp:lastPrinted>2015-09-30T09:26:00Z</cp:lastPrinted>
  <dcterms:modified xmlns:xsi="http://www.w3.org/2001/XMLSchema-instance" xsi:type="dcterms:W3CDTF">2015-11-13T10:10:00Z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