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cae2" w14:paraId="99ccae2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7E6A63">
        <w:t>1594/17-15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7E6A63" w:rsidR="00857D02" w:rsidRPr="007E6A6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7E6A63">
        <w:rPr>
          <w:b/>
        </w:rPr>
        <w:t>MASTER TEAM d.o.o. Zagreb, Martićeva 67, OIB: 68243496021, MBS: 080870196</w:t>
      </w:r>
      <w:r w:rsidR="006139EC">
        <w:t xml:space="preserve">, </w:t>
      </w:r>
      <w:r w:rsidR="003B4C28">
        <w:t xml:space="preserve">dana </w:t>
      </w:r>
      <w:r w:rsidR="007E6A63">
        <w:t>8. ožujka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627C3D" w:rsidR="004B741D">
      <w:pPr>
        <w:jc w:val="center"/>
      </w:pPr>
      <w:r w:rsidRPr="00451DD6">
        <w:t>r i j e š i o   j e</w:t>
      </w:r>
    </w:p>
    <w:p w:rsidRDefault="00627C3D" w:rsidP="00627C3D" w:rsidR="00627C3D">
      <w:pPr>
        <w:jc w:val="center"/>
      </w:pP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7E6A63">
        <w:rPr>
          <w:b/>
        </w:rPr>
        <w:t xml:space="preserve">MASTER TEAM d.o.o. Zagreb, Martićeva 67, OIB: 68243496021, MBS: 080870196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7E6A63">
        <w:rPr>
          <w:b/>
        </w:rPr>
        <w:t>1594</w:t>
      </w:r>
      <w:r w:rsidR="00B314C2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7E6A63">
        <w:rPr>
          <w:b/>
        </w:rPr>
        <w:t>31.425,24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</w:t>
      </w:r>
      <w:r w:rsidR="00627C3D">
        <w:t>čini</w:t>
      </w:r>
      <w:r w:rsidR="00BB2037">
        <w:t>:</w:t>
      </w:r>
    </w:p>
    <w:p w:rsidRDefault="00627C3D" w:rsidP="00627C3D" w:rsidR="00627C3D">
      <w:pPr>
        <w:pStyle w:val="Odlomakpopisa"/>
        <w:ind w:left="705"/>
        <w:jc w:val="both"/>
      </w:pP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Troškovi poštarine za pozive upućene dužniku i zz dužnika</w:t>
      </w:r>
      <w:r>
        <w:tab/>
      </w:r>
      <w:r>
        <w:tab/>
        <w:t xml:space="preserve">    36,30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Trošak poštarine za pribavu podataka o vozilima od strane CMV RH</w:t>
      </w:r>
      <w:r>
        <w:tab/>
        <w:t xml:space="preserve">       9,50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Trošak CMV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17,94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Jednokratna nagrada privremenom stečajnom upravitelju</w:t>
      </w:r>
      <w:r>
        <w:tab/>
      </w:r>
      <w:r>
        <w:tab/>
        <w:t>3.762,50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Naknada FINI za potvrdu o blokadi računa</w:t>
      </w:r>
      <w:r>
        <w:tab/>
      </w:r>
      <w:r>
        <w:tab/>
      </w:r>
      <w:r>
        <w:tab/>
      </w:r>
      <w:r>
        <w:tab/>
        <w:t xml:space="preserve">     52,00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 xml:space="preserve">Troškovi otvaranja žiro-računa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62,00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Troškovi izrade pečata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150,00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Naknada banci za vođenje računa mjesečno cca 45,00 kn x 12</w:t>
      </w:r>
      <w:r>
        <w:tab/>
      </w:r>
      <w:r>
        <w:tab/>
        <w:t xml:space="preserve">   540,00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Poštanski troškovi stečajnog postupka (20 pošiljki x 9,50 kn)</w:t>
      </w:r>
      <w:r>
        <w:tab/>
      </w:r>
      <w:r>
        <w:tab/>
        <w:t xml:space="preserve">   190,00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Naknada za RPS-1 obrazac za zaključenje stečaja DZS</w:t>
      </w:r>
      <w:r>
        <w:tab/>
      </w:r>
      <w:r>
        <w:tab/>
      </w:r>
      <w:r>
        <w:tab/>
        <w:t xml:space="preserve">     55,00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Trošak knjiženja i izrade završnog računa za 2017. godinu</w:t>
      </w:r>
      <w:r>
        <w:tab/>
      </w:r>
      <w:r>
        <w:tab/>
        <w:t>3.750,00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 xml:space="preserve">Vođenje knjigovodstva u stečaju 625,00 kn mjesečno </w:t>
      </w:r>
      <w:r>
        <w:tab/>
      </w:r>
      <w:r>
        <w:tab/>
      </w:r>
      <w:r>
        <w:tab/>
        <w:t>7.500,00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Paušalna pristojba u stečajnom postupku</w:t>
      </w:r>
      <w:r>
        <w:tab/>
      </w:r>
      <w:r>
        <w:tab/>
      </w:r>
      <w:r>
        <w:tab/>
      </w:r>
      <w:r>
        <w:tab/>
        <w:t>2.000,00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Trošak zatvaranja žiro računa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250,00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Naknada FINa za 3 objave GFI-POD (1 objava 230,00 kn)</w:t>
      </w:r>
      <w:r>
        <w:tab/>
      </w:r>
      <w:r>
        <w:tab/>
        <w:t xml:space="preserve">   690,00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>Predvidivi troškovi škartiranja i pohrane gradiva</w:t>
      </w:r>
      <w:r>
        <w:tab/>
      </w:r>
      <w:r>
        <w:tab/>
      </w:r>
      <w:r>
        <w:tab/>
        <w:t>6.000,00 kuna</w:t>
      </w: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</w:pPr>
      <w:r>
        <w:t xml:space="preserve">Putni troškovi – predvidivo tri odlaska u Zagreb OA (preuzimanje </w:t>
      </w:r>
    </w:p>
    <w:p w:rsidRDefault="007E6A63" w:rsidP="007E6A63" w:rsidR="007E6A63">
      <w:pPr>
        <w:ind w:left="426"/>
        <w:jc w:val="both"/>
      </w:pPr>
      <w:r>
        <w:t>knjig. dokumentacije, porezna uprava, Fina i dr. 560 km x 2 kn x 3)</w:t>
      </w:r>
      <w:r>
        <w:tab/>
        <w:t>3.360,00 kuna</w:t>
      </w:r>
    </w:p>
    <w:p w:rsidRDefault="007E6A63" w:rsidP="007E6A63" w:rsidR="007E6A63">
      <w:pPr>
        <w:jc w:val="right"/>
      </w:pPr>
      <w:r>
        <w:lastRenderedPageBreak/>
        <w:t>Broj: 6 St-1594/17-15</w:t>
      </w:r>
    </w:p>
    <w:p w:rsidRDefault="007E6A63" w:rsidP="007E6A63" w:rsidR="007E6A63">
      <w:pPr>
        <w:ind w:left="426"/>
        <w:jc w:val="both"/>
      </w:pPr>
    </w:p>
    <w:p w:rsidRDefault="007E6A63" w:rsidP="007E6A63" w:rsidR="007E6A63">
      <w:pPr>
        <w:ind w:left="426"/>
        <w:jc w:val="both"/>
      </w:pPr>
    </w:p>
    <w:p w:rsidRDefault="007E6A63" w:rsidP="007E6A63" w:rsidR="007E6A63">
      <w:pPr>
        <w:numPr>
          <w:ilvl w:val="0"/>
          <w:numId w:val="8"/>
        </w:numPr>
        <w:ind w:hanging="426" w:left="426"/>
        <w:jc w:val="both"/>
        <w:rPr>
          <w:u w:val="single"/>
        </w:rPr>
      </w:pPr>
      <w:r>
        <w:rPr>
          <w:u w:val="single"/>
        </w:rPr>
        <w:t>Ostali nepredviđeni troškovi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3.000,00 kuna</w:t>
      </w:r>
    </w:p>
    <w:p w:rsidRDefault="007E6A63" w:rsidP="007E6A63" w:rsidR="007E6A63">
      <w:pPr>
        <w:jc w:val="both"/>
        <w:rPr>
          <w:b/>
          <w:bCs/>
        </w:rPr>
      </w:pPr>
      <w:r>
        <w:rPr>
          <w:b/>
          <w:bCs/>
        </w:rPr>
        <w:t>Ukupno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31.425,24 kuna</w:t>
      </w:r>
    </w:p>
    <w:p w:rsidRDefault="00627C3D" w:rsidP="00627C3D" w:rsidR="00627C3D">
      <w:pPr>
        <w:pStyle w:val="Odlomakpopisa"/>
        <w:ind w:left="705"/>
        <w:jc w:val="both"/>
      </w:pPr>
    </w:p>
    <w:p w:rsidRDefault="009B61F0" w:rsidP="00627C3D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627C3D" w:rsidR="005D2412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7E6A63" w:rsidP="00627C3D" w:rsidR="007E6A63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 w:rsidRPr="007E6A63">
      <w:pPr>
        <w:jc w:val="center"/>
      </w:pPr>
      <w:r w:rsidRPr="007E6A63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7E6A63" w:rsidP="00FD3ED7" w:rsidR="007E6A63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7E6A63">
        <w:t>RH MF Porezna uprava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E6A63">
        <w:t>9. listopada 2017. g.</w:t>
      </w:r>
      <w:r w:rsidRPr="00DD2365">
        <w:t xml:space="preserve"> prijedlog za otvaranje stečajnog postupka nad dužnikom </w:t>
      </w:r>
      <w:r w:rsidR="007E6A63">
        <w:rPr>
          <w:b/>
        </w:rPr>
        <w:t>MASTER TEAM d.o.o. Zagreb, Martićeva 67, OIB: 68243496021, MBS: 080870196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27C3D" w:rsidR="00C43FA3">
      <w:pPr>
        <w:ind w:firstLine="708"/>
        <w:jc w:val="both"/>
      </w:pPr>
      <w:r>
        <w:t>Sukladno Izvješću privremenog stečajnog upravitelja određenog rješenjem ovog suda St-</w:t>
      </w:r>
      <w:r w:rsidR="007E6A63">
        <w:t>1594/17 od 26. siječnja 2018. g.</w:t>
      </w:r>
      <w:r>
        <w:t xml:space="preserve">, koje je usmeno iznio na ročištu održanom dana </w:t>
      </w:r>
      <w:r w:rsidR="007E6A63">
        <w:t>7. ožujka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7E6A63">
        <w:t>31.425,24</w:t>
      </w:r>
      <w:r>
        <w:t xml:space="preserve"> kn</w:t>
      </w:r>
      <w:r w:rsidR="00627C3D">
        <w:t xml:space="preserve"> a</w:t>
      </w:r>
      <w:r>
        <w:t xml:space="preserve"> </w:t>
      </w:r>
      <w:r w:rsidR="00627C3D">
        <w:t>kako je navedeno u točki 1. ovoga Rješenja.</w:t>
      </w:r>
    </w:p>
    <w:p w:rsidRDefault="00627C3D" w:rsidP="00C43FA3" w:rsidR="00627C3D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E6A63">
        <w:t>8. ožujka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E6A63">
        <w:t>14.4.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2EF" w:rsidR="002952EF">
      <w:r>
        <w:separator/>
      </w:r>
    </w:p>
  </w:endnote>
  <w:endnote w:id="0" w:type="continuationSeparator">
    <w:p w:rsidRDefault="002952EF" w:rsidR="00295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2EF" w:rsidR="002952EF">
      <w:r>
        <w:separator/>
      </w:r>
    </w:p>
  </w:footnote>
  <w:footnote w:id="0" w:type="continuationSeparator">
    <w:p w:rsidRDefault="002952EF" w:rsidR="002952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7363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952EF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AB8"/>
    <w:rsid w:val="00521F89"/>
    <w:rsid w:val="00547363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27C3D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E6A63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3CBC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11D59"/>
    <w:rsid w:val="00B20E4C"/>
    <w:rsid w:val="00B314C2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1A27"/>
    <w:rsid w:val="00FD24EF"/>
    <w:rsid w:val="00FD26F5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3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7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3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3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7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3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09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St-1594/2017</izvorni_sadrzaj>
    <derivirana_varijabla naziv="DomainObject.Predmet.OznakaBroj_1">St-1594/2017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TEAM d.o.o. za trgovinu i usluge</izvorni_sadrzaj>
    <derivirana_varijabla naziv="DomainObject.Predmet.ProtustrankaFormated_1">  MASTER TEAM d.o.o. za trgovinu i usluge</derivirana_varijabla>
  </DomainObject.Predmet.ProtustrankaFormated>
  <DomainObject.Predmet.ProtustrankaFormatedOIB>
    <izvorni_sadrzaj>  MASTER TEAM d.o.o. za trgovinu i usluge, OIB 68243496021</izvorni_sadrzaj>
    <derivirana_varijabla naziv="DomainObject.Predmet.ProtustrankaFormatedOIB_1">  MASTER TEAM d.o.o. za trgovinu i usluge, OIB 68243496021</derivirana_varijabla>
  </DomainObject.Predmet.ProtustrankaFormatedOIB>
  <DomainObject.Predmet.ProtustrankaFormatedWithAdress>
    <izvorni_sadrzaj> MASTER TEAM d.o.o. za trgovinu i usluge, Martićeva 67, 10000 Zagreb</izvorni_sadrzaj>
    <derivirana_varijabla naziv="DomainObject.Predmet.ProtustrankaFormatedWithAdress_1"> MASTER TEAM d.o.o. za trgovinu i usluge, Martićeva 67, 10000 Zagreb</derivirana_varijabla>
  </DomainObject.Predmet.ProtustrankaFormatedWithAdress>
  <DomainObject.Predmet.ProtustrankaFormatedWithAdressOIB>
    <izvorni_sadrzaj> MASTER TEAM d.o.o. za trgovinu i usluge, OIB 68243496021, Martićeva 67, 10000 Zagreb</izvorni_sadrzaj>
    <derivirana_varijabla naziv="DomainObject.Predmet.ProtustrankaFormatedWithAdressOIB_1"> MASTER TEAM d.o.o. za trgovinu i usluge, OIB 68243496021, Martićeva 67, 10000 Zagreb</derivirana_varijabla>
  </DomainObject.Predmet.ProtustrankaFormatedWithAdressOIB>
  <DomainObject.Predmet.ProtustrankaWithAdress>
    <izvorni_sadrzaj>MASTER TEAM d.o.o. za trgovinu i usluge Martićeva 67, 10000 Zagreb</izvorni_sadrzaj>
    <derivirana_varijabla naziv="DomainObject.Predmet.ProtustrankaWithAdress_1">MASTER TEAM d.o.o. za trgovinu i usluge Martićeva 67, 10000 Zagreb</derivirana_varijabla>
  </DomainObject.Predmet.ProtustrankaWithAdress>
  <DomainObject.Predmet.ProtustrankaWithAdressOIB>
    <izvorni_sadrzaj>MASTER TEAM d.o.o. za trgovinu i usluge, OIB 68243496021, Martićeva 67, 10000 Zagreb</izvorni_sadrzaj>
    <derivirana_varijabla naziv="DomainObject.Predmet.ProtustrankaWithAdressOIB_1">MASTER TEAM d.o.o. za trgovinu i usluge, OIB 68243496021, Martićeva 67, 10000 Zagreb</derivirana_varijabla>
  </DomainObject.Predmet.ProtustrankaWithAdressOIB>
  <DomainObject.Predmet.ProtustrankaNazivFormated>
    <izvorni_sadrzaj>MASTER TEAM d.o.o. za trgovinu i usluge</izvorni_sadrzaj>
    <derivirana_varijabla naziv="DomainObject.Predmet.ProtustrankaNazivFormated_1">MASTER TEAM d.o.o. za trgovinu i usluge</derivirana_varijabla>
  </DomainObject.Predmet.ProtustrankaNazivFormated>
  <DomainObject.Predmet.ProtustrankaNazivFormatedOIB>
    <izvorni_sadrzaj>MASTER TEAM d.o.o. za trgovinu i usluge, OIB 68243496021</izvorni_sadrzaj>
    <derivirana_varijabla naziv="DomainObject.Predmet.ProtustrankaNazivFormatedOIB_1">MASTER TEAM d.o.o. za trgovinu i usluge, OIB 68243496021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MASTER TEAM d.o.o. za trgovinu i usluge</item>
    </izvorni_sadrzaj>
    <derivirana_varijabla naziv="DomainObject.Predmet.ProtuStrankaListFormated_1">
      <item>MASTER TEAM d.o.o. za trgovinu i usluge</item>
    </derivirana_varijabla>
  </DomainObject.Predmet.ProtuStrankaListFormated>
  <DomainObject.Predmet.ProtuStrankaListFormatedOIB>
    <izvorni_sadrzaj>
      <item>MASTER TEAM d.o.o. za trgovinu i usluge, OIB 68243496021</item>
    </izvorni_sadrzaj>
    <derivirana_varijabla naziv="DomainObject.Predmet.ProtuStrankaListFormatedOIB_1">
      <item>MASTER TEAM d.o.o. za trgovinu i usluge, OIB 68243496021</item>
    </derivirana_varijabla>
  </DomainObject.Predmet.ProtuStrankaListFormatedOIB>
  <DomainObject.Predmet.ProtuStrankaListFormatedWithAdress>
    <izvorni_sadrzaj>
      <item>MASTER TEAM d.o.o. za trgovinu i usluge, Martićeva 67, 10000 Zagreb</item>
    </izvorni_sadrzaj>
    <derivirana_varijabla naziv="DomainObject.Predmet.ProtuStrankaListFormatedWithAdress_1">
      <item>MASTER TEAM d.o.o. za trgovinu i usluge, Martićeva 67, 10000 Zagreb</item>
    </derivirana_varijabla>
  </DomainObject.Predmet.ProtuStrankaListFormatedWithAdress>
  <DomainObject.Predmet.ProtuStrankaListFormatedWithAdressOIB>
    <izvorni_sadrzaj>
      <item>MASTER TEAM d.o.o. za trgovinu i usluge, OIB 68243496021, Martićeva 67, 10000 Zagreb</item>
    </izvorni_sadrzaj>
    <derivirana_varijabla naziv="DomainObject.Predmet.ProtuStrankaListFormatedWithAdressOIB_1">
      <item>MASTER TEAM d.o.o. za trgovinu i usluge, OIB 68243496021, Martićeva 67, 10000 Zagreb</item>
    </derivirana_varijabla>
  </DomainObject.Predmet.ProtuStrankaListFormatedWithAdressOIB>
  <DomainObject.Predmet.ProtuStrankaListNazivFormated>
    <izvorni_sadrzaj>
      <item>MASTER TEAM d.o.o. za trgovinu i usluge</item>
    </izvorni_sadrzaj>
    <derivirana_varijabla naziv="DomainObject.Predmet.ProtuStrankaListNazivFormated_1">
      <item>MASTER TEAM d.o.o. za trgovinu i usluge</item>
    </derivirana_varijabla>
  </DomainObject.Predmet.ProtuStrankaListNazivFormated>
  <DomainObject.Predmet.ProtuStrankaListNazivFormatedOIB>
    <izvorni_sadrzaj>
      <item>MASTER TEAM d.o.o. za trgovinu i usluge, OIB 68243496021</item>
    </izvorni_sadrzaj>
    <derivirana_varijabla naziv="DomainObject.Predmet.ProtuStrankaListNazivFormatedOIB_1">
      <item>MASTER TEAM d.o.o. za trgovinu i usluge, OIB 68243496021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MASTER TEAM d.o.o. za trgovinu i usluge</izvorni_sadrzaj>
    <derivirana_varijabla naziv="DomainObject.Predmet.ProtustrankaIDrugi_1">MASTER TEAM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MASTER TEAM d.o.o. za trgovinu i usluge, OIB 68243496021, Martićeva 67, 10000 Zagreb</izvorni_sadrzaj>
    <derivirana_varijabla naziv="DomainObject.Predmet.ProtustrankaIDrugiAdressOIB_1">MASTER TEAM d.o.o. za trgovinu i usluge, OIB 68243496021,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TEAM d.o.o. za trgovinu i usluge</item>
      <item>RH MF POREZNA UPRAVA</item>
    </izvorni_sadrzaj>
    <derivirana_varijabla naziv="DomainObject.Predmet.SudioniciListNaziv_1">
      <item>MASTER TEAM d.o.o. za trgovinu i usluge</item>
      <item>RH MF POREZNA UPRAVA</item>
    </derivirana_varijabla>
  </DomainObject.Predmet.SudioniciListNaziv>
  <DomainObject.Predmet.SudioniciListAdressOIB>
    <izvorni_sadrzaj>
      <item>MASTER TEAM d.o.o. za trgovinu i usluge, OIB 68243496021, Martićeva 67,10000 Zagreb</item>
      <item>RH MF POREZNA UPRAVA, OIB 18683136487</item>
    </izvorni_sadrzaj>
    <derivirana_varijabla naziv="DomainObject.Predmet.SudioniciListAdressOIB_1">
      <item>MASTER TEAM d.o.o. za trgovinu i usluge, OIB 68243496021, Martićeva 67,10000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68243496021</item>
      <item>, OIB 18683136487</item>
    </izvorni_sadrzaj>
    <derivirana_varijabla naziv="DomainObject.Predmet.SudioniciListNazivOIB_1">
      <item>, OIB 68243496021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9473C-71DA-4D1F-861C-8CD28929B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3218</properties:Characters>
  <properties:Lines>116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2017-12-22T07:59:00Z</dcterms:created>
  <dc:creator>hermanj</dc:creator>
  <cp:lastModifiedBy>Danijela Sekulić</cp:lastModifiedBy>
  <cp:lastPrinted>2018-03-08T11:05:00Z</cp:lastPrinted>
  <dcterms:modified xmlns:xsi="http://www.w3.org/2001/XMLSchema-instance" xsi:type="dcterms:W3CDTF">2018-03-08T11:06:00Z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