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440af" w14:paraId="c6440af" w:rsidRDefault="00C5617A" w:rsidP="00C5617A" w:rsidR="00C5617A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</w:t>
      </w:r>
      <w:r w:rsidR="005C4B12">
        <w:t xml:space="preserve">                                          </w:t>
      </w:r>
      <w:r w:rsidR="00303E2C">
        <w:t>St-</w:t>
      </w:r>
      <w:r w:rsidR="0053224D">
        <w:t>2660</w:t>
      </w:r>
      <w:r w:rsidR="005C4B12">
        <w:t>/16-</w:t>
      </w:r>
      <w:r w:rsidR="007240EB">
        <w:t>12</w:t>
      </w:r>
      <w:r>
        <w:t xml:space="preserve">                                    </w:t>
      </w:r>
    </w:p>
    <w:p w:rsidRDefault="00C5617A" w:rsidP="00C5617A" w:rsidR="00C5617A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7D65B9" w:rsidP="00DA45F8" w:rsidR="008E360F" w:rsidRPr="0053224D">
      <w:pPr>
        <w:ind w:firstLine="708"/>
        <w:jc w:val="both"/>
        <w:rPr>
          <w:sz w:val="22"/>
          <w:szCs w:val="22"/>
        </w:rPr>
      </w:pPr>
      <w:r w:rsidRPr="00DF3BB3"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53224D">
        <w:t xml:space="preserve">ALFA-DRVO društvo s ograničenom odgovornošću za proizvodnju, trgovinu i usluge, OIB:40580836553, </w:t>
      </w:r>
      <w:proofErr w:type="spellStart"/>
      <w:r w:rsidR="0053224D">
        <w:t>Husain</w:t>
      </w:r>
      <w:proofErr w:type="spellEnd"/>
      <w:r w:rsidR="0053224D">
        <w:t xml:space="preserve"> (Grad Kutina), Petra Zrinskog 12</w:t>
      </w:r>
      <w:r w:rsidR="0053224D">
        <w:rPr>
          <w:sz w:val="22"/>
          <w:szCs w:val="22"/>
        </w:rPr>
        <w:t>,</w:t>
      </w:r>
      <w:r w:rsidR="001E249F">
        <w:t xml:space="preserve"> </w:t>
      </w:r>
      <w:r w:rsidR="002750A7">
        <w:t xml:space="preserve">dana </w:t>
      </w:r>
      <w:r w:rsidR="001E249F">
        <w:t>28</w:t>
      </w:r>
      <w:r w:rsidR="008E360F">
        <w:t xml:space="preserve">. </w:t>
      </w:r>
      <w:r w:rsidR="005C4B12">
        <w:t>lipnja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53224D" w:rsidR="00C5617A" w:rsidRPr="0053224D">
      <w:pPr>
        <w:jc w:val="both"/>
        <w:rPr>
          <w:sz w:val="22"/>
          <w:szCs w:val="22"/>
        </w:rPr>
      </w:pPr>
      <w:r>
        <w:t xml:space="preserve">I. Pozivaju se osobe koje imaju pravni interes za provedbom stečajnoga postupaka nad  dužnikom </w:t>
      </w:r>
      <w:r w:rsidR="0053224D">
        <w:t xml:space="preserve">ALFA-DRVO društvo s ograničenom odgovornošću za proizvodnju, trgovinu i usluge, OIB:40580836553, </w:t>
      </w:r>
      <w:proofErr w:type="spellStart"/>
      <w:r w:rsidR="0053224D">
        <w:t>Husain</w:t>
      </w:r>
      <w:proofErr w:type="spellEnd"/>
      <w:r w:rsidR="0053224D">
        <w:t xml:space="preserve"> (Grad Kutina), Petra Zrinskog 12</w:t>
      </w:r>
      <w:r w:rsidR="009D58C4">
        <w:t xml:space="preserve">, </w:t>
      </w:r>
      <w:r>
        <w:rPr>
          <w:lang w:val="pt-BR"/>
        </w:rPr>
        <w:t xml:space="preserve">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53224D">
        <w:t>2660</w:t>
      </w:r>
      <w:r w:rsidR="005C4B12">
        <w:t>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1E249F" w:rsidP="001E249F" w:rsidR="001E249F" w:rsidRPr="00C37D39">
      <w:pPr>
        <w:ind w:firstLine="709"/>
        <w:jc w:val="both"/>
      </w:pPr>
      <w:r w:rsidRPr="00C37D39">
        <w:t>Financijska agencija, Regionalni centar Zagreb, podnijela je ovom sudu prijedlog za otvaranje stečajnog postupka nad dužnikom</w:t>
      </w:r>
      <w:r>
        <w:t xml:space="preserve"> </w:t>
      </w:r>
      <w:r w:rsidR="00DA45F8">
        <w:t xml:space="preserve">ALFA-DRVO društvo s ograničenom odgovornošću za proizvodnju, trgovinu i usluge, OIB:40580836553, </w:t>
      </w:r>
      <w:proofErr w:type="spellStart"/>
      <w:r w:rsidR="00DA45F8">
        <w:t>Husain</w:t>
      </w:r>
      <w:proofErr w:type="spellEnd"/>
      <w:r w:rsidR="00DA45F8">
        <w:t xml:space="preserve"> (Grad Kutina), Petra Zrinskog 12.</w:t>
      </w:r>
    </w:p>
    <w:p w:rsidRDefault="00DA45F8" w:rsidP="00DA45F8" w:rsidR="00DA45F8">
      <w:pPr>
        <w:ind w:firstLine="709"/>
        <w:jc w:val="both"/>
      </w:pPr>
      <w:r w:rsidRPr="00E974B3">
        <w:t xml:space="preserve">Prijedlog je podnesen na temelju čl. </w:t>
      </w:r>
      <w:r>
        <w:t>444. st. 2</w:t>
      </w:r>
      <w:r w:rsidRPr="00E974B3">
        <w:t xml:space="preserve">. Stečajnog zakona („Narodne novine“ broj 71/15, dalje: SZ). Prema odredbi čl. </w:t>
      </w:r>
      <w:r>
        <w:t>444. st. 2</w:t>
      </w:r>
      <w:r w:rsidRPr="00E974B3">
        <w:t>. SZ-a Financijska agencija je dužna  podnijeti prijedlog</w:t>
      </w:r>
      <w:r>
        <w:t xml:space="preserve"> za otvaranje stečajnog postupka</w:t>
      </w:r>
      <w:r w:rsidRPr="00E974B3">
        <w:t xml:space="preserve"> za</w:t>
      </w:r>
      <w:r>
        <w:t xml:space="preserve"> pravne osobe koje na dan stupanja na snagu stečajnog zakona u Očevidniku</w:t>
      </w:r>
      <w:r w:rsidRPr="00E974B3">
        <w:t xml:space="preserve"> </w:t>
      </w:r>
      <w:r>
        <w:t>redoslijeda osnova za plaćanje imaju evidentirane neizvršene osnove za plaćanje u neprekinutom razdoblju od 120 dana:</w:t>
      </w:r>
    </w:p>
    <w:p w:rsidRDefault="00DA45F8" w:rsidP="00DA45F8" w:rsidR="00DA45F8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najkasnije osam mjeseci, ali ne ranije od šest mjeseci od dana stupanja na snagu stečajnog zakona za pravnu osobu koja u Očevidniku redoslijeda osnova za plaćanje ima evidentirane neizvršene osnove za plaćanje u neprekinutom razdoblju od 120 dana i jednog zaposlenog.</w:t>
      </w:r>
      <w:r w:rsidRPr="00CB19A0">
        <w:t xml:space="preserve">  </w:t>
      </w:r>
    </w:p>
    <w:p w:rsidRDefault="00DA45F8" w:rsidP="00DA45F8" w:rsidR="00DA45F8" w:rsidRPr="00CB19A0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</w:t>
      </w:r>
      <w:r w:rsidRPr="00CB19A0">
        <w:t xml:space="preserve">  </w:t>
      </w:r>
    </w:p>
    <w:p w:rsidRDefault="00DA45F8" w:rsidP="00DA45F8" w:rsidR="00DA45F8">
      <w:pPr>
        <w:ind w:firstLine="709"/>
        <w:jc w:val="both"/>
      </w:pPr>
      <w:r w:rsidRPr="00E974B3">
        <w:lastRenderedPageBreak/>
        <w:t xml:space="preserve">Financijska agencija, kao predlagatelj, navela je u prijedlogu za otvaranje stečajnog postupka kako dužnik na dan </w:t>
      </w:r>
      <w:r>
        <w:t>1. rujna</w:t>
      </w:r>
      <w:r w:rsidRPr="00E974B3">
        <w:t xml:space="preserve"> 201</w:t>
      </w:r>
      <w:r>
        <w:t>5</w:t>
      </w:r>
      <w:r w:rsidRPr="00E974B3">
        <w:t xml:space="preserve">. u Očevidniku redoslijeda osnova za plaćanje ima evidentirane neizvršene osnove za plaćanje u neprekinutom razdoblju od </w:t>
      </w:r>
      <w:r>
        <w:t>184</w:t>
      </w:r>
      <w:r w:rsidRPr="00E974B3">
        <w:t xml:space="preserve"> dana, u ukupnom iznosu od </w:t>
      </w:r>
      <w:r>
        <w:t>327.476,90</w:t>
      </w:r>
      <w:r w:rsidRPr="00E974B3">
        <w:t xml:space="preserve"> kn, kao i</w:t>
      </w:r>
      <w:r>
        <w:t xml:space="preserve"> da dužnik ima 1 zaposlenih</w:t>
      </w:r>
      <w:r w:rsidRPr="000A7817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A45F8" w:rsidP="00DA45F8" w:rsidR="00DA45F8" w:rsidRPr="000A7817">
      <w:pPr>
        <w:ind w:firstLine="709"/>
        <w:jc w:val="both"/>
      </w:pPr>
    </w:p>
    <w:p w:rsidRDefault="00DA45F8" w:rsidP="00DA45F8" w:rsidR="00DA45F8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7D65B9" w:rsidP="00C5617A" w:rsidR="007D65B9">
      <w:pPr>
        <w:pStyle w:val="Tijeloteksta"/>
        <w:ind w:firstLine="708"/>
      </w:pPr>
    </w:p>
    <w:p w:rsidRDefault="00C5617A" w:rsidP="005B63BF" w:rsidR="001E249F">
      <w:pPr>
        <w:pStyle w:val="Tijeloteksta"/>
        <w:ind w:firstLine="708"/>
      </w:pPr>
      <w:r>
        <w:t xml:space="preserve">Sud je rješenjem od </w:t>
      </w:r>
      <w:r w:rsidR="001E249F">
        <w:t>19</w:t>
      </w:r>
      <w:r w:rsidR="007D0292">
        <w:t>. travnja</w:t>
      </w:r>
      <w:r>
        <w:t xml:space="preserve"> 201</w:t>
      </w:r>
      <w:r w:rsidR="007D0292">
        <w:t>7</w:t>
      </w:r>
      <w:r>
        <w:t xml:space="preserve">. pokrenuo prethodni postupak nad dužnikom, te odredio i održao ročište radi očitovanja o prijedlogu </w:t>
      </w:r>
      <w:r w:rsidR="007D0292">
        <w:t>za otvaranje stečajnog postupka.</w:t>
      </w:r>
      <w:r>
        <w:t xml:space="preserve"> Podnositelj prijedloga u ovosudni spis dostavio je pisano očitovanje za ročište u kojem navodi da u cijelosti ostaje kod navoda iz podnesenog prijedloga </w:t>
      </w:r>
      <w:r w:rsidR="000B7435">
        <w:t>za otvara</w:t>
      </w:r>
      <w:r w:rsidR="002F0131">
        <w:t xml:space="preserve">nje stečajnog postupka. </w:t>
      </w:r>
      <w:r w:rsidR="005B63BF">
        <w:t xml:space="preserve">Zakonski zastupnik dužnika uredno pozvan na ročište nije pristupio, </w:t>
      </w:r>
      <w:r w:rsidR="00DA45F8">
        <w:t>isto tako nije dostavio ni pisano očitovanje za ročište.</w:t>
      </w:r>
    </w:p>
    <w:p w:rsidRDefault="00DA45F8" w:rsidP="005B63BF" w:rsidR="00DA45F8">
      <w:pPr>
        <w:pStyle w:val="Tijeloteksta"/>
        <w:ind w:firstLine="708"/>
      </w:pPr>
    </w:p>
    <w:p w:rsidRDefault="005C4B12" w:rsidP="00C5617A" w:rsidR="005C4B12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DA45F8">
        <w:t>16</w:t>
      </w:r>
      <w:r w:rsidR="00243C31">
        <w:t xml:space="preserve"> spisa).</w:t>
      </w:r>
      <w:r>
        <w:t xml:space="preserve"> </w:t>
      </w:r>
    </w:p>
    <w:p w:rsidRDefault="00D4179B" w:rsidP="00C5617A" w:rsidR="00D4179B">
      <w:pPr>
        <w:pStyle w:val="Tijeloteksta"/>
        <w:ind w:firstLine="708"/>
      </w:pPr>
    </w:p>
    <w:p w:rsidRDefault="00C5617A" w:rsidP="00C5617A" w:rsidR="00C5617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4179B" w:rsidP="00C5617A" w:rsidR="00D4179B">
      <w:pPr>
        <w:pStyle w:val="Tijeloteksta"/>
      </w:pPr>
    </w:p>
    <w:p w:rsidRDefault="00C5617A" w:rsidP="00C5617A" w:rsidR="00C5617A">
      <w:pPr>
        <w:jc w:val="both"/>
      </w:pPr>
      <w:r>
        <w:tab/>
        <w:t>U smislu citirane odredbe čl. 132. st. 1. SZ-a pozvane su osobe koje imaju pravni interes za provedbom stečajnoga postupka predujmiti troškova prethodnoga i otvorenoga stečajnog postupka u ukupnom iznosu  20.000,00 kn i to za: nagra</w:t>
      </w:r>
      <w:r w:rsidR="00243C31">
        <w:t xml:space="preserve">du stečajnom upravitelju ukupno </w:t>
      </w:r>
      <w:r>
        <w:t xml:space="preserve">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D4179B" w:rsidP="00C5617A" w:rsidR="00D4179B">
      <w:pPr>
        <w:jc w:val="both"/>
      </w:pPr>
    </w:p>
    <w:p w:rsidRDefault="00C5617A" w:rsidP="00C5617A" w:rsidR="00C5617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7D65B9" w:rsidP="00C5617A" w:rsidR="007D65B9">
      <w:pPr>
        <w:jc w:val="both"/>
      </w:pPr>
    </w:p>
    <w:p w:rsidRDefault="007D65B9" w:rsidP="00C5617A" w:rsidR="007D65B9">
      <w:pPr>
        <w:jc w:val="both"/>
      </w:pPr>
    </w:p>
    <w:p w:rsidRDefault="002F0131" w:rsidP="00C5617A" w:rsidR="002F0131">
      <w:pPr>
        <w:jc w:val="both"/>
      </w:pPr>
    </w:p>
    <w:p w:rsidRDefault="005B63BF" w:rsidP="00C5617A" w:rsidR="005B63BF">
      <w:pPr>
        <w:jc w:val="both"/>
      </w:pPr>
    </w:p>
    <w:p w:rsidRDefault="005B63BF" w:rsidP="00C5617A" w:rsidR="005B63BF">
      <w:pPr>
        <w:jc w:val="both"/>
      </w:pPr>
    </w:p>
    <w:p w:rsidRDefault="001E249F" w:rsidP="00C5617A" w:rsidR="001E249F">
      <w:pPr>
        <w:jc w:val="both"/>
      </w:pPr>
    </w:p>
    <w:p w:rsidRDefault="001E249F" w:rsidP="00C5617A" w:rsidR="001E249F">
      <w:pPr>
        <w:jc w:val="both"/>
      </w:pPr>
    </w:p>
    <w:p w:rsidRDefault="007D65B9" w:rsidP="00C5617A" w:rsidR="007D65B9">
      <w:pPr>
        <w:jc w:val="both"/>
      </w:pPr>
    </w:p>
    <w:p w:rsidRDefault="00C5617A" w:rsidP="00243C31" w:rsidR="00C5617A">
      <w:pPr>
        <w:ind w:firstLine="708"/>
        <w:jc w:val="both"/>
      </w:pPr>
      <w:r>
        <w:t>Slijedom svega prethodno iznesenog, doneseno je ovo rješenje.</w:t>
      </w:r>
    </w:p>
    <w:p w:rsidRDefault="00C5617A" w:rsidP="00C5617A" w:rsidR="00C5617A">
      <w:pPr>
        <w:jc w:val="both"/>
      </w:pPr>
      <w:r>
        <w:tab/>
        <w:t xml:space="preserve"> </w:t>
      </w:r>
    </w:p>
    <w:p w:rsidRDefault="00C5617A" w:rsidP="00C5617A" w:rsidR="00C5617A">
      <w:pPr>
        <w:jc w:val="center"/>
      </w:pPr>
      <w:r>
        <w:t xml:space="preserve">U Zagrebu </w:t>
      </w:r>
      <w:r w:rsidR="00DA45F8">
        <w:t>28</w:t>
      </w:r>
      <w:r w:rsidR="00243C31">
        <w:t>. lipnja</w:t>
      </w:r>
      <w:r>
        <w:t xml:space="preserve"> 2017.</w:t>
      </w:r>
    </w:p>
    <w:p w:rsidRDefault="00C5617A" w:rsidP="00C5617A" w:rsidR="00C5617A">
      <w:r>
        <w:t xml:space="preserve">                     </w:t>
      </w:r>
    </w:p>
    <w:p w:rsidRDefault="00C5617A" w:rsidP="00C5617A" w:rsidR="00C5617A">
      <w:pPr>
        <w:jc w:val="center"/>
      </w:pPr>
      <w:r>
        <w:t xml:space="preserve">                                                                                                             </w:t>
      </w:r>
      <w:r w:rsidR="007D0292">
        <w:t xml:space="preserve">  </w:t>
      </w:r>
      <w:r>
        <w:t xml:space="preserve"> </w:t>
      </w:r>
      <w:r w:rsidR="007D0292">
        <w:t xml:space="preserve"> </w:t>
      </w:r>
      <w:r>
        <w:t>Sudac:</w:t>
      </w:r>
    </w:p>
    <w:p w:rsidRDefault="00C5617A" w:rsidP="00C5617A" w:rsidR="00C5617A">
      <w:pPr>
        <w:jc w:val="right"/>
      </w:pPr>
      <w:r>
        <w:t>Lucija Butigan</w:t>
      </w:r>
      <w:r w:rsidR="00D231B2">
        <w:t>, v.r.</w:t>
      </w:r>
      <w:r>
        <w:t xml:space="preserve"> </w:t>
      </w:r>
    </w:p>
    <w:p w:rsidRDefault="00C5617A" w:rsidP="00C5617A" w:rsidR="00C5617A">
      <w:r>
        <w:t>Uputa o pravnom lijeku:</w:t>
      </w:r>
    </w:p>
    <w:p w:rsidRDefault="00C5617A" w:rsidP="00C5617A" w:rsidR="00C5617A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D231B2" w:rsidP="000D5F6E" w:rsidR="00D231B2" w:rsidRPr="00AB60C9">
      <w:pPr>
        <w:jc w:val="both"/>
      </w:pPr>
    </w:p>
    <w:p w:rsidRDefault="00D231B2" w:rsidP="00DE2D2A" w:rsidR="00D231B2">
      <w:pPr>
        <w:ind w:left="1363"/>
        <w:jc w:val="both"/>
      </w:pPr>
      <w:r>
        <w:rPr>
          <w:color w:val="FFFFFF"/>
        </w:rPr>
        <w:t xml:space="preserve">ŽDO                                             </w:t>
      </w: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D231B2" w:rsidP="00DE2D2A" w:rsidR="00D231B2">
      <w:pPr>
        <w:ind w:left="1363"/>
        <w:jc w:val="both"/>
      </w:pPr>
      <w:r>
        <w:t xml:space="preserve">                                                                         Valentina </w:t>
      </w:r>
      <w:proofErr w:type="spellStart"/>
      <w:r>
        <w:t>Kranjčić</w:t>
      </w:r>
      <w:proofErr w:type="spellEnd"/>
    </w:p>
    <w:p w:rsidRDefault="00D231B2" w:rsidP="00C5617A" w:rsidR="00D231B2">
      <w:pPr>
        <w:jc w:val="both"/>
      </w:pPr>
      <w:bookmarkStart w:name="_GoBack" w:id="0"/>
      <w:bookmarkEnd w:id="0"/>
    </w:p>
    <w:p w:rsidRDefault="00C5617A" w:rsidP="00C5617A" w:rsidR="00C5617A" w:rsidRPr="00D231B2">
      <w:pPr>
        <w:rPr>
          <w:color w:val="FFFFFF"/>
        </w:rPr>
      </w:pPr>
    </w:p>
    <w:p w:rsidRDefault="007D0292" w:rsidR="00E33188" w:rsidRPr="00D231B2">
      <w:pPr>
        <w:rPr>
          <w:color w:val="FFFFFF"/>
        </w:rPr>
      </w:pPr>
      <w:r w:rsidRPr="00D231B2">
        <w:rPr>
          <w:color w:val="FFFFFF"/>
        </w:rPr>
        <w:t>DNA:</w:t>
      </w:r>
    </w:p>
    <w:p w:rsidRDefault="007D0292" w:rsidR="007D0292" w:rsidRPr="00D231B2">
      <w:pPr>
        <w:rPr>
          <w:color w:val="FFFFFF"/>
        </w:rPr>
      </w:pPr>
      <w:r w:rsidRPr="00D231B2">
        <w:rPr>
          <w:color w:val="FFFFFF"/>
        </w:rPr>
        <w:t>E-oglasna ploča</w:t>
      </w:r>
    </w:p>
    <w:sectPr w:rsidSect="005C4B12" w:rsidR="007D0292" w:rsidRPr="00D231B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0C59" w:rsidP="007D0292" w:rsidR="00C10C59">
      <w:r>
        <w:separator/>
      </w:r>
    </w:p>
  </w:endnote>
  <w:endnote w:id="0" w:type="continuationSeparator">
    <w:p w:rsidRDefault="00C10C59" w:rsidP="007D0292" w:rsidR="00C10C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0C59" w:rsidP="007D0292" w:rsidR="00C10C59">
      <w:r>
        <w:separator/>
      </w:r>
    </w:p>
  </w:footnote>
  <w:footnote w:id="0" w:type="continuationSeparator">
    <w:p w:rsidRDefault="00C10C59" w:rsidP="007D0292" w:rsidR="00C10C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6709796"/>
      <w:docPartObj>
        <w:docPartGallery w:val="Page Numbers (Top of Page)"/>
        <w:docPartUnique/>
      </w:docPartObj>
    </w:sdtPr>
    <w:sdtEndPr/>
    <w:sdtContent>
      <w:p w:rsidRDefault="005C4B12" w:rsidR="005C4B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1B2">
          <w:rPr>
            <w:noProof/>
          </w:rPr>
          <w:t>3</w:t>
        </w:r>
        <w:r>
          <w:fldChar w:fldCharType="end"/>
        </w:r>
      </w:p>
    </w:sdtContent>
  </w:sdt>
  <w:p w:rsidRDefault="007D65B9" w:rsidP="007D65B9" w:rsidR="007D65B9">
    <w:pPr>
      <w:pStyle w:val="Odlomakpopisa"/>
      <w:ind w:left="1069"/>
      <w:jc w:val="right"/>
    </w:pPr>
    <w:r>
      <w:t>St-</w:t>
    </w:r>
    <w:r w:rsidR="00DA45F8">
      <w:t>2660</w:t>
    </w:r>
    <w:r>
      <w:t>/16-</w:t>
    </w:r>
  </w:p>
  <w:p w:rsidRDefault="007D0292" w:rsidR="007D02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0B7435"/>
    <w:rsid w:val="000F41C9"/>
    <w:rsid w:val="00143F17"/>
    <w:rsid w:val="001A25D6"/>
    <w:rsid w:val="001D62E1"/>
    <w:rsid w:val="001E249F"/>
    <w:rsid w:val="00243C31"/>
    <w:rsid w:val="00267D5F"/>
    <w:rsid w:val="002750A7"/>
    <w:rsid w:val="002F0131"/>
    <w:rsid w:val="00303E2C"/>
    <w:rsid w:val="00456987"/>
    <w:rsid w:val="0053224D"/>
    <w:rsid w:val="00555423"/>
    <w:rsid w:val="005B63BF"/>
    <w:rsid w:val="005C4B12"/>
    <w:rsid w:val="007240EB"/>
    <w:rsid w:val="007D0292"/>
    <w:rsid w:val="007D65B9"/>
    <w:rsid w:val="008710F7"/>
    <w:rsid w:val="00890A22"/>
    <w:rsid w:val="008E360F"/>
    <w:rsid w:val="009D58C4"/>
    <w:rsid w:val="00A7670D"/>
    <w:rsid w:val="00AB72B1"/>
    <w:rsid w:val="00BE3772"/>
    <w:rsid w:val="00C10C59"/>
    <w:rsid w:val="00C5617A"/>
    <w:rsid w:val="00D231B2"/>
    <w:rsid w:val="00D4179B"/>
    <w:rsid w:val="00D824B0"/>
    <w:rsid w:val="00DA45F8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72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B72B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2B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2B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2B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72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B72B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2B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2B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2B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St-2660/2016-12</izvorni_sadrzaj>
    <derivirana_varijabla naziv="DomainObject.Oznaka_1">St-2660/2016-12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2660</izvorni_sadrzaj>
    <derivirana_varijabla naziv="DomainObject.Predmet.Broj_1">2660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St-2660/2016</izvorni_sadrzaj>
    <derivirana_varijabla naziv="DomainObject.Predmet.OznakaBroj_1">St-2660/2016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ALFA-DRVO d.o.o. zastupanog po punomoćniku Izidora Vidović</izvorni_sadrzaj>
    <derivirana_varijabla naziv="DomainObject.Predmet.ProtustrankaFormated_1">  ALFA-DRVO d.o.o. zastupanog po punomoćniku Izidora Vidović</derivirana_varijabla>
  </DomainObject.Predmet.ProtustrankaFormated>
  <DomainObject.Predmet.ProtustrankaFormatedOIB>
    <izvorni_sadrzaj>  ALFA-DRVO d.o.o., OIB 40580836553 zastupanog po punomoćniku Izidora Vidović</izvorni_sadrzaj>
    <derivirana_varijabla naziv="DomainObject.Predmet.ProtustrankaFormatedOIB_1">  ALFA-DRVO d.o.o., OIB 40580836553 zastupanog po punomoćniku Izidora Vidović</derivirana_varijabla>
  </DomainObject.Predmet.ProtustrankaFormatedOIB>
  <DomainObject.Predmet.ProtustrankaFormatedWithAdress>
    <izvorni_sadrzaj> ALFA-DRVO d.o.o., Petra Zrinskog 12, 44320 Husain zastupanog po punomoćniku Izidora Vidović</izvorni_sadrzaj>
    <derivirana_varijabla naziv="DomainObject.Predmet.ProtustrankaFormatedWithAdress_1"> ALFA-DRVO d.o.o., Petra Zrinskog 12, 44320 Husain zastupanog po punomoćniku Izidora Vidović</derivirana_varijabla>
  </DomainObject.Predmet.ProtustrankaFormatedWithAdress>
  <DomainObject.Predmet.ProtustrankaFormatedWithAdressOIB>
    <izvorni_sadrzaj> ALFA-DRVO d.o.o., OIB 40580836553, Petra Zrinskog 12, 44320 Husain zastupanog po punomoćniku Izidora Vidović</izvorni_sadrzaj>
    <derivirana_varijabla naziv="DomainObject.Predmet.ProtustrankaFormatedWithAdressOIB_1"> ALFA-DRVO d.o.o., OIB 40580836553, Petra Zrinskog 12, 44320 Husain zastupanog po punomoćniku Izidora Vidović</derivirana_varijabla>
  </DomainObject.Predmet.ProtustrankaFormatedWithAdressOIB>
  <DomainObject.Predmet.ProtustrankaWithAdress>
    <izvorni_sadrzaj>ALFA-DRVO d.o.o. Petra Zrinskog 12, 44320 Husain</izvorni_sadrzaj>
    <derivirana_varijabla naziv="DomainObject.Predmet.ProtustrankaWithAdress_1">ALFA-DRVO d.o.o. Petra Zrinskog 12, 44320 Husain</derivirana_varijabla>
  </DomainObject.Predmet.ProtustrankaWithAdress>
  <DomainObject.Predmet.ProtustrankaWithAdressOIB>
    <izvorni_sadrzaj>ALFA-DRVO d.o.o., OIB 40580836553, Petra Zrinskog 12, 44320 Husain</izvorni_sadrzaj>
    <derivirana_varijabla naziv="DomainObject.Predmet.ProtustrankaWithAdressOIB_1">ALFA-DRVO d.o.o., OIB 40580836553, Petra Zrinskog 12, 44320 Husain</derivirana_varijabla>
  </DomainObject.Predmet.ProtustrankaWithAdressOIB>
  <DomainObject.Predmet.ProtustrankaNazivFormated>
    <izvorni_sadrzaj>ALFA-DRVO d.o.o.</izvorni_sadrzaj>
    <derivirana_varijabla naziv="DomainObject.Predmet.ProtustrankaNazivFormated_1">ALFA-DRVO d.o.o.</derivirana_varijabla>
  </DomainObject.Predmet.ProtustrankaNazivFormated>
  <DomainObject.Predmet.ProtustrankaNazivFormatedOIB>
    <izvorni_sadrzaj>ALFA-DRVO d.o.o., OIB 40580836553</izvorni_sadrzaj>
    <derivirana_varijabla naziv="DomainObject.Predmet.ProtustrankaNazivFormatedOIB_1">ALFA-DRVO d.o.o., OIB 40580836553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ALFA-DRVO d.o.o. zastupanog po punomoćniku Izidora Vidović</item>
    </izvorni_sadrzaj>
    <derivirana_varijabla naziv="DomainObject.Predmet.ProtuStrankaListFormated_1">
      <item>ALFA-DRVO d.o.o. zastupanog po punomoćniku Izidora Vidović</item>
    </derivirana_varijabla>
  </DomainObject.Predmet.ProtuStrankaListFormated>
  <DomainObject.Predmet.ProtuStrankaListFormatedOIB>
    <izvorni_sadrzaj>
      <item>ALFA-DRVO d.o.o., OIB 40580836553 zastupanog po punomoćniku Izidora Vidović</item>
    </izvorni_sadrzaj>
    <derivirana_varijabla naziv="DomainObject.Predmet.ProtuStrankaListFormatedOIB_1">
      <item>ALFA-DRVO d.o.o., OIB 40580836553 zastupanog po punomoćniku Izidora Vidović</item>
    </derivirana_varijabla>
  </DomainObject.Predmet.ProtuStrankaListFormatedOIB>
  <DomainObject.Predmet.ProtuStrankaListFormatedWithAdress>
    <izvorni_sadrzaj>
      <item>ALFA-DRVO d.o.o., Petra Zrinskog 12, 44320 Husain zastupanog po punomoćniku Izidora Vidović</item>
    </izvorni_sadrzaj>
    <derivirana_varijabla naziv="DomainObject.Predmet.ProtuStrankaListFormatedWithAdress_1">
      <item>ALFA-DRVO d.o.o., Petra Zrinskog 12, 44320 Husain zastupanog po punomoćniku Izidora Vidović</item>
    </derivirana_varijabla>
  </DomainObject.Predmet.ProtuStrankaListFormatedWithAdress>
  <DomainObject.Predmet.ProtuStrankaListFormatedWithAdressOIB>
    <izvorni_sadrzaj>
      <item>ALFA-DRVO d.o.o., OIB 40580836553, Petra Zrinskog 12, 44320 Husain zastupanog po punomoćniku Izidora Vidović</item>
    </izvorni_sadrzaj>
    <derivirana_varijabla naziv="DomainObject.Predmet.ProtuStrankaListFormatedWithAdressOIB_1">
      <item>ALFA-DRVO d.o.o., OIB 40580836553, Petra Zrinskog 12, 44320 Husain zastupanog po punomoćniku Izidora Vidović</item>
    </derivirana_varijabla>
  </DomainObject.Predmet.ProtuStrankaListFormatedWithAdressOIB>
  <DomainObject.Predmet.ProtuStrankaListNazivFormated>
    <izvorni_sadrzaj>
      <item>ALFA-DRVO d.o.o.</item>
    </izvorni_sadrzaj>
    <derivirana_varijabla naziv="DomainObject.Predmet.ProtuStrankaListNazivFormated_1">
      <item>ALFA-DRVO d.o.o.</item>
    </derivirana_varijabla>
  </DomainObject.Predmet.ProtuStrankaListNazivFormated>
  <DomainObject.Predmet.ProtuStrankaListNazivFormatedOIB>
    <izvorni_sadrzaj>
      <item>ALFA-DRVO d.o.o., OIB 40580836553</item>
    </izvorni_sadrzaj>
    <derivirana_varijabla naziv="DomainObject.Predmet.ProtuStrankaListNazivFormatedOIB_1">
      <item>ALFA-DRVO d.o.o., OIB 40580836553</item>
    </derivirana_varijabla>
  </DomainObject.Predmet.ProtuStrankaListNazivFormatedOIB>
  <DomainObject.Predmet.OstaliListFormated>
    <izvorni_sadrzaj>
      <item>Izidora Vidović punomoćnik sudionika u postupku ALFA-DRVO d.o.o.</item>
    </izvorni_sadrzaj>
    <derivirana_varijabla naziv="DomainObject.Predmet.OstaliListFormated_1">
      <item>Izidora Vidović punomoćnik sudionika u postupku ALFA-DRVO d.o.o.</item>
    </derivirana_varijabla>
  </DomainObject.Predmet.OstaliListFormated>
  <DomainObject.Predmet.OstaliListFormatedOIB>
    <izvorni_sadrzaj>
      <item>Izidora Vidović, OIB 48024319227 punomoćnik sudionika u postupku ALFA-DRVO d.o.o.</item>
    </izvorni_sadrzaj>
    <derivirana_varijabla naziv="DomainObject.Predmet.OstaliListFormatedOIB_1">
      <item>Izidora Vidović, OIB 48024319227 punomoćnik sudionika u postupku ALFA-DRVO d.o.o.</item>
    </derivirana_varijabla>
  </DomainObject.Predmet.OstaliListFormatedOIB>
  <DomainObject.Predmet.OstaliListFormatedWithAdress>
    <izvorni_sadrzaj>
      <item>Izidora Vidović, Petra Zrinskog 12, 44320 Husain punomoćnik sudionika u postupku ALFA-DRVO d.o.o.</item>
    </izvorni_sadrzaj>
    <derivirana_varijabla naziv="DomainObject.Predmet.OstaliListFormatedWithAdress_1">
      <item>Izidora Vidović, Petra Zrinskog 12, 44320 Husain punomoćnik sudionika u postupku ALFA-DRVO d.o.o.</item>
    </derivirana_varijabla>
  </DomainObject.Predmet.OstaliListFormatedWithAdress>
  <DomainObject.Predmet.OstaliListFormatedWithAdressOIB>
    <izvorni_sadrzaj>
      <item>Izidora Vidović, OIB 48024319227, Petra Zrinskog 12, 44320 Husain punomoćnik sudionika u postupku ALFA-DRVO d.o.o.</item>
    </izvorni_sadrzaj>
    <derivirana_varijabla naziv="DomainObject.Predmet.OstaliListFormatedWithAdressOIB_1">
      <item>Izidora Vidović, OIB 48024319227, Petra Zrinskog 12, 44320 Husain punomoćnik sudionika u postupku ALFA-DRVO d.o.o.</item>
    </derivirana_varijabla>
  </DomainObject.Predmet.OstaliListFormatedWithAdressOIB>
  <DomainObject.Predmet.OstaliListNazivFormated>
    <izvorni_sadrzaj>
      <item>Izidora Vidović</item>
    </izvorni_sadrzaj>
    <derivirana_varijabla naziv="DomainObject.Predmet.OstaliListNazivFormated_1">
      <item>Izidora Vidović</item>
    </derivirana_varijabla>
  </DomainObject.Predmet.OstaliListNazivFormated>
  <DomainObject.Predmet.OstaliListNazivFormatedOIB>
    <izvorni_sadrzaj>
      <item>Izidora Vidović, OIB 48024319227</item>
    </izvorni_sadrzaj>
    <derivirana_varijabla naziv="DomainObject.Predmet.OstaliListNazivFormatedOIB_1">
      <item>Izidora Vidović, OIB 48024319227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St-2660/2016-12</izvorni_sadrzaj>
    <derivirana_varijabla naziv="DomainObject.PoslovniBrojDokumenta_1">St-2660/2016-12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ALFA-DRVO d.o.o.</izvorni_sadrzaj>
    <derivirana_varijabla naziv="DomainObject.Predmet.ProtustrankaIDrugi_1">ALFA-DRVO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ALFA-DRVO d.o.o., OIB 40580836553, Petra Zrinskog 12, 44320 Husain</izvorni_sadrzaj>
    <derivirana_varijabla naziv="DomainObject.Predmet.ProtustrankaIDrugiAdressOIB_1">ALFA-DRVO d.o.o., OIB 40580836553, Petra Zrinskog 12, 44320 Husain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ALFA-DRVO d.o.o.</item>
      <item>Izidora Vidović</item>
    </izvorni_sadrzaj>
    <derivirana_varijabla naziv="DomainObject.Predmet.SudioniciListNaziv_1">
      <item>FINA Regionalni centar Zagreb</item>
      <item>ALFA-DRVO d.o.o.</item>
      <item>Izidora Vidović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ALFA-DRVO d.o.o., OIB 40580836553, Petra Zrinskog 12,44320 Husain</item>
      <item>Izidora Vidović, OIB 48024319227, Petra Zrinskog 12,44320 Husain</item>
    </izvorni_sadrzaj>
    <derivirana_varijabla naziv="DomainObject.Predmet.SudioniciListAdressOIB_1">
      <item>FINA Regionalni centar Zagreb, OIB 85821130368, Trg svibanjskih žrtava 1995. 1,10000 Zagreb</item>
      <item>ALFA-DRVO d.o.o., OIB 40580836553, Petra Zrinskog 12,44320 Husain</item>
      <item>Izidora Vidović, OIB 48024319227, Petra Zrinskog 12,44320 Husain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40580836553</item>
      <item>, OIB 48024319227</item>
    </izvorni_sadrzaj>
    <derivirana_varijabla naziv="DomainObject.Predmet.SudioniciListNazivOIB_1">
      <item>, OIB 85821130368</item>
      <item>, OIB 40580836553</item>
      <item>, OIB 48024319227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930</properties:Words>
  <properties:Characters>5254</properties:Characters>
  <properties:Lines>117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2017-06-28T07:52:00Z</dcterms:created>
  <dc:creator>Valentina Kranjčić</dc:creator>
  <cp:lastModifiedBy>Valentina Kranjčić</cp:lastModifiedBy>
  <cp:lastPrinted>2017-06-28T08:03:00Z</cp:lastPrinted>
  <dcterms:modified xmlns:xsi="http://www.w3.org/2001/XMLSchema-instance" xsi:type="dcterms:W3CDTF">2017-06-28T08:04:00Z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St-2660/2016-12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