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01e1b" w14:paraId="1f01e1b" w:rsidRDefault="00AB4602" w:rsidP="00A82C7F" w:rsidR="00A82C7F" w:rsidRPr="00A82C7F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A82C7F" w:rsidRPr="00A82C7F">
        <w:rPr>
          <w:rFonts w:cs="Times New Roman"/>
        </w:rPr>
        <w:t xml:space="preserve">      REPUBLIKA HRVATSKA</w:t>
      </w: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 xml:space="preserve"> TRGOVAČKI SUD U ZAGREBU</w:t>
      </w: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 xml:space="preserve">       Stalna služba u Karlovcu </w:t>
      </w:r>
    </w:p>
    <w:p w:rsidRDefault="00A82C7F" w:rsidP="00A82C7F" w:rsidR="00A82C7F">
      <w:pPr>
        <w:spacing w:after="0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Karlovac, Trg hrvatskih branitelja 1/II</w:t>
      </w: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R E P U B L I K A   H R V A T S  K A</w:t>
      </w: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ab/>
        <w:t>R J E Š E N J E</w:t>
      </w: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stečajnim dužnikom VUGOS d.o.o., Donje Vino, Donje Vino 1c, OIB: 98321998412, 13. prosinca 2017.</w:t>
      </w:r>
    </w:p>
    <w:p w:rsidRDefault="00A82C7F" w:rsidP="00A82C7F" w:rsid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r i j e š i o   j e</w:t>
      </w: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A82C7F">
        <w:rPr>
          <w:rFonts w:cs="Times New Roman" w:eastAsia="Times New Roman"/>
          <w:lang w:eastAsia="hr-HR"/>
        </w:rPr>
        <w:t>Privremenom stečajnom upravitelju Miljenku Mariniću, Zagreb, Lopudska 1, OIB: 34668485052, određuje se jednokratna nagrada za poslove obavljene u prethodnom postupku u iznosu od 3.000,00 kn bruto.</w:t>
      </w:r>
    </w:p>
    <w:p w:rsidRDefault="00A82C7F" w:rsidP="00A82C7F" w:rsidR="00A82C7F" w:rsidRPr="00A82C7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A82C7F" w:rsidP="00A82C7F" w:rsidR="00A82C7F" w:rsidRPr="00A82C7F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A82C7F">
        <w:rPr>
          <w:rFonts w:cs="Times New Roman" w:eastAsia="Times New Roman"/>
          <w:lang w:eastAsia="hr-HR"/>
        </w:rPr>
        <w:t>Nalaže se računovodstvu ovog suda da privremenom stečajnom upravitelju Miljenku Mariniću, Zagreb, Lopudska 1, OIB: 34668485052, isplati po pravomoćnosti ovog rješenja iznos iz točke 1. ovog rješenja na žiro račun IBAN: HR38230600003117644288 kod Zagrebačke banke d.d. Zagreb, na teret Fonda za namirenje troškova stečajnog postupka.</w:t>
      </w:r>
    </w:p>
    <w:p w:rsidRDefault="00A82C7F" w:rsidP="00A82C7F" w:rsidR="00A82C7F" w:rsidRPr="00A82C7F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Obrazloženje</w:t>
      </w: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Rješenjem ovog suda posl. broj St-471/17 od 6. ožujka 2017. imenovan je za privremenog stečajnog upravitelja Miljenko Marinić, Zagreb, Lopudska 1, OIB: 34668485052.</w:t>
      </w: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Privremeni stečajni upravitelj je podneskom od 6. prosinca 2017. predložio da mu sud odredi nagradu za rad.</w:t>
      </w: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dalje:SZ) vodeći računa o složenosti poslova koje je obavio.</w:t>
      </w:r>
    </w:p>
    <w:p w:rsidRDefault="00A82C7F" w:rsidP="00A82C7F" w:rsid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Slijedom navedenog odlučeno je kao u izreci</w:t>
      </w:r>
    </w:p>
    <w:p w:rsidRDefault="00A82C7F" w:rsidP="00A82C7F" w:rsidR="00A82C7F" w:rsidRPr="00A82C7F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center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U Karlovcu 13. prosinca 2017.</w:t>
      </w:r>
    </w:p>
    <w:p w:rsidRDefault="00A82C7F" w:rsidP="00A82C7F" w:rsidR="00A82C7F" w:rsidRPr="00A82C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 xml:space="preserve">   Stečajni sudac:</w:t>
      </w:r>
    </w:p>
    <w:p w:rsidRDefault="00A82C7F" w:rsidP="00A82C7F" w:rsidR="00A82C7F" w:rsidRPr="00A82C7F">
      <w:pPr>
        <w:spacing w:after="0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A82C7F" w:rsidP="00A82C7F" w:rsidR="00A82C7F" w:rsidRPr="00A82C7F">
      <w:pPr>
        <w:spacing w:after="0"/>
        <w:jc w:val="both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spacing w:after="0"/>
        <w:jc w:val="right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Za točnost otpravka-ovlašteni službenik:</w:t>
      </w:r>
    </w:p>
    <w:p w:rsidRDefault="00A82C7F" w:rsidP="00A82C7F" w:rsidR="00A82C7F" w:rsidRPr="00A82C7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Draženka Prpić</w:t>
      </w:r>
    </w:p>
    <w:p w:rsidRDefault="00A82C7F" w:rsidP="00A82C7F" w:rsidR="00A82C7F" w:rsidRPr="00A82C7F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A82C7F" w:rsidP="00A82C7F" w:rsidR="00A82C7F" w:rsidRPr="00A82C7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PRAVNA POUKA:</w:t>
      </w:r>
    </w:p>
    <w:p w:rsidRDefault="00A82C7F" w:rsidP="00A82C7F" w:rsidR="00A82C7F" w:rsidRPr="00A82C7F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A82C7F" w:rsidP="00A82C7F" w:rsidR="00A82C7F" w:rsidRPr="00A82C7F">
      <w:pPr>
        <w:spacing w:after="0"/>
        <w:ind w:left="720"/>
        <w:rPr>
          <w:rFonts w:cs="Times New Roman" w:eastAsia="Times New Roman"/>
          <w:lang w:eastAsia="hr-HR"/>
        </w:rPr>
      </w:pPr>
      <w:r w:rsidRPr="00A82C7F">
        <w:rPr>
          <w:rFonts w:cs="Times New Roman" w:eastAsia="Times New Roman"/>
          <w:lang w:eastAsia="hr-HR"/>
        </w:rPr>
        <w:t xml:space="preserve"> 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80261412"/>
      <w:docPartObj>
        <w:docPartGallery w:val="Page Numbers (Top of Page)"/>
        <w:docPartUnique/>
      </w:docPartObj>
    </w:sdtPr>
    <w:sdtContent>
      <w:p w:rsidRDefault="00A82C7F" w:rsidR="00A82C7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A82C7F" w:rsidR="008333A9">
    <w:pPr>
      <w:pStyle w:val="Zaglavlje"/>
    </w:pPr>
    <w:r>
      <w:t>1 St-471/17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C7F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400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2017.</izvorni_sadrzaj>
    <derivirana_varijabla naziv="DomainObject.DatumDonosenjaOdluke_1">13.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St-471/2017-23</izvorni_sadrzaj>
    <derivirana_varijabla naziv="DomainObject.Oznaka_1">St-471/2017-23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</izvorni_sadrzaj>
    <derivirana_varijabla naziv="DomainObject.Predmet.Broj_1">471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2017.</izvorni_sadrzaj>
    <derivirana_varijabla naziv="DomainObject.Predmet.DatumOsnivanja_1">13.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St-471/2017</izvorni_sadrzaj>
    <derivirana_varijabla naziv="DomainObject.Predmet.OznakaBroj_1">St-471/2017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VUGOS društvo s ograničenom odgovornošću za turizam i ugostiteljstvo zastupanog po punomoćniku Boris Vuglec; Odvjetnik Mijo Golub</izvorni_sadrzaj>
    <derivirana_varijabla naziv="DomainObject.Predmet.ProtustrankaFormated_1">  VUGOS društvo s ograničenom odgovornošću za turizam i ugostiteljstvo zastupanog po punomoćniku Boris Vuglec; Odvjetnik Mijo Golub</derivirana_varijabla>
  </DomainObject.Predmet.ProtustrankaFormated>
  <DomainObject.Predmet.ProtustrankaFormatedOIB>
    <izvorni_sadrzaj>  VUGOS društvo s ograničenom odgovornošću za turizam i ugostiteljstvo, OIB 98321998412 zastupanog po punomoćniku Boris Vuglec; Odvjetnik Mijo Golub</izvorni_sadrzaj>
    <derivirana_varijabla naziv="DomainObject.Predmet.ProtustrankaFormatedOIB_1">  VUGOS društvo s ograničenom odgovornošću za turizam i ugostiteljstvo, OIB 98321998412 zastupanog po punomoćniku Boris Vuglec; Odvjetnik Mijo Golub</derivirana_varijabla>
  </DomainObject.Predmet.ProtustrankaFormatedOIB>
  <DomainObject.Predmet.ProtustrankaFormatedWithAdress>
    <izvorni_sadrzaj> VUGOS društvo s ograničenom odgovornošću za turizam i ugostiteljstvo, Donje Vino 1/C, 49217 Donje Vino zastupanog po punomoćniku Boris Vuglec; Odvjetnik Mijo Golub</izvorni_sadrzaj>
    <derivirana_varijabla naziv="DomainObject.Predmet.ProtustrankaFormatedWithAdress_1"> VUGOS društvo s ograničenom odgovornošću za turizam i ugostiteljstvo, Donje Vino 1/C, 49217 Donje Vino zastupanog po punomoćniku Boris Vuglec; Odvjetnik Mijo Golub</derivirana_varijabla>
  </DomainObject.Predmet.ProtustrankaFormatedWithAdress>
  <DomainObject.Predmet.ProtustrankaFormatedWithAdressOIB>
    <izvorni_sadrzaj> VUGOS društvo s ograničenom odgovornošću za turizam i ugostiteljstvo, OIB 98321998412, Donje Vino 1/C, 49217 Donje Vino zastupanog po punomoćniku Boris Vuglec; Odvjetnik Mijo Golub</izvorni_sadrzaj>
    <derivirana_varijabla naziv="DomainObject.Predmet.ProtustrankaFormatedWithAdressOIB_1"> VUGOS društvo s ograničenom odgovornošću za turizam i ugostiteljstvo, OIB 98321998412, Donje Vino 1/C, 49217 Donje Vino zastupanog po punomoćniku Boris Vuglec; Odvjetnik Mijo Golub</derivirana_varijabla>
  </DomainObject.Predmet.ProtustrankaFormatedWithAdressOIB>
  <DomainObject.Predmet.ProtustrankaWithAdress>
    <izvorni_sadrzaj>VUGOS društvo s ograničenom odgovornošću za turizam i ugostiteljstvo Donje Vino 1/C, 49217 Donje Vino</izvorni_sadrzaj>
    <derivirana_varijabla naziv="DomainObject.Predmet.ProtustrankaWithAdress_1">VUGOS društvo s ograničenom odgovornošću za turizam i ugostiteljstvo Donje Vino 1/C, 49217 Donje Vino</derivirana_varijabla>
  </DomainObject.Predmet.ProtustrankaWithAdress>
  <DomainObject.Predmet.ProtustrankaWithAdressOIB>
    <izvorni_sadrzaj>VUGOS društvo s ograničenom odgovornošću za turizam i ugostiteljstvo, OIB 98321998412, Donje Vino 1/C, 49217 Donje Vino</izvorni_sadrzaj>
    <derivirana_varijabla naziv="DomainObject.Predmet.ProtustrankaWithAdressOIB_1">VUGOS društvo s ograničenom odgovornošću za turizam i ugostiteljstvo, OIB 98321998412, Donje Vino 1/C, 49217 Donje Vino</derivirana_varijabla>
  </DomainObject.Predmet.ProtustrankaWithAdressOIB>
  <DomainObject.Predmet.ProtustrankaNazivFormated>
    <izvorni_sadrzaj>VUGOS društvo s ograničenom odgovornošću za turizam i ugostiteljstvo</izvorni_sadrzaj>
    <derivirana_varijabla naziv="DomainObject.Predmet.ProtustrankaNazivFormated_1">VUGOS društvo s ograničenom odgovornošću za turizam i ugostiteljstvo</derivirana_varijabla>
  </DomainObject.Predmet.ProtustrankaNazivFormated>
  <DomainObject.Predmet.ProtustrankaNazivFormatedOIB>
    <izvorni_sadrzaj>VUGOS društvo s ograničenom odgovornošću za turizam i ugostiteljstvo, OIB 98321998412</izvorni_sadrzaj>
    <derivirana_varijabla naziv="DomainObject.Predmet.ProtustrankaNazivFormatedOIB_1">VUGOS društvo s ograničenom odgovornošću za turizam i ugostiteljstvo, OIB 98321998412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VUGOS društvo s ograničenom odgovornošću za turizam i ugostiteljstvo zastupanog po punomoćniku Boris Vuglec; Odvjetnik Mijo Golub</item>
    </izvorni_sadrzaj>
    <derivirana_varijabla naziv="DomainObject.Predmet.ProtuStrankaListFormated_1">
      <item>VUGOS društvo s ograničenom odgovornošću za turizam i ugostiteljstvo zastupanog po punomoćniku Boris Vuglec; Odvjetnik Mijo Golub</item>
    </derivirana_varijabla>
  </DomainObject.Predmet.ProtuStrankaListFormated>
  <DomainObject.Predmet.ProtuStrankaListFormatedOIB>
    <izvorni_sadrzaj>
      <item>VUGOS društvo s ograničenom odgovornošću za turizam i ugostiteljstvo, OIB 98321998412 zastupanog po punomoćniku Boris Vuglec; Odvjetnik Mijo Golub</item>
    </izvorni_sadrzaj>
    <derivirana_varijabla naziv="DomainObject.Predmet.ProtuStrankaListFormatedOIB_1">
      <item>VUGOS društvo s ograničenom odgovornošću za turizam i ugostiteljstvo, OIB 98321998412 zastupanog po punomoćniku Boris Vuglec; Odvjetnik Mijo Golub</item>
    </derivirana_varijabla>
  </DomainObject.Predmet.ProtuStrankaListFormatedOIB>
  <DomainObject.Predmet.ProtuStrankaListFormatedWithAdress>
    <izvorni_sadrzaj>
      <item>VUGOS društvo s ograničenom odgovornošću za turizam i ugostiteljstvo, Donje Vino 1/C, 49217 Donje Vino zastupanog po punomoćniku Boris Vuglec; Odvjetnik Mijo Golub</item>
    </izvorni_sadrzaj>
    <derivirana_varijabla naziv="DomainObject.Predmet.ProtuStrankaListFormatedWithAdress_1">
      <item>VUGOS društvo s ograničenom odgovornošću za turizam i ugostiteljstvo, Donje Vino 1/C, 49217 Donje Vino zastupanog po punomoćniku Boris Vuglec; Odvjetnik Mijo Golub</item>
    </derivirana_varijabla>
  </DomainObject.Predmet.ProtuStrankaListFormatedWithAdress>
  <DomainObject.Predmet.ProtuStrankaListFormatedWithAdressOIB>
    <izvorni_sadrzaj>
      <item>VUGOS društvo s ograničenom odgovornošću za turizam i ugostiteljstvo, OIB 98321998412, Donje Vino 1/C, 49217 Donje Vino zastupanog po punomoćniku Boris Vuglec; Odvjetnik Mijo Golub</item>
    </izvorni_sadrzaj>
    <derivirana_varijabla naziv="DomainObject.Predmet.ProtuStrankaListFormatedWithAdressOIB_1">
      <item>VUGOS društvo s ograničenom odgovornošću za turizam i ugostiteljstvo, OIB 98321998412, Donje Vino 1/C, 49217 Donje Vino zastupanog po punomoćniku Boris Vuglec; Odvjetnik Mijo Golub</item>
    </derivirana_varijabla>
  </DomainObject.Predmet.ProtuStrankaListFormatedWithAdressOIB>
  <DomainObject.Predmet.ProtuStrankaListNazivFormated>
    <izvorni_sadrzaj>
      <item>VUGOS društvo s ograničenom odgovornošću za turizam i ugostiteljstvo</item>
    </izvorni_sadrzaj>
    <derivirana_varijabla naziv="DomainObject.Predmet.ProtuStrankaListNazivFormated_1">
      <item>VUGOS društvo s ograničenom odgovornošću za turizam i ugostiteljstvo</item>
    </derivirana_varijabla>
  </DomainObject.Predmet.ProtuStrankaListNazivFormated>
  <DomainObject.Predmet.ProtuStrankaListNazivFormatedOIB>
    <izvorni_sadrzaj>
      <item>VUGOS društvo s ograničenom odgovornošću za turizam i ugostiteljstvo, OIB 98321998412</item>
    </izvorni_sadrzaj>
    <derivirana_varijabla naziv="DomainObject.Predmet.ProtuStrankaListNazivFormatedOIB_1">
      <item>VUGOS društvo s ograničenom odgovornošću za turizam i ugostiteljstvo, OIB 98321998412</item>
    </derivirana_varijabla>
  </DomainObject.Predmet.ProtuStrankaListNazivFormatedOIB>
  <DomainObject.Predmet.OstaliListFormated>
    <izvorni_sadrzaj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_1">
      <item>Boris Vuglec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>
  <DomainObject.Predmet.OstaliListFormatedOIB>
    <izvorni_sadrzaj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izvorni_sadrzaj>
    <derivirana_varijabla naziv="DomainObject.Predmet.OstaliListFormatedOIB_1">
      <item>Boris Vuglec, OIB 46735852153 punomoćnik sudionika u postupku VUGOS društvo s ograničenom odgovornošću za turizam i ugostiteljstvo</item>
      <item>Odvjetnik Mijo Golub punomoćnik sudionika u postupku VUGOS društvo s ograničenom odgovornošću za turizam i ugostiteljstvo</item>
    </derivirana_varijabla>
  </DomainObject.Predmet.OstaliListFormatedOIB>
  <DomainObject.Predmet.OstaliListFormatedWithAdress>
    <izvorni_sadrzaj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_1">
      <item>Boris Vuglec,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>
  <DomainObject.Predmet.OstaliListFormatedWithAdressOIB>
    <izvorni_sadrzaj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izvorni_sadrzaj>
    <derivirana_varijabla naziv="DomainObject.Predmet.OstaliListFormatedWithAdressOIB_1">
      <item>Boris Vuglec, OIB 46735852153, Donje Vino 1c, 49217 Donje Vino punomoćnik sudionika u postupku VUGOS društvo s ograničenom odgovornošću za turizam i ugostiteljstvo</item>
      <item>Odvjetnik Mijo Golub, Zadarska 77, 10000 Zagreb punomoćnik sudionika u postupku VUGOS društvo s ograničenom odgovornošću za turizam i ugostiteljstvo</item>
    </derivirana_varijabla>
  </DomainObject.Predmet.OstaliListFormatedWithAdressOIB>
  <DomainObject.Predmet.OstaliListNazivFormated>
    <izvorni_sadrzaj>
      <item>Boris Vuglec</item>
      <item>Odvjetnik Mijo Golub</item>
    </izvorni_sadrzaj>
    <derivirana_varijabla naziv="DomainObject.Predmet.OstaliListNazivFormated_1">
      <item>Boris Vuglec</item>
      <item>Odvjetnik Mijo Golub</item>
    </derivirana_varijabla>
  </DomainObject.Predmet.OstaliListNazivFormated>
  <DomainObject.Predmet.OstaliListNazivFormatedOIB>
    <izvorni_sadrzaj>
      <item>Boris Vuglec, OIB 46735852153</item>
      <item>Odvjetnik Mijo Golub</item>
    </izvorni_sadrzaj>
    <derivirana_varijabla naziv="DomainObject.Predmet.OstaliListNazivFormatedOIB_1">
      <item>Boris Vuglec, OIB 46735852153</item>
      <item>Odvjetnik Mijo Golub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St-471/2017-23</izvorni_sadrzaj>
    <derivirana_varijabla naziv="DomainObject.PoslovniBrojDokumenta_1">St-471/2017-23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VUGOS društvo s ograničenom odgovornošću za turizam i ugostiteljstvo</izvorni_sadrzaj>
    <derivirana_varijabla naziv="DomainObject.Predmet.ProtustrankaIDrugi_1">VUGOS društvo s ograničenom odgovornošću za turizam i ugostiteljstvo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VUGOS društvo s ograničenom odgovornošću za turizam i ugostiteljstvo, OIB 98321998412, Donje Vino 1/C, 49217 Donje Vino</izvorni_sadrzaj>
    <derivirana_varijabla naziv="DomainObject.Predmet.ProtustrankaIDrugiAdressOIB_1">VUGOS društvo s ograničenom odgovornošću za turizam i ugostiteljstvo, OIB 98321998412, Donje Vino 1/C, 49217 Donje Vino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VUGOS društvo s ograničenom odgovornošću za turizam i ugostiteljstvo</item>
      <item>Boris Vuglec</item>
      <item>Odvjetnik Mijo Golub</item>
    </izvorni_sadrzaj>
    <derivirana_varijabla naziv="DomainObject.Predmet.SudioniciListNaziv_1">
      <item>FINA Regionalni centar Zagreb</item>
      <item>VUGOS društvo s ograničenom odgovornošću za turizam i ugostiteljstvo</item>
      <item>Boris Vuglec</item>
      <item>Odvjetnik Mijo Golub</item>
    </derivirana_varijabla>
  </DomainObject.Predmet.SudioniciListNaziv>
  <DomainObject.Predmet.SudioniciListAdressOIB>
    <izvorni_sadrzaj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izvorni_sadrzaj>
    <derivirana_varijabla naziv="DomainObject.Predmet.SudioniciListAdressOIB_1">
      <item>FINA Regionalni centar Zagreb, OIB 85821130368, Koturaška 43,10000 Zagreb</item>
      <item>VUGOS društvo s ograničenom odgovornošću za turizam i ugostiteljstvo, OIB 98321998412, Donje Vino 1/C,49217 Donje Vino</item>
      <item>Boris Vuglec, OIB 46735852153, Donje Vino 1c,49217 Donje Vino</item>
      <item>Odvjetnik Mijo Golub, Zadarska 77,10000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E522E3C-58A1-4CCD-980E-5981B923C2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303</properties:Words>
  <properties:Characters>1603</properties:Characters>
  <properties:Lines>64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2017-12-13T12:47:00Z</cp:lastPrinted>
  <dcterms:modified xmlns:xsi="http://www.w3.org/2001/XMLSchema-instance" xsi:type="dcterms:W3CDTF">2017-12-13T12:48:00Z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St-471/2017-23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