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abcd" w14:paraId="e08abcd" w:rsidRDefault="00905D3D" w:rsidP="00905D3D" w:rsidR="00905D3D" w:rsidRPr="00905D3D">
      <w:pPr>
        <w:pStyle w:val="Naslov3"/>
        <w:spacing w:after="0" w:before="0"/>
        <w15:collapsed w:val="false"/>
        <w:rPr>
          <w:b w:val="false"/>
        </w:rPr>
      </w:pPr>
      <w:bookmarkStart w:name="_GoBack" w:id="0"/>
      <w:r w:rsidRPr="00905D3D">
        <w:rPr>
          <w:b w:val="false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05D3D" w:rsidP="00905D3D" w:rsidR="00905D3D" w:rsidRPr="00905D3D">
      <w:pPr>
        <w:spacing w:after="0"/>
      </w:pPr>
    </w:p>
    <w:p w:rsidRDefault="00905D3D" w:rsidP="00905D3D" w:rsidR="00905D3D" w:rsidRPr="00905D3D">
      <w:pPr>
        <w:spacing w:after="0"/>
      </w:pPr>
    </w:p>
    <w:p w:rsidRDefault="00905D3D" w:rsidP="00905D3D" w:rsidR="00905D3D" w:rsidRPr="00905D3D">
      <w:pPr>
        <w:spacing w:after="0"/>
      </w:pPr>
      <w:r w:rsidRPr="00905D3D">
        <w:t xml:space="preserve">        REPUBLIKA HRVATSKA</w:t>
      </w:r>
    </w:p>
    <w:p w:rsidRDefault="00905D3D" w:rsidP="00905D3D" w:rsidR="00905D3D" w:rsidRPr="00905D3D">
      <w:pPr>
        <w:spacing w:after="0"/>
      </w:pPr>
      <w:r w:rsidRPr="00905D3D">
        <w:t>TRGOVAČKI SUD U VARAŽDINU</w:t>
      </w:r>
    </w:p>
    <w:p w:rsidRDefault="00905D3D" w:rsidP="00905D3D" w:rsidR="00905D3D" w:rsidRPr="00905D3D">
      <w:pPr>
        <w:spacing w:after="0"/>
      </w:pPr>
      <w:r w:rsidRPr="00905D3D">
        <w:t xml:space="preserve">                Braće Radić 2/II</w:t>
      </w:r>
    </w:p>
    <w:p w:rsidRDefault="00905D3D" w:rsidP="00905D3D" w:rsidR="00905D3D" w:rsidRPr="00905D3D">
      <w:pPr>
        <w:spacing w:after="0"/>
      </w:pPr>
    </w:p>
    <w:p w:rsidRDefault="00905D3D" w:rsidP="00905D3D" w:rsidR="00905D3D" w:rsidRPr="00905D3D">
      <w:pPr>
        <w:pStyle w:val="SudNaziv"/>
        <w:rPr>
          <w:b w:val="false"/>
        </w:rPr>
      </w:pPr>
    </w:p>
    <w:p w:rsidRDefault="00905D3D" w:rsidP="00905D3D" w:rsidR="00905D3D" w:rsidRPr="00905D3D">
      <w:pPr>
        <w:pStyle w:val="FiksniRH"/>
        <w:spacing w:after="0" w:before="0"/>
        <w:jc w:val="center"/>
        <w:rPr>
          <w:b w:val="false"/>
        </w:rPr>
      </w:pPr>
      <w:r w:rsidRPr="00905D3D">
        <w:rPr>
          <w:b w:val="false"/>
        </w:rPr>
        <w:t>R E P U B L I K A     H R V A T S K A</w:t>
      </w:r>
    </w:p>
    <w:p w:rsidRDefault="00905D3D" w:rsidP="00905D3D" w:rsidR="00905D3D" w:rsidRPr="00905D3D">
      <w:pPr>
        <w:pStyle w:val="SudNaziv"/>
        <w:rPr>
          <w:b w:val="false"/>
        </w:rPr>
      </w:pPr>
    </w:p>
    <w:p w:rsidRDefault="00905D3D" w:rsidP="00905D3D" w:rsidR="00905D3D" w:rsidRPr="00905D3D">
      <w:pPr>
        <w:spacing w:after="0"/>
        <w:jc w:val="center"/>
      </w:pPr>
      <w:r w:rsidRPr="00905D3D">
        <w:t>R  J  E  Š  E  NJ  E</w:t>
      </w:r>
    </w:p>
    <w:p w:rsidRDefault="00905D3D" w:rsidP="00905D3D" w:rsidR="00905D3D" w:rsidRPr="00905D3D">
      <w:pPr>
        <w:spacing w:after="0"/>
        <w:jc w:val="center"/>
      </w:pPr>
    </w:p>
    <w:p w:rsidRDefault="00905D3D" w:rsidP="00905D3D" w:rsidR="00905D3D" w:rsidRPr="00905D3D">
      <w:pPr>
        <w:spacing w:after="0"/>
        <w:jc w:val="both"/>
      </w:pPr>
    </w:p>
    <w:p w:rsidRDefault="00905D3D" w:rsidP="00905D3D" w:rsidR="00905D3D" w:rsidRPr="00905D3D">
      <w:pPr>
        <w:spacing w:after="0"/>
        <w:jc w:val="both"/>
      </w:pPr>
      <w:r w:rsidRPr="00905D3D">
        <w:tab/>
      </w:r>
      <w:r w:rsidRPr="00905D3D">
        <w:rPr>
          <w:rStyle w:val="Naglaeno"/>
          <w:b w:val="false"/>
        </w:rPr>
        <w:t xml:space="preserve">TRGOVAČKI SUD U VARAŽDINU, po sucu toga suda Hugu </w:t>
      </w:r>
      <w:proofErr w:type="spellStart"/>
      <w:r w:rsidRPr="00905D3D">
        <w:rPr>
          <w:rStyle w:val="Naglaeno"/>
          <w:b w:val="false"/>
        </w:rPr>
        <w:t>Wedemeyeru</w:t>
      </w:r>
      <w:proofErr w:type="spellEnd"/>
      <w:r w:rsidRPr="00905D3D"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>
        <w:rPr>
          <w:rStyle w:val="Naglaeno"/>
          <w:b w:val="false"/>
        </w:rPr>
        <w:t xml:space="preserve"> FOTO FOKUS d.o.o., OIB: 42824956079 sa sjedištem u Ljudevita Gaja 1, 40000 Čakovec</w:t>
      </w:r>
      <w:r w:rsidRPr="00905D3D">
        <w:rPr>
          <w:rStyle w:val="Naglaeno"/>
          <w:b w:val="false"/>
        </w:rPr>
        <w:t>,</w:t>
      </w:r>
      <w:r w:rsidRPr="00905D3D">
        <w:t xml:space="preserve"> 29. svibnja 2017.,</w:t>
      </w:r>
    </w:p>
    <w:p w:rsidRDefault="00905D3D" w:rsidP="00905D3D" w:rsidR="00905D3D" w:rsidRPr="00905D3D">
      <w:pPr>
        <w:spacing w:after="0"/>
        <w:jc w:val="both"/>
      </w:pPr>
    </w:p>
    <w:p w:rsidRDefault="00905D3D" w:rsidP="00905D3D" w:rsidR="00905D3D" w:rsidRPr="00905D3D">
      <w:pPr>
        <w:spacing w:after="0"/>
        <w:jc w:val="center"/>
      </w:pPr>
      <w:r w:rsidRPr="00905D3D">
        <w:t>r i j e š i o     j e</w:t>
      </w:r>
    </w:p>
    <w:p w:rsidRDefault="00905D3D" w:rsidP="00905D3D" w:rsidR="00905D3D" w:rsidRPr="00905D3D">
      <w:pPr>
        <w:spacing w:after="0"/>
        <w:jc w:val="center"/>
      </w:pPr>
    </w:p>
    <w:p w:rsidRDefault="00905D3D" w:rsidP="00905D3D" w:rsidR="00905D3D" w:rsidRPr="00905D3D">
      <w:pPr>
        <w:spacing w:after="0"/>
        <w:jc w:val="center"/>
      </w:pPr>
    </w:p>
    <w:p w:rsidRDefault="00905D3D" w:rsidP="00905D3D" w:rsidR="00905D3D" w:rsidRPr="00905D3D">
      <w:pPr>
        <w:spacing w:after="0"/>
        <w:ind w:firstLine="708"/>
        <w:jc w:val="both"/>
      </w:pPr>
      <w:r w:rsidRPr="00905D3D"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>FOTO FOKUS d.o.o., OIB: 42824956079 sa sjedištem u Ljudevita Gaja 1, 40000 Čakovec</w:t>
      </w:r>
      <w:r w:rsidRPr="00905D3D">
        <w:t>, unatoč utvrđenoj nedostatnosti stečajne mase, da uplate predujam koji je dostatan za pokriće troškova kako prethodnog, tako i otvorenog stečajnog postupka.</w:t>
      </w:r>
    </w:p>
    <w:p w:rsidRDefault="00905D3D" w:rsidP="00905D3D" w:rsidR="00905D3D" w:rsidRPr="00905D3D">
      <w:pPr>
        <w:spacing w:after="0"/>
        <w:ind w:firstLine="708"/>
        <w:jc w:val="both"/>
      </w:pPr>
    </w:p>
    <w:p w:rsidRDefault="00905D3D" w:rsidP="00905D3D" w:rsidR="00905D3D" w:rsidRPr="00905D3D">
      <w:pPr>
        <w:spacing w:after="0"/>
        <w:ind w:firstLine="708"/>
        <w:jc w:val="both"/>
      </w:pPr>
      <w:r w:rsidRPr="00905D3D">
        <w:t>II/  Predujam u iznosu od 10.000,00 kuna uplaćuje se na žiro-račun Trgovačkog suda u Varaždinu broj: HR40 2390 0011 3000 0275 4 otvoren kod Hrvatske poštanske banke d.</w:t>
      </w:r>
      <w:r>
        <w:t>d., pozivom na broj spisa St-256</w:t>
      </w:r>
      <w:r w:rsidRPr="00905D3D">
        <w:t>/16 -</w:t>
      </w:r>
      <w:r w:rsidRPr="00905D3D">
        <w:rPr>
          <w:color w:val="FF0000"/>
        </w:rPr>
        <w:t xml:space="preserve"> </w:t>
      </w:r>
      <w:r w:rsidRPr="00905D3D"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905D3D" w:rsidP="00905D3D" w:rsidR="00905D3D" w:rsidRPr="00905D3D">
      <w:pPr>
        <w:spacing w:after="0"/>
        <w:ind w:firstLine="708"/>
        <w:jc w:val="both"/>
      </w:pPr>
    </w:p>
    <w:p w:rsidRDefault="00905D3D" w:rsidP="00905D3D" w:rsidR="00905D3D" w:rsidRPr="00905D3D">
      <w:pPr>
        <w:spacing w:after="0"/>
        <w:ind w:firstLine="708"/>
        <w:jc w:val="both"/>
      </w:pPr>
      <w:r w:rsidRPr="00905D3D"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>FOTO FOKUS d.o.o., OIB: 42824956079 sa sjedištem u Ljudevita Gaja 1, 40000 Čakovec</w:t>
      </w:r>
      <w:r w:rsidRPr="00905D3D">
        <w:t>.</w:t>
      </w:r>
    </w:p>
    <w:p w:rsidRDefault="00905D3D" w:rsidP="00905D3D" w:rsidR="00905D3D" w:rsidRPr="00905D3D">
      <w:pPr>
        <w:spacing w:after="0"/>
        <w:ind w:firstLine="708"/>
        <w:jc w:val="both"/>
      </w:pPr>
    </w:p>
    <w:p w:rsidRDefault="00905D3D" w:rsidP="00905D3D" w:rsidR="00905D3D" w:rsidRPr="00905D3D">
      <w:pPr>
        <w:spacing w:after="0"/>
        <w:jc w:val="both"/>
      </w:pPr>
      <w:r w:rsidRPr="00905D3D">
        <w:t xml:space="preserve">        </w:t>
      </w:r>
      <w:r w:rsidRPr="00905D3D"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>FOTO FOKUS d.o.o., OIB: 42824956079 sa sjedištem u Ljudevita Gaja 1, 40000 Čakovec</w:t>
      </w:r>
      <w:r w:rsidRPr="00905D3D">
        <w:t>.</w:t>
      </w:r>
    </w:p>
    <w:p w:rsidRDefault="00905D3D" w:rsidP="00905D3D" w:rsidR="00905D3D" w:rsidRPr="00905D3D">
      <w:pPr>
        <w:spacing w:after="0"/>
        <w:jc w:val="center"/>
      </w:pPr>
    </w:p>
    <w:p w:rsidRDefault="00905D3D" w:rsidP="00905D3D" w:rsidR="00905D3D" w:rsidRPr="00905D3D">
      <w:pPr>
        <w:spacing w:after="0"/>
        <w:jc w:val="center"/>
      </w:pPr>
      <w:r w:rsidRPr="00905D3D">
        <w:t>Obrazloženje</w:t>
      </w:r>
    </w:p>
    <w:p w:rsidRDefault="00905D3D" w:rsidP="00905D3D" w:rsidR="00905D3D" w:rsidRPr="00905D3D">
      <w:pPr>
        <w:spacing w:after="0"/>
        <w:jc w:val="both"/>
      </w:pPr>
    </w:p>
    <w:p w:rsidRDefault="00905D3D" w:rsidP="00905D3D" w:rsidR="00905D3D" w:rsidRPr="00905D3D">
      <w:pPr>
        <w:spacing w:after="0"/>
        <w:jc w:val="both"/>
        <w:rPr>
          <w:rStyle w:val="Naglaeno"/>
          <w:b w:val="false"/>
        </w:rPr>
      </w:pPr>
      <w:r w:rsidRPr="00905D3D">
        <w:tab/>
        <w:t xml:space="preserve">Predlagatelj Financijska </w:t>
      </w:r>
      <w:r>
        <w:t>agencija podnio je ovome sudu 17. veljače</w:t>
      </w:r>
      <w:r w:rsidRPr="00905D3D">
        <w:t xml:space="preserve"> 2016. prijedlog za otvaranje stečajnog postupka nad dužnikom</w:t>
      </w:r>
      <w:r w:rsidRPr="00905D3D">
        <w:rPr>
          <w:rStyle w:val="Naglaeno"/>
          <w:b w:val="false"/>
        </w:rPr>
        <w:t xml:space="preserve">, pa je zbog navedenog ovaj sud </w:t>
      </w:r>
      <w:r>
        <w:rPr>
          <w:rStyle w:val="Naglaeno"/>
          <w:b w:val="false"/>
        </w:rPr>
        <w:t>rješenjem poslovni broj 6 St-256/16-3 od 17. ožujka</w:t>
      </w:r>
      <w:r w:rsidRPr="00905D3D">
        <w:rPr>
          <w:rStyle w:val="Naglaeno"/>
          <w:b w:val="false"/>
        </w:rPr>
        <w:t xml:space="preserve"> 2016. pokrenuo prethodni postupak radi utvrđivanja uvjeta za otvaranje stečajnog postupka, te je ujedno, između ostalog, odredio i ročište radi izjašnjenja o tom prijedlogu.</w:t>
      </w:r>
    </w:p>
    <w:p w:rsidRDefault="00905D3D" w:rsidP="00905D3D" w:rsidR="00905D3D" w:rsidRPr="00905D3D">
      <w:pPr>
        <w:spacing w:after="0"/>
        <w:jc w:val="both"/>
        <w:rPr>
          <w:rStyle w:val="Naglaeno"/>
          <w:b w:val="false"/>
        </w:rPr>
      </w:pPr>
    </w:p>
    <w:p w:rsidRDefault="00905D3D" w:rsidP="00905D3D" w:rsidR="00905D3D" w:rsidRPr="00905D3D">
      <w:pPr>
        <w:spacing w:after="0"/>
        <w:jc w:val="both"/>
        <w:rPr>
          <w:rStyle w:val="Naglaeno"/>
          <w:b w:val="false"/>
        </w:rPr>
      </w:pPr>
      <w:r w:rsidRPr="00905D3D">
        <w:rPr>
          <w:rStyle w:val="Naglaeno"/>
          <w:b w:val="false"/>
        </w:rPr>
        <w:tab/>
        <w:t xml:space="preserve">Na navedenom ročištu direktor društva dužnika naveo je da su točni podaci Financijske agencije iz prijedloga za otvaranje stečajnog postupka iz razloga što je žiro račun društva </w:t>
      </w:r>
      <w:r>
        <w:rPr>
          <w:rStyle w:val="Naglaeno"/>
          <w:b w:val="false"/>
        </w:rPr>
        <w:t>dužnika u neprekidnoj blokadi više mjeseci, s iznosom blokade od oko 52.000,00</w:t>
      </w:r>
      <w:r w:rsidRPr="00905D3D">
        <w:rPr>
          <w:rStyle w:val="Naglaeno"/>
          <w:b w:val="false"/>
        </w:rPr>
        <w:t xml:space="preserve"> kuna. Naveo je da društvo nema u vlasništvu nikakve imovine, te se nije usprotivio da se nad društvom otvori i istodobno zaključi stečaj.</w:t>
      </w:r>
    </w:p>
    <w:p w:rsidRDefault="00905D3D" w:rsidP="00905D3D" w:rsidR="00905D3D" w:rsidRPr="00905D3D">
      <w:pPr>
        <w:spacing w:after="0"/>
        <w:jc w:val="both"/>
        <w:rPr>
          <w:rStyle w:val="Naglaeno"/>
          <w:b w:val="false"/>
        </w:rPr>
      </w:pPr>
      <w:r w:rsidRPr="00905D3D"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905D3D" w:rsidP="00905D3D" w:rsidR="00905D3D" w:rsidRPr="00905D3D">
      <w:pPr>
        <w:spacing w:after="0"/>
        <w:jc w:val="both"/>
        <w:rPr>
          <w:rStyle w:val="Naglaeno"/>
          <w:b w:val="false"/>
        </w:rPr>
      </w:pPr>
      <w:r w:rsidRPr="00905D3D">
        <w:rPr>
          <w:rStyle w:val="Naglaeno"/>
          <w:b w:val="false"/>
        </w:rPr>
        <w:tab/>
      </w:r>
    </w:p>
    <w:p w:rsidRDefault="00905D3D" w:rsidP="00905D3D" w:rsidR="00905D3D" w:rsidRPr="00905D3D">
      <w:pPr>
        <w:spacing w:after="0"/>
        <w:jc w:val="both"/>
        <w:rPr>
          <w:rStyle w:val="Naglaeno"/>
          <w:b w:val="false"/>
        </w:rPr>
      </w:pPr>
      <w:r w:rsidRPr="00905D3D"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905D3D" w:rsidP="00905D3D" w:rsidR="00905D3D" w:rsidRPr="00905D3D">
      <w:pPr>
        <w:spacing w:after="0"/>
        <w:jc w:val="both"/>
        <w:rPr>
          <w:rStyle w:val="Naglaeno"/>
          <w:b w:val="false"/>
        </w:rPr>
      </w:pPr>
      <w:r w:rsidRPr="00905D3D">
        <w:rPr>
          <w:rStyle w:val="Naglaeno"/>
          <w:b w:val="false"/>
        </w:rPr>
        <w:tab/>
      </w:r>
    </w:p>
    <w:p w:rsidRDefault="00905D3D" w:rsidP="00905D3D" w:rsidR="00905D3D" w:rsidRPr="00905D3D">
      <w:pPr>
        <w:spacing w:after="0"/>
        <w:jc w:val="both"/>
      </w:pPr>
      <w:r w:rsidRPr="00905D3D"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905D3D" w:rsidP="00905D3D" w:rsidR="00905D3D" w:rsidRPr="00905D3D">
      <w:pPr>
        <w:spacing w:after="0"/>
        <w:jc w:val="both"/>
      </w:pPr>
      <w:r w:rsidRPr="00905D3D">
        <w:tab/>
      </w:r>
    </w:p>
    <w:p w:rsidRDefault="00905D3D" w:rsidP="00905D3D" w:rsidR="00905D3D" w:rsidRPr="00905D3D">
      <w:pPr>
        <w:spacing w:after="0"/>
        <w:jc w:val="both"/>
      </w:pPr>
    </w:p>
    <w:p w:rsidRDefault="00905D3D" w:rsidP="00905D3D" w:rsidR="00905D3D" w:rsidRPr="00905D3D">
      <w:pPr>
        <w:spacing w:after="0"/>
        <w:jc w:val="both"/>
      </w:pPr>
    </w:p>
    <w:p w:rsidRDefault="00905D3D" w:rsidP="00905D3D" w:rsidR="00905D3D" w:rsidRPr="00905D3D">
      <w:pPr>
        <w:spacing w:after="0"/>
        <w:jc w:val="center"/>
      </w:pPr>
      <w:r w:rsidRPr="00905D3D">
        <w:t>U Varaždinu, 29. svibnja 2017.</w:t>
      </w:r>
    </w:p>
    <w:p w:rsidRDefault="00905D3D" w:rsidP="00905D3D" w:rsidR="00905D3D" w:rsidRPr="00905D3D">
      <w:pPr>
        <w:spacing w:after="0"/>
        <w:jc w:val="center"/>
      </w:pPr>
    </w:p>
    <w:p w:rsidRDefault="00905D3D" w:rsidP="00905D3D" w:rsidR="00905D3D" w:rsidRPr="00905D3D">
      <w:pPr>
        <w:spacing w:after="0"/>
        <w:jc w:val="center"/>
      </w:pPr>
    </w:p>
    <w:p w:rsidRDefault="00905D3D" w:rsidP="00905D3D" w:rsidR="00905D3D" w:rsidRPr="00905D3D">
      <w:pPr>
        <w:spacing w:after="0"/>
        <w:jc w:val="center"/>
      </w:pPr>
      <w:r w:rsidRPr="00905D3D">
        <w:t xml:space="preserve">  </w:t>
      </w:r>
    </w:p>
    <w:p w:rsidRDefault="00905D3D" w:rsidP="00905D3D" w:rsidR="00905D3D" w:rsidRPr="00905D3D">
      <w:pPr>
        <w:spacing w:after="0"/>
        <w:jc w:val="both"/>
      </w:pPr>
      <w:r w:rsidRPr="00905D3D">
        <w:tab/>
      </w:r>
      <w:r w:rsidRPr="00905D3D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D25A2C">
        <w:t xml:space="preserve">   </w:t>
      </w:r>
      <w:r w:rsidRPr="00905D3D">
        <w:t xml:space="preserve"> SUDAC</w:t>
      </w:r>
    </w:p>
    <w:p w:rsidRDefault="00905D3D" w:rsidP="00905D3D" w:rsidR="00905D3D" w:rsidRPr="00905D3D">
      <w:pPr>
        <w:spacing w:after="0"/>
        <w:jc w:val="both"/>
      </w:pPr>
    </w:p>
    <w:p w:rsidRDefault="00905D3D" w:rsidP="00905D3D" w:rsidR="00905D3D" w:rsidRPr="00905D3D">
      <w:pPr>
        <w:spacing w:after="0"/>
        <w:jc w:val="both"/>
      </w:pPr>
      <w:r w:rsidRPr="00905D3D">
        <w:tab/>
      </w:r>
      <w:r w:rsidRPr="00905D3D">
        <w:tab/>
      </w:r>
      <w:r w:rsidRPr="00905D3D">
        <w:tab/>
      </w:r>
      <w:r w:rsidRPr="00905D3D">
        <w:tab/>
      </w:r>
      <w:r w:rsidRPr="00905D3D">
        <w:tab/>
      </w:r>
      <w:r w:rsidRPr="00905D3D">
        <w:tab/>
      </w:r>
      <w:r w:rsidRPr="00905D3D">
        <w:tab/>
      </w:r>
      <w:r w:rsidRPr="00905D3D">
        <w:tab/>
        <w:t xml:space="preserve">           Hugo </w:t>
      </w:r>
      <w:proofErr w:type="spellStart"/>
      <w:r w:rsidRPr="00905D3D">
        <w:t>Wedemeyer</w:t>
      </w:r>
      <w:proofErr w:type="spellEnd"/>
      <w:r w:rsidR="00D25A2C">
        <w:t>, v.r.</w:t>
      </w:r>
    </w:p>
    <w:p w:rsidRDefault="00905D3D" w:rsidP="00905D3D" w:rsidR="00905D3D" w:rsidRPr="00905D3D">
      <w:pPr>
        <w:spacing w:after="0"/>
        <w:jc w:val="both"/>
      </w:pPr>
    </w:p>
    <w:p w:rsidRDefault="00905D3D" w:rsidP="00905D3D" w:rsidR="00905D3D" w:rsidRPr="00905D3D">
      <w:pPr>
        <w:spacing w:after="0"/>
        <w:jc w:val="both"/>
      </w:pPr>
    </w:p>
    <w:p w:rsidRDefault="00905D3D" w:rsidP="00905D3D" w:rsidR="00905D3D" w:rsidRPr="00905D3D">
      <w:pPr>
        <w:spacing w:after="0"/>
        <w:jc w:val="both"/>
      </w:pPr>
    </w:p>
    <w:p w:rsidRDefault="00905D3D" w:rsidP="00905D3D" w:rsidR="00905D3D" w:rsidRPr="00905D3D">
      <w:pPr>
        <w:spacing w:after="0"/>
        <w:jc w:val="both"/>
      </w:pPr>
      <w:r w:rsidRPr="00905D3D">
        <w:t>UPUTA O PRAVOM LIJEKU:</w:t>
      </w:r>
    </w:p>
    <w:p w:rsidRDefault="00905D3D" w:rsidP="00905D3D" w:rsidR="00905D3D" w:rsidRPr="00905D3D">
      <w:pPr>
        <w:spacing w:after="0"/>
        <w:jc w:val="both"/>
      </w:pPr>
      <w:r w:rsidRPr="00905D3D"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905D3D" w:rsidP="00905D3D" w:rsidR="00905D3D" w:rsidRPr="00905D3D">
      <w:pPr>
        <w:spacing w:after="0"/>
        <w:jc w:val="both"/>
      </w:pPr>
    </w:p>
    <w:p w:rsidRDefault="00905D3D" w:rsidP="00905D3D" w:rsidR="00905D3D" w:rsidRPr="00905D3D">
      <w:pPr>
        <w:spacing w:after="0"/>
        <w:jc w:val="both"/>
      </w:pPr>
    </w:p>
    <w:p w:rsidRDefault="00905D3D" w:rsidP="00905D3D" w:rsidR="00905D3D" w:rsidRPr="00905D3D">
      <w:pPr>
        <w:spacing w:after="0"/>
        <w:jc w:val="both"/>
      </w:pPr>
      <w:r w:rsidRPr="00905D3D">
        <w:t>DNA:</w:t>
      </w:r>
    </w:p>
    <w:p w:rsidRDefault="00905D3D" w:rsidP="00905D3D" w:rsidR="00905D3D" w:rsidRPr="00905D3D">
      <w:pPr>
        <w:spacing w:after="0"/>
        <w:jc w:val="both"/>
      </w:pPr>
      <w:r w:rsidRPr="00905D3D">
        <w:t>1. e-Oglasna ploča ovoga suda</w:t>
      </w:r>
      <w:r w:rsidRPr="00905D3D">
        <w:tab/>
      </w:r>
    </w:p>
    <w:p w:rsidRDefault="00905D3D" w:rsidP="004F27AE" w:rsidR="00AE649C" w:rsidRPr="00905D3D">
      <w:pPr>
        <w:pStyle w:val="NormaleSPIS"/>
      </w:pPr>
      <w:r w:rsidRPr="00905D3D"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5D3D"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5D3D"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5D3D"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5D3D"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5D3D"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5D3D"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</w:p>
    <w:sectPr w:rsidSect="0032366B" w:rsidR="00AE649C" w:rsidRPr="00905D3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3AE" w:rsidP="00537B78" w:rsidR="007243AE">
      <w:r>
        <w:separator/>
      </w:r>
    </w:p>
  </w:endnote>
  <w:endnote w:id="0" w:type="continuationSeparator">
    <w:p w:rsidRDefault="007243AE" w:rsidP="00537B78" w:rsidR="007243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3AE" w:rsidP="00537B78" w:rsidR="007243AE">
      <w:r>
        <w:separator/>
      </w:r>
    </w:p>
  </w:footnote>
  <w:footnote w:id="0" w:type="continuationSeparator">
    <w:p w:rsidRDefault="007243AE" w:rsidP="00537B78" w:rsidR="007243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396A" w:rsidR="008333A9">
    <w:pPr>
      <w:pStyle w:val="Zaglavlje"/>
    </w:pPr>
    <w:r>
      <w:rPr>
        <w:rStyle w:val="PozadinaSvijetloCrvena"/>
        <w:shd w:fill="auto" w:color="auto" w:val="clear"/>
      </w:rPr>
      <w:t>Poslovni broj: 6 St-256/16-23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5CF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3AE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396A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6C89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16CA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AC4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D3D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5A2C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A1E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05D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05D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127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37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St-256/2016-23</izvorni_sadrzaj>
    <derivirana_varijabla naziv="DomainObject.Oznaka_1">St-256/2016-23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St-256/2016</izvorni_sadrzaj>
    <derivirana_varijabla naziv="DomainObject.Predmet.OznakaBroj_1">St-256/2016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FOKUS društvo s ograničenom odgovornošću za foto i video usluge, trgovinu, uvoz-izvoz</izvorni_sadrzaj>
    <derivirana_varijabla naziv="DomainObject.Predmet.ProtustrankaFormated_1">  FOTO FOKUS društvo s ograničenom odgovornošću za foto i video usluge, trgovinu, uvoz-izvoz</derivirana_varijabla>
  </DomainObject.Predmet.ProtustrankaFormated>
  <DomainObject.Predmet.ProtustrankaFormatedOIB>
    <izvorni_sadrzaj>  FOTO FOKUS društvo s ograničenom odgovornošću za foto i video usluge, trgovinu, uvoz-izvoz, OIB 42824956079</izvorni_sadrzaj>
    <derivirana_varijabla naziv="DomainObject.Predmet.ProtustrankaFormatedOIB_1">  FOTO FOKUS društvo s ograničenom odgovornošću za foto i video usluge, trgovinu, uvoz-izvoz, OIB 42824956079</derivirana_varijabla>
  </DomainObject.Predmet.ProtustrankaFormatedOIB>
  <DomainObject.Predmet.ProtustrankaFormatedWithAdress>
    <izvorni_sadrzaj> FOTO FOKUS društvo s ograničenom odgovornošću za foto i video usluge, trgovinu, uvoz-izvoz, Ljudevita Gaja 1, 40000 Čakovec</izvorni_sadrzaj>
    <derivirana_varijabla naziv="DomainObject.Predmet.ProtustrankaFormatedWithAdress_1"> FOTO FOKUS društvo s ograničenom odgovornošću za foto i video usluge, trgovinu, uvoz-izvoz, Ljudevita Gaja 1, 40000 Čakovec</derivirana_varijabla>
  </DomainObject.Predmet.ProtustrankaFormatedWithAdress>
  <DomainObject.Predmet.ProtustrankaFormatedWithAdressOIB>
    <izvorni_sadrzaj> FOTO FOKUS društvo s ograničenom odgovornošću za foto i video usluge, trgovinu, uvoz-izvoz, OIB 42824956079, Ljudevita Gaja 1, 40000 Čakovec</izvorni_sadrzaj>
    <derivirana_varijabla naziv="DomainObject.Predmet.ProtustrankaFormatedWithAdressOIB_1"> FOTO FOKUS društvo s ograničenom odgovornošću za foto i video usluge, trgovinu, uvoz-izvoz, OIB 42824956079, Ljudevita Gaja 1, 40000 Čakovec</derivirana_varijabla>
  </DomainObject.Predmet.ProtustrankaFormatedWithAdressOIB>
  <DomainObject.Predmet.ProtustrankaWithAdress>
    <izvorni_sadrzaj>FOTO FOKUS društvo s ograničenom odgovornošću za foto i video usluge, trgovinu, uvoz-izvoz Ljudevita Gaja 1, 40000 Čakovec</izvorni_sadrzaj>
    <derivirana_varijabla naziv="DomainObject.Predmet.ProtustrankaWithAdress_1">FOTO FOKUS društvo s ograničenom odgovornošću za foto i video usluge, trgovinu, uvoz-izvoz Ljudevita Gaja 1, 40000 Čakovec</derivirana_varijabla>
  </DomainObject.Predmet.ProtustrankaWithAdress>
  <DomainObject.Predmet.ProtustrankaWithAdressOIB>
    <izvorni_sadrzaj>FOTO FOKUS društvo s ograničenom odgovornošću za foto i video usluge, trgovinu, uvoz-izvoz, OIB 42824956079, Ljudevita Gaja 1, 40000 Čakovec</izvorni_sadrzaj>
    <derivirana_varijabla naziv="DomainObject.Predmet.ProtustrankaWithAdressOIB_1">FOTO FOKUS društvo s ograničenom odgovornošću za foto i video usluge, trgovinu, uvoz-izvoz, OIB 42824956079, Ljudevita Gaja 1, 40000 Čakovec</derivirana_varijabla>
  </DomainObject.Predmet.ProtustrankaWithAdressOIB>
  <DomainObject.Predmet.ProtustrankaNazivFormated>
    <izvorni_sadrzaj>FOTO FOKUS društvo s ograničenom odgovornošću za foto i video usluge, trgovinu, uvoz-izvoz</izvorni_sadrzaj>
    <derivirana_varijabla naziv="DomainObject.Predmet.ProtustrankaNazivFormated_1">FOTO FOKUS društvo s ograničenom odgovornošću za foto i video usluge, trgovinu, uvoz-izvoz</derivirana_varijabla>
  </DomainObject.Predmet.ProtustrankaNazivFormated>
  <DomainObject.Predmet.ProtustrankaNazivFormatedOIB>
    <izvorni_sadrzaj>FOTO FOKUS društvo s ograničenom odgovornošću za foto i video usluge, trgovinu, uvoz-izvoz, OIB 42824956079</izvorni_sadrzaj>
    <derivirana_varijabla naziv="DomainObject.Predmet.ProtustrankaNazivFormatedOIB_1">FOTO FOKUS društvo s ograničenom odgovornošću za foto i video usluge, trgovinu, uvoz-izvoz, OIB 42824956079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52265.92</izvorni_sadrzaj>
    <derivirana_varijabla naziv="DomainObject.Predmet.TrenutnaVrijednost_1">52265.92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FOTO FOKUS društvo s ograničenom odgovornošću za foto i video usluge, trgovinu, uvoz-izvoz</item>
    </izvorni_sadrzaj>
    <derivirana_varijabla naziv="DomainObject.Predmet.ProtuStrankaListFormated_1">
      <item>FOTO FOKUS društvo s ograničenom odgovornošću za foto i video usluge, trgovinu, uvoz-izvoz</item>
    </derivirana_varijabla>
  </DomainObject.Predmet.ProtuStrankaListFormated>
  <DomainObject.Predmet.ProtuStrankaListFormatedOIB>
    <izvorni_sadrzaj>
      <item>FOTO FOKUS društvo s ograničenom odgovornošću za foto i video usluge, trgovinu, uvoz-izvoz, OIB 42824956079</item>
    </izvorni_sadrzaj>
    <derivirana_varijabla naziv="DomainObject.Predmet.ProtuStrankaListFormatedOIB_1">
      <item>FOTO FOKUS društvo s ograničenom odgovornošću za foto i video usluge, trgovinu, uvoz-izvoz, OIB 42824956079</item>
    </derivirana_varijabla>
  </DomainObject.Predmet.ProtuStrankaListFormatedOIB>
  <DomainObject.Predmet.ProtuStrankaListFormatedWithAdress>
    <izvorni_sadrzaj>
      <item>FOTO FOKUS društvo s ograničenom odgovornošću za foto i video usluge, trgovinu, uvoz-izvoz, Ljudevita Gaja 1, 40000 Čakovec</item>
    </izvorni_sadrzaj>
    <derivirana_varijabla naziv="DomainObject.Predmet.ProtuStrankaListFormatedWithAdress_1">
      <item>FOTO FOKUS društvo s ograničenom odgovornošću za foto i video usluge, trgovinu, uvoz-izvoz, Ljudevita Gaja 1, 40000 Čakovec</item>
    </derivirana_varijabla>
  </DomainObject.Predmet.ProtuStrankaListFormatedWithAdress>
  <DomainObject.Predmet.ProtuStrankaListFormatedWithAdressOIB>
    <izvorni_sadrzaj>
      <item>FOTO FOKUS društvo s ograničenom odgovornošću za foto i video usluge, trgovinu, uvoz-izvoz, OIB 42824956079, Ljudevita Gaja 1, 40000 Čakovec</item>
    </izvorni_sadrzaj>
    <derivirana_varijabla naziv="DomainObject.Predmet.ProtuStrankaListFormatedWithAdressOIB_1">
      <item>FOTO FOKUS društvo s ograničenom odgovornošću za foto i video usluge, trgovinu, uvoz-izvoz, OIB 42824956079, Ljudevita Gaja 1, 40000 Čakovec</item>
    </derivirana_varijabla>
  </DomainObject.Predmet.ProtuStrankaListFormatedWithAdressOIB>
  <DomainObject.Predmet.ProtuStrankaListNazivFormated>
    <izvorni_sadrzaj>
      <item>FOTO FOKUS društvo s ograničenom odgovornošću za foto i video usluge, trgovinu, uvoz-izvoz</item>
    </izvorni_sadrzaj>
    <derivirana_varijabla naziv="DomainObject.Predmet.ProtuStrankaListNazivFormated_1">
      <item>FOTO FOKUS društvo s ograničenom odgovornošću za foto i video usluge, trgovinu, uvoz-izvoz</item>
    </derivirana_varijabla>
  </DomainObject.Predmet.ProtuStrankaListNazivFormated>
  <DomainObject.Predmet.ProtuStrankaListNazivFormatedOIB>
    <izvorni_sadrzaj>
      <item>FOTO FOKUS društvo s ograničenom odgovornošću za foto i video usluge, trgovinu, uvoz-izvoz, OIB 42824956079</item>
    </izvorni_sadrzaj>
    <derivirana_varijabla naziv="DomainObject.Predmet.ProtuStrankaListNazivFormatedOIB_1">
      <item>FOTO FOKUS društvo s ograničenom odgovornošću za foto i video usluge, trgovinu, uvoz-izvoz, OIB 42824956079</item>
    </derivirana_varijabla>
  </DomainObject.Predmet.ProtuStrankaListNazivFormatedOIB>
  <DomainObject.Predmet.OstaliListFormated>
    <izvorni_sadrzaj>
      <item>Sudski registar</item>
      <item>HRVOJE HERTLENDI, direktor dužnika</item>
    </izvorni_sadrzaj>
    <derivirana_varijabla naziv="DomainObject.Predmet.OstaliListFormated_1">
      <item>Sudski registar</item>
      <item>HRVOJE HERTLENDI, direktor dužnika</item>
    </derivirana_varijabla>
  </DomainObject.Predmet.OstaliListFormated>
  <DomainObject.Predmet.OstaliListFormatedOIB>
    <izvorni_sadrzaj>
      <item>Sudski registar</item>
      <item>HRVOJE HERTLENDI, direktor dužnika</item>
    </izvorni_sadrzaj>
    <derivirana_varijabla naziv="DomainObject.Predmet.OstaliListFormatedOIB_1">
      <item>Sudski registar</item>
      <item>HRVOJE HERTLENDI, direktor dužnika</item>
    </derivirana_varijabla>
  </DomainObject.Predmet.OstaliListFormatedOIB>
  <DomainObject.Predmet.OstaliListFormatedWithAdress>
    <izvorni_sadrzaj>
      <item>Sudski registar</item>
      <item>HRVOJE HERTLENDI, direktor dužnika, Jakova Gotovca br. 1/B, 40000 Čakovec</item>
    </izvorni_sadrzaj>
    <derivirana_varijabla naziv="DomainObject.Predmet.OstaliListFormatedWithAdress_1">
      <item>Sudski registar</item>
      <item>HRVOJE HERTLENDI, direktor dužnika, Jakova Gotovca br. 1/B, 40000 Čakovec</item>
    </derivirana_varijabla>
  </DomainObject.Predmet.OstaliListFormatedWithAdress>
  <DomainObject.Predmet.OstaliListFormatedWithAdressOIB>
    <izvorni_sadrzaj>
      <item>Sudski registar</item>
      <item>HRVOJE HERTLENDI, direktor dužnika, Jakova Gotovca br. 1/B, 40000 Čakovec</item>
    </izvorni_sadrzaj>
    <derivirana_varijabla naziv="DomainObject.Predmet.OstaliListFormatedWithAdressOIB_1">
      <item>Sudski registar</item>
      <item>HRVOJE HERTLENDI, direktor dužnika, Jakova Gotovca br. 1/B, 40000 Čakovec</item>
    </derivirana_varijabla>
  </DomainObject.Predmet.OstaliListFormatedWithAdressOIB>
  <DomainObject.Predmet.OstaliListNazivFormated>
    <izvorni_sadrzaj>
      <item>Sudski registar</item>
      <item>HRVOJE HERTLENDI, direktor dužnika</item>
    </izvorni_sadrzaj>
    <derivirana_varijabla naziv="DomainObject.Predmet.OstaliListNazivFormated_1">
      <item>Sudski registar</item>
      <item>HRVOJE HERTLENDI, direktor dužnika</item>
    </derivirana_varijabla>
  </DomainObject.Predmet.OstaliListNazivFormated>
  <DomainObject.Predmet.OstaliListNazivFormatedOIB>
    <izvorni_sadrzaj>
      <item>Sudski registar</item>
      <item>HRVOJE HERTLENDI, direktor dužnika</item>
    </izvorni_sadrzaj>
    <derivirana_varijabla naziv="DomainObject.Predmet.OstaliListNazivFormatedOIB_1">
      <item>Sudski registar</item>
      <item>HRVOJE HERTLENDI, direktor dužnika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St-256/2016-23</izvorni_sadrzaj>
    <derivirana_varijabla naziv="DomainObject.PoslovniBrojDokumenta_1">St-256/2016-23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FOTO FOKUS društvo s ograničenom odgovornošću za foto i video usluge, trgovinu, uvoz-izvoz</izvorni_sadrzaj>
    <derivirana_varijabla naziv="DomainObject.Predmet.ProtustrankaIDrugi_1">FOTO FOKUS društvo s ograničenom odgovornošću za foto i video usluge, trgovinu, uvoz-izvoz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FOTO FOKUS društvo s ograničenom odgovornošću za foto i video usluge, trgovinu, uvoz-izvoz, OIB 42824956079, Ljudevita Gaja 1, 40000 Čakovec</izvorni_sadrzaj>
    <derivirana_varijabla naziv="DomainObject.Predmet.ProtustrankaIDrugiAdressOIB_1">FOTO FOKUS društvo s ograničenom odgovornošću za foto i video usluge, trgovinu, uvoz-izvoz, OIB 42824956079, Ljudevita Gaja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FOTO FOKUS društvo s ograničenom odgovornošću za foto i video usluge, trgovinu, uvoz-izvoz</item>
      <item>Sudski registar</item>
      <item>HRVOJE HERTLENDI, direktor dužnika</item>
    </izvorni_sadrzaj>
    <derivirana_varijabla naziv="DomainObject.Predmet.SudioniciListNaziv_1">
      <item>Financijska agencija</item>
      <item>FOTO FOKUS društvo s ograničenom odgovornošću za foto i video usluge, trgovinu, uvoz-izvoz</item>
      <item>Sudski registar</item>
      <item>HRVOJE HERTLENDI, direktor dužnika</item>
    </derivirana_varijabla>
  </DomainObject.Predmet.SudioniciListNaziv>
  <DomainObject.Predmet.SudioniciListAdressOIB>
    <izvorni_sadrzaj>
      <item>Financijska agencija, OIB 85821130368, A. Cesarca 2,42000 Varaždin</item>
      <item>FOTO FOKUS društvo s ograničenom odgovornošću za foto i video usluge, trgovinu, uvoz-izvoz, OIB 42824956079, Ljudevita Gaja 1,40000 Čakovec</item>
      <item>Sudski registar</item>
      <item>HRVOJE HERTLENDI, direktor dužnika, Jakova Gotovca br. 1/B,40000 Čakovec</item>
    </izvorni_sadrzaj>
    <derivirana_varijabla naziv="DomainObject.Predmet.SudioniciListAdressOIB_1">
      <item>Financijska agencija, OIB 85821130368, A. Cesarca 2,42000 Varaždin</item>
      <item>FOTO FOKUS društvo s ograničenom odgovornošću za foto i video usluge, trgovinu, uvoz-izvoz, OIB 42824956079, Ljudevita Gaja 1,40000 Čakovec</item>
      <item>Sudski registar</item>
      <item>HRVOJE HERTLENDI, direktor dužnika, Jakova Gotovca br. 1/B,40000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B8A22A-3584-46C9-9111-BE025440EF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3530</properties:Characters>
  <properties:Lines>95</properties:Lines>
  <properties:Paragraphs>24</properties:Paragraphs>
  <properties:TotalTime>17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2017-05-26T12:31:00Z</cp:lastPrinted>
  <dcterms:modified xmlns:xsi="http://www.w3.org/2001/XMLSchema-instance" xsi:type="dcterms:W3CDTF">2017-05-26T12:31:00Z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St-256/2016-23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