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22009" w:rsidR="003C3839" w:rsidRPr="00482933">
        <w:tc>
          <w:tcPr>
            <w:tcW w:type="dxa" w:w="3060"/>
          </w:tcPr>
          <w:p w:rsidRDefault="003C3839" w:rsidP="00322009" w:rsidR="003C3839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</w:t>
            </w:r>
          </w:p>
          <w:p w:rsidRDefault="003C3839" w:rsidP="00322009" w:rsidR="003C3839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C3839" w:rsidP="00322009" w:rsidR="003C3839" w:rsidRPr="00482933">
            <w:pPr>
              <w:jc w:val="center"/>
            </w:pPr>
            <w:r w:rsidRPr="00482933">
              <w:t>Trgovački sud u Zagrebu</w:t>
            </w:r>
          </w:p>
          <w:p w:rsidRDefault="003C3839" w:rsidP="00322009" w:rsidR="003C3839" w:rsidRPr="00482933">
            <w:pPr>
              <w:jc w:val="center"/>
            </w:pPr>
            <w:r w:rsidRPr="00482933">
              <w:t>Zagreb, Amruševa 2/II</w:t>
            </w:r>
          </w:p>
        </w:tc>
      </w:tr>
    </w:tbl>
    <w:p w14:textId="237c049" w14:paraId="237c049" w:rsidRDefault="004425D1" w:rsidP="004425D1" w:rsidR="004425D1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</w:t>
      </w:r>
    </w:p>
    <w:p w:rsidRDefault="004425D1" w:rsidP="004425D1" w:rsidR="004425D1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37798">
        <w:tab/>
      </w:r>
      <w:r w:rsidRPr="00337798">
        <w:tab/>
      </w:r>
      <w:r w:rsidRPr="00337798">
        <w:tab/>
      </w:r>
      <w:r w:rsidRPr="00337798">
        <w:tab/>
        <w:t xml:space="preserve">               </w:t>
      </w:r>
    </w:p>
    <w:p w:rsidRDefault="004425D1" w:rsidP="004425D1" w:rsidR="004425D1" w:rsidRPr="00337798">
      <w:pPr>
        <w:jc w:val="center"/>
      </w:pPr>
      <w:r w:rsidRPr="00337798">
        <w:t xml:space="preserve">R E P U B L I K A   H R V A T S K A </w:t>
      </w:r>
    </w:p>
    <w:p w:rsidRDefault="00B41BD9" w:rsidP="004425D1" w:rsidR="00B41BD9">
      <w:pPr>
        <w:jc w:val="center"/>
      </w:pPr>
    </w:p>
    <w:p w:rsidRDefault="00B41BD9" w:rsidP="004425D1" w:rsidR="004425D1">
      <w:pPr>
        <w:jc w:val="center"/>
      </w:pPr>
      <w:r>
        <w:t>R J E Š E NJ E</w:t>
      </w:r>
    </w:p>
    <w:p w:rsidRDefault="00B41BD9" w:rsidP="004425D1" w:rsidR="00B41BD9" w:rsidRPr="00337798">
      <w:pPr>
        <w:jc w:val="center"/>
      </w:pPr>
    </w:p>
    <w:p w:rsidRDefault="004425D1" w:rsidP="00B41BD9" w:rsidR="004425D1" w:rsidRPr="006C73D7">
      <w:pPr>
        <w:jc w:val="both"/>
        <w:rPr>
          <w:b/>
          <w:sz w:val="40"/>
          <w:szCs w:val="40"/>
        </w:rPr>
      </w:pPr>
      <w:r w:rsidRPr="00337798">
        <w:tab/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 xml:space="preserve">kao sucu pojedincu, postupajući po prijedlogu Republika Hrvatska, Ministarstvo financija, Porezna uprava, koju zastupa Županijsko državno odvjetništvo u Zagrebu, u stečajnom postupku nad dužnikom MIRTA USLUGE d.o.o., Zagreb, Kneza Branimira </w:t>
      </w:r>
      <w:proofErr w:type="spellStart"/>
      <w:r>
        <w:t>22</w:t>
      </w:r>
      <w:proofErr w:type="spellEnd"/>
      <w:r w:rsidR="00E35917"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10567999929</w:t>
      </w:r>
      <w:proofErr w:type="spellEnd"/>
      <w:r>
        <w:t xml:space="preserve">, dana </w:t>
      </w:r>
      <w:proofErr w:type="spellStart"/>
      <w:r w:rsidR="00E35917">
        <w:t>7.veljače</w:t>
      </w:r>
      <w:proofErr w:type="spellEnd"/>
      <w:r w:rsidR="00E35917">
        <w:t xml:space="preserve"> </w:t>
      </w:r>
      <w:proofErr w:type="spellStart"/>
      <w:r>
        <w:t>201</w:t>
      </w:r>
      <w:r w:rsidR="00B41BD9">
        <w:t>7</w:t>
      </w:r>
      <w:proofErr w:type="spellEnd"/>
      <w:r>
        <w:t>.</w:t>
      </w:r>
    </w:p>
    <w:p w:rsidRDefault="00065B42" w:rsidP="00D677F7" w:rsidR="00065B42" w:rsidRPr="006C73D7">
      <w:pPr>
        <w:jc w:val="center"/>
      </w:pPr>
      <w:r w:rsidRPr="006C73D7">
        <w:t>r i j e š i o     j e</w:t>
      </w:r>
    </w:p>
    <w:p w:rsidRDefault="00065B42" w:rsidP="00065B42" w:rsidR="00065B42" w:rsidRPr="006C73D7">
      <w:r w:rsidRPr="006C73D7">
        <w:t xml:space="preserve"> </w:t>
      </w:r>
    </w:p>
    <w:p w:rsidRDefault="00065B42" w:rsidP="00D259AB" w:rsidR="00D259AB" w:rsidRPr="006C73D7">
      <w:pPr>
        <w:ind w:firstLine="720"/>
        <w:jc w:val="both"/>
      </w:pPr>
      <w:proofErr w:type="spellStart"/>
      <w:r w:rsidRPr="006C73D7">
        <w:t>I</w:t>
      </w:r>
      <w:r w:rsidR="00D677F7" w:rsidRPr="006C73D7">
        <w:t>.</w:t>
      </w:r>
      <w:proofErr w:type="spellEnd"/>
      <w:r w:rsidR="00D259AB" w:rsidRPr="006C73D7">
        <w:t xml:space="preserve">. Pozivaju se osobe koje imaju pravni interes za provedbu stečajnog postupka nad dužnikom </w:t>
      </w:r>
      <w:r w:rsidR="006C73D7">
        <w:t xml:space="preserve">MIRTA USLUGE d.o.o., Zagreb, Kneza Branimira </w:t>
      </w:r>
      <w:proofErr w:type="spellStart"/>
      <w:r w:rsidR="006C73D7">
        <w:t>22</w:t>
      </w:r>
      <w:proofErr w:type="spellEnd"/>
      <w:r w:rsidR="006C73D7">
        <w:t xml:space="preserve">., </w:t>
      </w:r>
      <w:proofErr w:type="spellStart"/>
      <w:r w:rsidR="006C73D7">
        <w:t>OIB</w:t>
      </w:r>
      <w:proofErr w:type="spellEnd"/>
      <w:r w:rsidR="006C73D7">
        <w:t xml:space="preserve"> </w:t>
      </w:r>
      <w:proofErr w:type="spellStart"/>
      <w:r w:rsidR="006C73D7">
        <w:t>10567999929</w:t>
      </w:r>
      <w:proofErr w:type="spellEnd"/>
      <w:r w:rsidR="006C73D7">
        <w:t xml:space="preserve">, </w:t>
      </w:r>
      <w:r w:rsidR="00D259AB" w:rsidRPr="006C73D7">
        <w:t xml:space="preserve"> u roku </w:t>
      </w:r>
      <w:proofErr w:type="spellStart"/>
      <w:r w:rsidR="00D259AB" w:rsidRPr="006C73D7">
        <w:t>15</w:t>
      </w:r>
      <w:proofErr w:type="spellEnd"/>
      <w:r w:rsidR="00D259AB" w:rsidRPr="006C73D7">
        <w:t xml:space="preserve"> dana uplatiti predujam u iznosu od </w:t>
      </w:r>
      <w:proofErr w:type="spellStart"/>
      <w:r w:rsidR="00457690" w:rsidRPr="006C73D7">
        <w:t>2</w:t>
      </w:r>
      <w:r w:rsidR="0055276D">
        <w:t>6</w:t>
      </w:r>
      <w:r w:rsidR="00457690" w:rsidRPr="006C73D7">
        <w:t>.</w:t>
      </w:r>
      <w:r w:rsidR="00D259AB" w:rsidRPr="006C73D7">
        <w:t>000</w:t>
      </w:r>
      <w:proofErr w:type="spellEnd"/>
      <w:r w:rsidR="00D259AB" w:rsidRPr="006C73D7">
        <w:t>,</w:t>
      </w:r>
      <w:proofErr w:type="spellStart"/>
      <w:r w:rsidR="00D259AB" w:rsidRPr="006C73D7">
        <w:t>00</w:t>
      </w:r>
      <w:proofErr w:type="spellEnd"/>
      <w:r w:rsidR="00D259AB" w:rsidRPr="006C73D7">
        <w:t xml:space="preserve"> kn za namirenje troškova prethodnog i otvorenog stečajnog postupka na račun Trgovačkog suda u Zagrebu otvoren pri Hrvatskoj poštanskoj banci d.d., Zagreb, </w:t>
      </w:r>
      <w:proofErr w:type="spellStart"/>
      <w:r w:rsidR="00D259AB" w:rsidRPr="006C73D7">
        <w:t>IBAN</w:t>
      </w:r>
      <w:proofErr w:type="spellEnd"/>
      <w:r w:rsidR="00D259AB" w:rsidRPr="006C73D7">
        <w:t xml:space="preserve"> </w:t>
      </w:r>
      <w:proofErr w:type="spellStart"/>
      <w:r w:rsidR="00D259AB" w:rsidRPr="006C73D7">
        <w:t>HR9223900011300000460</w:t>
      </w:r>
      <w:proofErr w:type="spellEnd"/>
      <w:r w:rsidR="00D259AB" w:rsidRPr="006C73D7">
        <w:t xml:space="preserve">, pozivom na broj </w:t>
      </w:r>
      <w:proofErr w:type="spellStart"/>
      <w:r w:rsidR="00D259AB" w:rsidRPr="006C73D7">
        <w:t>05</w:t>
      </w:r>
      <w:proofErr w:type="spellEnd"/>
      <w:r w:rsidR="00D259AB" w:rsidRPr="006C73D7">
        <w:t xml:space="preserve"> </w:t>
      </w:r>
      <w:proofErr w:type="spellStart"/>
      <w:r w:rsidR="0055276D">
        <w:t>1568</w:t>
      </w:r>
      <w:proofErr w:type="spellEnd"/>
      <w:r w:rsidR="00D259AB" w:rsidRPr="006C73D7">
        <w:t>-</w:t>
      </w:r>
      <w:proofErr w:type="spellStart"/>
      <w:r w:rsidR="00D259AB" w:rsidRPr="006C73D7">
        <w:t>1</w:t>
      </w:r>
      <w:r w:rsidR="00457690" w:rsidRPr="006C73D7">
        <w:t>5</w:t>
      </w:r>
      <w:proofErr w:type="spellEnd"/>
      <w:r w:rsidR="00D259AB" w:rsidRPr="006C73D7">
        <w:t>.</w:t>
      </w:r>
    </w:p>
    <w:p w:rsidRDefault="00D259AB" w:rsidP="001D3C55" w:rsidR="00065B42" w:rsidRPr="006C73D7">
      <w:pPr>
        <w:ind w:firstLine="708"/>
        <w:jc w:val="both"/>
      </w:pPr>
      <w:r w:rsidRPr="006C73D7">
        <w:t>II. Ako osobe iz stavka I. ovog rješenja ne predujme traženi iznos sud će donijeti rješenje  o otvaranju i zaključenju stečajnog postupka.</w:t>
      </w:r>
    </w:p>
    <w:p w:rsidRDefault="00D677F7" w:rsidP="00065B42" w:rsidR="00D677F7" w:rsidRPr="006C73D7"/>
    <w:p w:rsidRDefault="00065B42" w:rsidP="00D677F7" w:rsidR="00065B42" w:rsidRPr="006C73D7">
      <w:pPr>
        <w:jc w:val="center"/>
      </w:pPr>
      <w:r w:rsidRPr="006C73D7">
        <w:t>Obrazloženje</w:t>
      </w:r>
    </w:p>
    <w:p w:rsidRDefault="00065B42" w:rsidP="00065B42" w:rsidR="00065B42" w:rsidRPr="006C73D7">
      <w:r w:rsidRPr="006C73D7">
        <w:t xml:space="preserve"> </w:t>
      </w:r>
    </w:p>
    <w:p w:rsidRDefault="00517B21" w:rsidP="00517B21" w:rsidR="00517B21">
      <w:pPr>
        <w:ind w:firstLine="708"/>
        <w:jc w:val="both"/>
      </w:pPr>
      <w:r>
        <w:t>Nad pravnom osobom naznačenoj u izreci rješenje vjerovnik</w:t>
      </w:r>
      <w:r w:rsidRPr="00880F82">
        <w:t xml:space="preserve"> </w:t>
      </w:r>
      <w:r>
        <w:t xml:space="preserve">Republika Hrvatska, Ministarstvo financija, Porezna uprava, koju zastupa Županijsko državno odvjetništvo u Zagrebu podnijelo je ovom sudu dana </w:t>
      </w:r>
      <w:proofErr w:type="spellStart"/>
      <w:r>
        <w:t>15.listopada</w:t>
      </w:r>
      <w:proofErr w:type="spellEnd"/>
      <w:r>
        <w:t xml:space="preserve"> </w:t>
      </w:r>
      <w:proofErr w:type="spellStart"/>
      <w:r>
        <w:t>2015</w:t>
      </w:r>
      <w:proofErr w:type="spellEnd"/>
      <w:r>
        <w:t>. prijedlog za otvaranje stečajnog postupka.</w:t>
      </w:r>
    </w:p>
    <w:p w:rsidRDefault="00B83C35" w:rsidP="000C2DF8" w:rsidR="00B83C35" w:rsidRPr="006C73D7">
      <w:pPr>
        <w:ind w:firstLine="708"/>
        <w:jc w:val="both"/>
      </w:pPr>
    </w:p>
    <w:p w:rsidRDefault="00E56243" w:rsidP="00C22E20" w:rsidR="00065B42" w:rsidRPr="006C73D7">
      <w:pPr>
        <w:pStyle w:val="Tijeloteksta"/>
      </w:pPr>
      <w:r w:rsidRPr="006C73D7">
        <w:tab/>
        <w:t xml:space="preserve">Rješenjem od </w:t>
      </w:r>
      <w:proofErr w:type="spellStart"/>
      <w:r w:rsidR="00346690">
        <w:t>4</w:t>
      </w:r>
      <w:r w:rsidR="00457690" w:rsidRPr="006C73D7">
        <w:t>.veljače</w:t>
      </w:r>
      <w:proofErr w:type="spellEnd"/>
      <w:r w:rsidR="00C22E20" w:rsidRPr="006C73D7">
        <w:t xml:space="preserve"> </w:t>
      </w:r>
      <w:proofErr w:type="spellStart"/>
      <w:r w:rsidR="00C22E20" w:rsidRPr="006C73D7">
        <w:t>201</w:t>
      </w:r>
      <w:r w:rsidR="00346690">
        <w:t>6</w:t>
      </w:r>
      <w:proofErr w:type="spellEnd"/>
      <w:r w:rsidR="00C22E20" w:rsidRPr="006C73D7">
        <w:t>.</w:t>
      </w:r>
      <w:r w:rsidR="00D803A5" w:rsidRPr="006C73D7">
        <w:t xml:space="preserve"> imenovan</w:t>
      </w:r>
      <w:r w:rsidR="00BF01D0" w:rsidRPr="006C73D7">
        <w:t xml:space="preserve"> je </w:t>
      </w:r>
      <w:r w:rsidR="00B83C35" w:rsidRPr="006C73D7">
        <w:t xml:space="preserve">Petar Popović </w:t>
      </w:r>
      <w:r w:rsidR="00535D8E" w:rsidRPr="006C73D7">
        <w:t>privremenim stečajnim upraviteljem</w:t>
      </w:r>
      <w:r w:rsidR="00D677F7" w:rsidRPr="006C73D7">
        <w:t xml:space="preserve"> u ovom predmetu, </w:t>
      </w:r>
      <w:r w:rsidR="00065B42" w:rsidRPr="006C73D7">
        <w:t>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D677F7" w:rsidP="00D677F7" w:rsidR="00D677F7" w:rsidRPr="006C73D7">
      <w:pPr>
        <w:pStyle w:val="Tijeloteksta"/>
        <w:ind w:firstLine="708"/>
      </w:pPr>
    </w:p>
    <w:p w:rsidRDefault="00E56243" w:rsidP="00E56243" w:rsidR="001013EE" w:rsidRPr="006C73D7">
      <w:pPr>
        <w:ind w:firstLine="708"/>
        <w:jc w:val="both"/>
      </w:pPr>
      <w:r w:rsidRPr="006C73D7">
        <w:t xml:space="preserve">Iz izvješća stečajnog upravitelja proizlazi da </w:t>
      </w:r>
      <w:r w:rsidR="00C22E20" w:rsidRPr="006C73D7">
        <w:t>su</w:t>
      </w:r>
      <w:r w:rsidRPr="006C73D7">
        <w:t xml:space="preserve"> kod dužnika ostvaren</w:t>
      </w:r>
      <w:r w:rsidR="00C22E20" w:rsidRPr="006C73D7">
        <w:t>i</w:t>
      </w:r>
      <w:r w:rsidRPr="006C73D7">
        <w:t xml:space="preserve"> stečajni razlog-</w:t>
      </w:r>
      <w:r w:rsidR="000C2DF8" w:rsidRPr="006C73D7">
        <w:t>nesposobnost za plaćanje</w:t>
      </w:r>
      <w:r w:rsidR="00C22E20" w:rsidRPr="006C73D7">
        <w:t>, prezaduženosti</w:t>
      </w:r>
      <w:r w:rsidR="000C2DF8" w:rsidRPr="006C73D7">
        <w:t xml:space="preserve">, te da </w:t>
      </w:r>
      <w:r w:rsidRPr="006C73D7">
        <w:t>imovin</w:t>
      </w:r>
      <w:r w:rsidR="000C2DF8" w:rsidRPr="006C73D7">
        <w:t xml:space="preserve">a dužnika nije dostatna za namirenje troškova </w:t>
      </w:r>
      <w:r w:rsidRPr="006C73D7">
        <w:t xml:space="preserve">prethodnog i stečajnog postupka. Slijedom navedenog, predložio je </w:t>
      </w:r>
      <w:r w:rsidR="00EF6B48" w:rsidRPr="006C73D7">
        <w:t xml:space="preserve">pozvati </w:t>
      </w:r>
      <w:r w:rsidRPr="006C73D7">
        <w:t xml:space="preserve">zainteresirani vjerovnici predujmiti troškove stečajnog postupka u iznosu od </w:t>
      </w:r>
      <w:proofErr w:type="spellStart"/>
      <w:r w:rsidR="00EF6B48" w:rsidRPr="006C73D7">
        <w:t>2</w:t>
      </w:r>
      <w:r w:rsidR="00346690">
        <w:t>6</w:t>
      </w:r>
      <w:r w:rsidR="00EF6B48" w:rsidRPr="006C73D7">
        <w:t>.0</w:t>
      </w:r>
      <w:r w:rsidR="000C2DF8" w:rsidRPr="006C73D7">
        <w:t>00</w:t>
      </w:r>
      <w:proofErr w:type="spellEnd"/>
      <w:r w:rsidR="000C2DF8" w:rsidRPr="006C73D7">
        <w:t>,</w:t>
      </w:r>
      <w:proofErr w:type="spellStart"/>
      <w:r w:rsidR="000C2DF8" w:rsidRPr="006C73D7">
        <w:t>00</w:t>
      </w:r>
      <w:proofErr w:type="spellEnd"/>
      <w:r w:rsidR="000C2DF8" w:rsidRPr="006C73D7">
        <w:t xml:space="preserve"> kn, te</w:t>
      </w:r>
      <w:r w:rsidRPr="006C73D7">
        <w:t xml:space="preserve"> ako nitko ne predujmi navedene troškove, predložio je stečaj otvoriti i istovremeno zaključiti u skladu s čl. 63. st. 1. Stečajnog zakona.</w:t>
      </w:r>
    </w:p>
    <w:p w:rsidRDefault="00E56243" w:rsidP="00E56243" w:rsidR="00E56243" w:rsidRPr="006C73D7">
      <w:pPr>
        <w:ind w:firstLine="708"/>
        <w:jc w:val="both"/>
      </w:pPr>
    </w:p>
    <w:p w:rsidRDefault="00346690" w:rsidP="00E56243" w:rsidR="00E56243" w:rsidRPr="006C73D7">
      <w:pPr>
        <w:ind w:firstLine="708"/>
        <w:jc w:val="both"/>
      </w:pPr>
      <w:r>
        <w:lastRenderedPageBreak/>
        <w:t>Predlagatelj i d</w:t>
      </w:r>
      <w:r w:rsidR="00EF6B48" w:rsidRPr="006C73D7">
        <w:t xml:space="preserve">užnik </w:t>
      </w:r>
      <w:r w:rsidR="00C22E20" w:rsidRPr="006C73D7">
        <w:t>ni</w:t>
      </w:r>
      <w:r>
        <w:t xml:space="preserve">su imali </w:t>
      </w:r>
      <w:r w:rsidR="00E56243" w:rsidRPr="006C73D7">
        <w:t xml:space="preserve">primjedbi na izvješće </w:t>
      </w:r>
      <w:r>
        <w:t xml:space="preserve">i prijedlog </w:t>
      </w:r>
      <w:r w:rsidR="00E56243" w:rsidRPr="006C73D7">
        <w:t>privremenog stečajnog upravitelja.</w:t>
      </w:r>
    </w:p>
    <w:p w:rsidRDefault="00E56243" w:rsidP="00E56243" w:rsidR="00E56243" w:rsidRPr="006C73D7">
      <w:pPr>
        <w:ind w:firstLine="708"/>
        <w:jc w:val="both"/>
      </w:pPr>
    </w:p>
    <w:p w:rsidRDefault="00B83C35" w:rsidP="00B83C35" w:rsidR="00B83C35" w:rsidRPr="006C73D7">
      <w:pPr>
        <w:overflowPunct w:val="false"/>
        <w:jc w:val="both"/>
      </w:pPr>
      <w:r w:rsidRPr="006C73D7">
        <w:t xml:space="preserve">           Prema odredbi članka </w:t>
      </w:r>
      <w:proofErr w:type="spellStart"/>
      <w:r w:rsidRPr="006C73D7">
        <w:t>132</w:t>
      </w:r>
      <w:proofErr w:type="spellEnd"/>
      <w:r w:rsidRPr="006C73D7">
        <w:t>. stavak 1. S</w:t>
      </w:r>
      <w:r w:rsidR="00EF6B48" w:rsidRPr="006C73D7">
        <w:t>tečajnog zakona( N.N.br.71/</w:t>
      </w:r>
      <w:proofErr w:type="spellStart"/>
      <w:r w:rsidR="00EF6B48" w:rsidRPr="006C73D7">
        <w:t>15</w:t>
      </w:r>
      <w:proofErr w:type="spellEnd"/>
      <w:r w:rsidR="00EF6B48" w:rsidRPr="006C73D7">
        <w:t xml:space="preserve">)  koji se u ovom postupku primjenjuje temeljem članka </w:t>
      </w:r>
      <w:proofErr w:type="spellStart"/>
      <w:r w:rsidR="00EF6B48" w:rsidRPr="006C73D7">
        <w:t>441</w:t>
      </w:r>
      <w:proofErr w:type="spellEnd"/>
      <w:r w:rsidR="00EF6B48" w:rsidRPr="006C73D7">
        <w:t xml:space="preserve">. stavak 2. istog Zakona </w:t>
      </w:r>
      <w:r w:rsidRPr="006C73D7">
        <w:t xml:space="preserve">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6C73D7">
        <w:t>15</w:t>
      </w:r>
      <w:proofErr w:type="spellEnd"/>
      <w:r w:rsidRPr="006C73D7">
        <w:t xml:space="preserve"> dana uplate predujam za namirenje troškova prethodnoga i otvorenog stečajnog postupka. </w:t>
      </w:r>
    </w:p>
    <w:p w:rsidRDefault="00B83C35" w:rsidP="00B83C35" w:rsidR="00B83C35" w:rsidRPr="006C73D7">
      <w:pPr>
        <w:ind w:firstLine="720"/>
        <w:jc w:val="both"/>
      </w:pPr>
    </w:p>
    <w:p w:rsidRDefault="00B83C35" w:rsidP="00B83C35" w:rsidR="00B83C35" w:rsidRPr="006C73D7">
      <w:pPr>
        <w:overflowPunct w:val="false"/>
        <w:jc w:val="both"/>
      </w:pPr>
      <w:r w:rsidRPr="006C73D7">
        <w:tab/>
        <w:t xml:space="preserve">Slijedom svega naprijed navedenog valjalo je temeljem članka </w:t>
      </w:r>
      <w:proofErr w:type="spellStart"/>
      <w:r w:rsidRPr="006C73D7">
        <w:t>132</w:t>
      </w:r>
      <w:proofErr w:type="spellEnd"/>
      <w:r w:rsidRPr="006C73D7">
        <w:t xml:space="preserve">. stavak 1. </w:t>
      </w:r>
      <w:proofErr w:type="spellStart"/>
      <w:r w:rsidRPr="006C73D7">
        <w:t>SZ</w:t>
      </w:r>
      <w:proofErr w:type="spellEnd"/>
      <w:r w:rsidRPr="006C73D7">
        <w:t>-a pozvati osobe koje imaju pravni interes za provedbom stečajnog postupka na uplatu predujma za namirenje troškova prethodnog i otvorenog stečajnog postupka ( točka I rješenja)</w:t>
      </w:r>
      <w:r w:rsidR="00346690">
        <w:t xml:space="preserve"> i to: nagrade st. upravitelju u iznosu od </w:t>
      </w:r>
      <w:proofErr w:type="spellStart"/>
      <w:r w:rsidR="00346690">
        <w:t>13.500</w:t>
      </w:r>
      <w:proofErr w:type="spellEnd"/>
      <w:r w:rsidR="00EF7DF8">
        <w:t>,</w:t>
      </w:r>
      <w:proofErr w:type="spellStart"/>
      <w:r w:rsidR="00EF7DF8">
        <w:t>00</w:t>
      </w:r>
      <w:proofErr w:type="spellEnd"/>
      <w:r w:rsidR="00EF7DF8">
        <w:t xml:space="preserve"> kn neto i </w:t>
      </w:r>
      <w:proofErr w:type="spellStart"/>
      <w:r w:rsidR="00EF7DF8">
        <w:t>6.250</w:t>
      </w:r>
      <w:proofErr w:type="spellEnd"/>
      <w:r w:rsidR="00EF7DF8">
        <w:t xml:space="preserve"> kn poreza i doprinosa na nagradu, troškova </w:t>
      </w:r>
      <w:proofErr w:type="spellStart"/>
      <w:r w:rsidR="00EF7DF8">
        <w:t>tel.poštarone</w:t>
      </w:r>
      <w:proofErr w:type="spellEnd"/>
      <w:r w:rsidR="00EF7DF8">
        <w:t xml:space="preserve">, knjigovodstva i sl. u iznosu od </w:t>
      </w:r>
      <w:proofErr w:type="spellStart"/>
      <w:r w:rsidR="00EF7DF8">
        <w:t>5.300</w:t>
      </w:r>
      <w:proofErr w:type="spellEnd"/>
      <w:r w:rsidR="00EF7DF8">
        <w:t>,</w:t>
      </w:r>
      <w:proofErr w:type="spellStart"/>
      <w:r w:rsidR="00EF7DF8">
        <w:t>00</w:t>
      </w:r>
      <w:proofErr w:type="spellEnd"/>
      <w:r w:rsidR="00EF7DF8">
        <w:t xml:space="preserve"> kn i troškova izrade pečata, sudskih i administrativnih troškova </w:t>
      </w:r>
      <w:proofErr w:type="spellStart"/>
      <w:r w:rsidR="00EF7DF8">
        <w:t>950</w:t>
      </w:r>
      <w:proofErr w:type="spellEnd"/>
      <w:r w:rsidR="00EF7DF8">
        <w:t xml:space="preserve">, </w:t>
      </w:r>
      <w:proofErr w:type="spellStart"/>
      <w:r w:rsidR="00EF7DF8">
        <w:t>00</w:t>
      </w:r>
      <w:proofErr w:type="spellEnd"/>
      <w:r w:rsidR="00EF7DF8">
        <w:t xml:space="preserve"> kn.</w:t>
      </w:r>
    </w:p>
    <w:p w:rsidRDefault="00B83C35" w:rsidP="00B83C35" w:rsidR="00B83C35" w:rsidRPr="006C73D7">
      <w:pPr>
        <w:overflowPunct w:val="false"/>
        <w:ind w:firstLine="708"/>
        <w:jc w:val="both"/>
      </w:pPr>
      <w:r w:rsidRPr="006C73D7">
        <w:t xml:space="preserve">Osobe koje imaju pravni interes za provedbom stečajnog postupka su poučeni na posljedice </w:t>
      </w:r>
      <w:proofErr w:type="spellStart"/>
      <w:r w:rsidRPr="006C73D7">
        <w:t>nepostupanja</w:t>
      </w:r>
      <w:proofErr w:type="spellEnd"/>
      <w:r w:rsidRPr="006C73D7">
        <w:t xml:space="preserve"> po ovom rješenju sukladno odredbi članka </w:t>
      </w:r>
      <w:proofErr w:type="spellStart"/>
      <w:r w:rsidRPr="006C73D7">
        <w:t>132</w:t>
      </w:r>
      <w:proofErr w:type="spellEnd"/>
      <w:r w:rsidRPr="006C73D7">
        <w:t xml:space="preserve">. stavak 2. </w:t>
      </w:r>
      <w:proofErr w:type="spellStart"/>
      <w:r w:rsidRPr="006C73D7">
        <w:t>SZ</w:t>
      </w:r>
      <w:proofErr w:type="spellEnd"/>
      <w:r w:rsidRPr="006C73D7">
        <w:t>-a (točka II rješenja).</w:t>
      </w:r>
    </w:p>
    <w:p w:rsidRDefault="001013EE" w:rsidP="001D3C55" w:rsidR="00065B42" w:rsidRPr="006C73D7">
      <w:pPr>
        <w:jc w:val="center"/>
      </w:pPr>
      <w:r w:rsidRPr="006C73D7">
        <w:t xml:space="preserve">U </w:t>
      </w:r>
      <w:r w:rsidR="00065B42" w:rsidRPr="006C73D7">
        <w:t>Zagreb</w:t>
      </w:r>
      <w:r w:rsidR="00C22E20" w:rsidRPr="006C73D7">
        <w:t xml:space="preserve">u, </w:t>
      </w:r>
      <w:proofErr w:type="spellStart"/>
      <w:r w:rsidR="00EF7DF8">
        <w:t>7.veljače</w:t>
      </w:r>
      <w:proofErr w:type="spellEnd"/>
      <w:r w:rsidR="00C22E20" w:rsidRPr="006C73D7">
        <w:t xml:space="preserve"> </w:t>
      </w:r>
      <w:proofErr w:type="spellStart"/>
      <w:r w:rsidR="00C22E20" w:rsidRPr="006C73D7">
        <w:t>201</w:t>
      </w:r>
      <w:r w:rsidR="001D3C55">
        <w:t>7</w:t>
      </w:r>
      <w:proofErr w:type="spellEnd"/>
      <w:r w:rsidR="00C22E20" w:rsidRPr="006C73D7">
        <w:t>.</w:t>
      </w:r>
    </w:p>
    <w:p w:rsidRDefault="00065B42" w:rsidP="001D3C55" w:rsidR="00065B42" w:rsidRPr="00B052CD">
      <w:r w:rsidRPr="004425D1">
        <w:rPr>
          <w:i/>
        </w:rPr>
        <w:t xml:space="preserve">                     </w:t>
      </w:r>
      <w:r w:rsidR="001013EE" w:rsidRPr="00B052CD">
        <w:t xml:space="preserve">                                                                                                      </w:t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="001D3C55">
        <w:tab/>
      </w:r>
      <w:r w:rsidRPr="00B052CD">
        <w:t>Sudac:</w:t>
      </w:r>
    </w:p>
    <w:p w:rsidRDefault="00C90729" w:rsidP="001013EE" w:rsidR="00065B42" w:rsidRPr="00B052CD">
      <w:pPr>
        <w:jc w:val="right"/>
      </w:pPr>
      <w:r w:rsidRPr="00B052CD">
        <w:t>Ante Galić</w:t>
      </w:r>
      <w:r w:rsidR="00C22E20" w:rsidRPr="00B052CD">
        <w:t xml:space="preserve"> </w:t>
      </w:r>
      <w:r w:rsidR="004A4E0E">
        <w:t>v.r.</w:t>
      </w:r>
    </w:p>
    <w:p w:rsidRDefault="00065B42" w:rsidP="00065B42" w:rsidR="00065B42" w:rsidRPr="00B052CD">
      <w:r w:rsidRPr="00B052CD">
        <w:t>Uputa o pravnom lijeku:</w:t>
      </w:r>
    </w:p>
    <w:p w:rsidRDefault="00065B42" w:rsidP="001013EE" w:rsidR="00065B42" w:rsidRPr="00B052CD">
      <w:pPr>
        <w:jc w:val="both"/>
      </w:pPr>
      <w:r w:rsidRPr="00B052CD">
        <w:t>Protiv ovog rješenja žalbu može izjaviti svaki vjerovnik stečajnog dužnika. Žalba se podnosi ovom sudu u 2 primjerka za Visoki trgovački sud RH u roku od 8 dana, od dana dostave rješenja.</w:t>
      </w:r>
    </w:p>
    <w:p w:rsidRDefault="001B28BD" w:rsidP="001013EE" w:rsidR="001B28BD" w:rsidRPr="00B052CD">
      <w:pPr>
        <w:jc w:val="both"/>
      </w:pPr>
    </w:p>
    <w:p w:rsidRDefault="004A4E0E" w:rsidP="004A4E0E" w:rsidR="004A4E0E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A4E0E" w:rsidP="00422EE0" w:rsidR="004A4E0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065B42" w:rsidP="004A4E0E" w:rsidR="00065B42" w:rsidRPr="00B052CD">
      <w:pPr>
        <w:ind w:left="720"/>
      </w:pPr>
    </w:p>
    <w:sectPr w:rsidR="00065B42" w:rsidRPr="00B052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42E" w:rsidP="00C90729" w:rsidR="00B5542E">
      <w:r>
        <w:separator/>
      </w:r>
    </w:p>
  </w:endnote>
  <w:endnote w:id="0" w:type="continuationSeparator">
    <w:p w:rsidRDefault="00B5542E" w:rsidP="00C90729" w:rsidR="00B5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42E" w:rsidP="00C90729" w:rsidR="00B5542E">
      <w:r>
        <w:separator/>
      </w:r>
    </w:p>
  </w:footnote>
  <w:footnote w:id="0" w:type="continuationSeparator">
    <w:p w:rsidRDefault="00B5542E" w:rsidP="00C90729" w:rsidR="00B5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C55" w:rsidP="001D3C55" w:rsidR="00C90729">
    <w:pPr>
      <w:ind w:firstLine="708" w:left="2124"/>
      <w:jc w:val="center"/>
    </w:pPr>
    <w:r>
      <w:t xml:space="preserve">                                     </w:t>
    </w:r>
    <w:proofErr w:type="spellStart"/>
    <w:r>
      <w:t>40</w:t>
    </w:r>
    <w:proofErr w:type="spellEnd"/>
    <w:r>
      <w:t>. St-</w:t>
    </w:r>
    <w:proofErr w:type="spellStart"/>
    <w:r>
      <w:t>1568</w:t>
    </w:r>
    <w:proofErr w:type="spellEnd"/>
    <w:r>
      <w:t>/</w:t>
    </w:r>
    <w:proofErr w:type="spellStart"/>
    <w:r>
      <w:t>15</w:t>
    </w:r>
    <w:proofErr w:type="spellEnd"/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E2A"/>
    <w:rsid w:val="000C2DF8"/>
    <w:rsid w:val="001013EE"/>
    <w:rsid w:val="001A762F"/>
    <w:rsid w:val="001B28BD"/>
    <w:rsid w:val="001D3C55"/>
    <w:rsid w:val="0021298E"/>
    <w:rsid w:val="00230E73"/>
    <w:rsid w:val="00240FA6"/>
    <w:rsid w:val="0024560F"/>
    <w:rsid w:val="00260C00"/>
    <w:rsid w:val="002817DE"/>
    <w:rsid w:val="002D5087"/>
    <w:rsid w:val="00346690"/>
    <w:rsid w:val="003B679F"/>
    <w:rsid w:val="003C3839"/>
    <w:rsid w:val="003F3702"/>
    <w:rsid w:val="00412D47"/>
    <w:rsid w:val="004425D1"/>
    <w:rsid w:val="00457690"/>
    <w:rsid w:val="004A4E0E"/>
    <w:rsid w:val="004F117A"/>
    <w:rsid w:val="00517B21"/>
    <w:rsid w:val="00535D8E"/>
    <w:rsid w:val="0055276D"/>
    <w:rsid w:val="00643B41"/>
    <w:rsid w:val="006C73D7"/>
    <w:rsid w:val="007B068E"/>
    <w:rsid w:val="008B669A"/>
    <w:rsid w:val="00947BCF"/>
    <w:rsid w:val="009B3D51"/>
    <w:rsid w:val="00A0793E"/>
    <w:rsid w:val="00A75EA1"/>
    <w:rsid w:val="00A75F17"/>
    <w:rsid w:val="00A851A3"/>
    <w:rsid w:val="00B052CD"/>
    <w:rsid w:val="00B41BD9"/>
    <w:rsid w:val="00B5542E"/>
    <w:rsid w:val="00B83C35"/>
    <w:rsid w:val="00BE5577"/>
    <w:rsid w:val="00BF01D0"/>
    <w:rsid w:val="00C22E20"/>
    <w:rsid w:val="00C23ADD"/>
    <w:rsid w:val="00C90729"/>
    <w:rsid w:val="00D259AB"/>
    <w:rsid w:val="00D677F7"/>
    <w:rsid w:val="00D803A5"/>
    <w:rsid w:val="00E24B5E"/>
    <w:rsid w:val="00E35917"/>
    <w:rsid w:val="00E423A6"/>
    <w:rsid w:val="00E56243"/>
    <w:rsid w:val="00EF6B48"/>
    <w:rsid w:val="00EF7DF8"/>
    <w:rsid w:val="00F740B6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C383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3C3839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3C38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38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0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C383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3C3839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3C38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38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0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St-1568/2015</izvorni_sadrzaj>
    <derivirana_varijabla naziv="DomainObject.Predmet.OznakaBroj_1">St-1568/2015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MIRTA USLUGE d.o.o.</izvorni_sadrzaj>
    <derivirana_varijabla naziv="DomainObject.Predmet.ProtustrankaFormated_1">  MIRTA USLUGE d.o.o.</derivirana_varijabla>
  </DomainObject.Predmet.ProtustrankaFormated>
  <DomainObject.Predmet.ProtustrankaFormatedOIB>
    <izvorni_sadrzaj>  MIRTA USLUGE d.o.o., OIB 10567999929</izvorni_sadrzaj>
    <derivirana_varijabla naziv="DomainObject.Predmet.ProtustrankaFormatedOIB_1">  MIRTA USLUGE d.o.o., OIB 10567999929</derivirana_varijabla>
  </DomainObject.Predmet.ProtustrankaFormatedOIB>
  <DomainObject.Predmet.ProtustrankaFormatedWithAdress>
    <izvorni_sadrzaj> MIRTA USLUGE d.o.o., Kneza Branimira 24, 10000 Zagreb</izvorni_sadrzaj>
    <derivirana_varijabla naziv="DomainObject.Predmet.ProtustrankaFormatedWithAdress_1"> MIRTA USLUGE d.o.o., Kneza Branimira 24, 10000 Zagreb</derivirana_varijabla>
  </DomainObject.Predmet.ProtustrankaFormatedWithAdress>
  <DomainObject.Predmet.ProtustrankaFormatedWithAdressOIB>
    <izvorni_sadrzaj> MIRTA USLUGE d.o.o., OIB 10567999929, Kneza Branimira 24, 10000 Zagreb</izvorni_sadrzaj>
    <derivirana_varijabla naziv="DomainObject.Predmet.ProtustrankaFormatedWithAdressOIB_1"> MIRTA USLUGE d.o.o., OIB 10567999929, Kneza Branimira 24, 10000 Zagreb</derivirana_varijabla>
  </DomainObject.Predmet.ProtustrankaFormatedWithAdressOIB>
  <DomainObject.Predmet.ProtustrankaWithAdress>
    <izvorni_sadrzaj>MIRTA USLUGE d.o.o. Kneza Branimira 24, 10000 Zagreb</izvorni_sadrzaj>
    <derivirana_varijabla naziv="DomainObject.Predmet.ProtustrankaWithAdress_1">MIRTA USLUGE d.o.o. Kneza Branimira 24, 10000 Zagreb</derivirana_varijabla>
  </DomainObject.Predmet.ProtustrankaWithAdress>
  <DomainObject.Predmet.ProtustrankaWithAdressOIB>
    <izvorni_sadrzaj>MIRTA USLUGE d.o.o., OIB 10567999929, Kneza Branimira 24, 10000 Zagreb</izvorni_sadrzaj>
    <derivirana_varijabla naziv="DomainObject.Predmet.ProtustrankaWithAdressOIB_1">MIRTA USLUGE d.o.o., OIB 10567999929, Kneza Branimira 24, 10000 Zagreb</derivirana_varijabla>
  </DomainObject.Predmet.ProtustrankaWithAdressOIB>
  <DomainObject.Predmet.ProtustrankaNazivFormated>
    <izvorni_sadrzaj>MIRTA USLUGE d.o.o.</izvorni_sadrzaj>
    <derivirana_varijabla naziv="DomainObject.Predmet.ProtustrankaNazivFormated_1">MIRTA USLUGE d.o.o.</derivirana_varijabla>
  </DomainObject.Predmet.ProtustrankaNazivFormated>
  <DomainObject.Predmet.ProtustrankaNazivFormatedOIB>
    <izvorni_sadrzaj>MIRTA USLUGE d.o.o., OIB 10567999929</izvorni_sadrzaj>
    <derivirana_varijabla naziv="DomainObject.Predmet.ProtustrankaNazivFormatedOIB_1">MIRTA USLUGE d.o.o., OIB 10567999929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MIRTA USLUGE d.o.o.</item>
    </izvorni_sadrzaj>
    <derivirana_varijabla naziv="DomainObject.Predmet.ProtuStrankaListFormated_1">
      <item>MIRTA USLUGE d.o.o.</item>
    </derivirana_varijabla>
  </DomainObject.Predmet.ProtuStrankaListFormated>
  <DomainObject.Predmet.ProtuStrankaListFormatedOIB>
    <izvorni_sadrzaj>
      <item>MIRTA USLUGE d.o.o., OIB 10567999929</item>
    </izvorni_sadrzaj>
    <derivirana_varijabla naziv="DomainObject.Predmet.ProtuStrankaListFormatedOIB_1">
      <item>MIRTA USLUGE d.o.o., OIB 10567999929</item>
    </derivirana_varijabla>
  </DomainObject.Predmet.ProtuStrankaListFormatedOIB>
  <DomainObject.Predmet.ProtuStrankaListFormatedWithAdress>
    <izvorni_sadrzaj>
      <item>MIRTA USLUGE d.o.o., Kneza Branimira 24, 10000 Zagreb</item>
    </izvorni_sadrzaj>
    <derivirana_varijabla naziv="DomainObject.Predmet.ProtuStrankaListFormatedWithAdress_1">
      <item>MIRTA USLUGE d.o.o., Kneza Branimira 24, 10000 Zagreb</item>
    </derivirana_varijabla>
  </DomainObject.Predmet.ProtuStrankaListFormatedWithAdress>
  <DomainObject.Predmet.ProtuStrankaListFormatedWithAdressOIB>
    <izvorni_sadrzaj>
      <item>MIRTA USLUGE d.o.o., OIB 10567999929, Kneza Branimira 24, 10000 Zagreb</item>
    </izvorni_sadrzaj>
    <derivirana_varijabla naziv="DomainObject.Predmet.ProtuStrankaListFormatedWithAdressOIB_1">
      <item>MIRTA USLUGE d.o.o., OIB 10567999929, Kneza Branimira 24, 10000 Zagreb</item>
    </derivirana_varijabla>
  </DomainObject.Predmet.ProtuStrankaListFormatedWithAdressOIB>
  <DomainObject.Predmet.ProtuStrankaListNazivFormated>
    <izvorni_sadrzaj>
      <item>MIRTA USLUGE d.o.o.</item>
    </izvorni_sadrzaj>
    <derivirana_varijabla naziv="DomainObject.Predmet.ProtuStrankaListNazivFormated_1">
      <item>MIRTA USLUGE d.o.o.</item>
    </derivirana_varijabla>
  </DomainObject.Predmet.ProtuStrankaListNazivFormated>
  <DomainObject.Predmet.ProtuStrankaListNazivFormatedOIB>
    <izvorni_sadrzaj>
      <item>MIRTA USLUGE d.o.o., OIB 10567999929</item>
    </izvorni_sadrzaj>
    <derivirana_varijabla naziv="DomainObject.Predmet.ProtuStrankaListNazivFormatedOIB_1">
      <item>MIRTA USLUGE d.o.o., OIB 10567999929</item>
    </derivirana_varijabla>
  </DomainObject.Predmet.ProtuStrankaListNazivFormatedOIB>
  <DomainObject.Predmet.OstaliListFormated>
    <izvorni_sadrzaj>
      <item>ŽUPANIJSKO DRŽAVNO ODVJETNIŠTVO U ZAGREBU</item>
      <item>Vladimir Kordovan</item>
    </izvorni_sadrzaj>
    <derivirana_varijabla naziv="DomainObject.Predmet.OstaliListFormated_1">
      <item>ŽUPANIJSKO DRŽAVNO ODVJETNIŠTVO U ZAGREBU</item>
      <item>Vladimir Kordovan</item>
    </derivirana_varijabla>
  </DomainObject.Predmet.OstaliListFormated>
  <DomainObject.Predmet.OstaliListFormatedOIB>
    <izvorni_sadrzaj>
      <item>ŽUPANIJSKO DRŽAVNO ODVJETNIŠTVO U ZAGREBU</item>
      <item>Vladimir Kordovan, OIB 41597856774</item>
    </izvorni_sadrzaj>
    <derivirana_varijabla naziv="DomainObject.Predmet.OstaliListFormatedOIB_1">
      <item>ŽUPANIJSKO DRŽAVNO ODVJETNIŠTVO U ZAGREBU</item>
      <item>Vladimir Kordovan, OIB 41597856774</item>
    </derivirana_varijabla>
  </DomainObject.Predmet.OstaliListFormatedOIB>
  <DomainObject.Predmet.OstaliListFormatedWithAdress>
    <izvorni_sadrzaj>
      <item>ŽUPANIJSKO DRŽAVNO ODVJETNIŠTVO U ZAGREBU</item>
      <item>Vladimir Kordovan, Mlinska 11, 34310 Pleternica</item>
    </izvorni_sadrzaj>
    <derivirana_varijabla naziv="DomainObject.Predmet.OstaliListFormatedWithAdress_1">
      <item>ŽUPANIJSKO DRŽAVNO ODVJETNIŠTVO U ZAGREBU</item>
      <item>Vladimir Kordovan, Mlinska 11, 34310 Pleternica</item>
    </derivirana_varijabla>
  </DomainObject.Predmet.OstaliListFormatedWithAdress>
  <DomainObject.Predmet.OstaliListFormatedWithAdressOIB>
    <izvorni_sadrzaj>
      <item>ŽUPANIJSKO DRŽAVNO ODVJETNIŠTVO U ZAGREBU</item>
      <item>Vladimir Kordovan, OIB 41597856774, Mlinska 11, 34310 Pleternica</item>
    </izvorni_sadrzaj>
    <derivirana_varijabla naziv="DomainObject.Predmet.OstaliListFormatedWithAdressOIB_1">
      <item>ŽUPANIJSKO DRŽAVNO ODVJETNIŠTVO U ZAGREBU</item>
      <item>Vladimir Kordovan, OIB 41597856774, Mlinska 11, 34310 Pleternica</item>
    </derivirana_varijabla>
  </DomainObject.Predmet.OstaliListFormatedWithAdressOIB>
  <DomainObject.Predmet.OstaliListNazivFormated>
    <izvorni_sadrzaj>
      <item>ŽUPANIJSKO DRŽAVNO ODVJETNIŠTVO U ZAGREBU</item>
      <item>Vladimir Kordovan</item>
    </izvorni_sadrzaj>
    <derivirana_varijabla naziv="DomainObject.Predmet.OstaliListNazivFormated_1">
      <item>ŽUPANIJSKO DRŽAVNO ODVJETNIŠTVO U ZAGREBU</item>
      <item>Vladimir Kordovan</item>
    </derivirana_varijabla>
  </DomainObject.Predmet.OstaliListNazivFormated>
  <DomainObject.Predmet.OstaliListNazivFormatedOIB>
    <izvorni_sadrzaj>
      <item>ŽUPANIJSKO DRŽAVNO ODVJETNIŠTVO U ZAGREBU</item>
      <item>Vladimir Kordovan, OIB 41597856774</item>
    </izvorni_sadrzaj>
    <derivirana_varijabla naziv="DomainObject.Predmet.OstaliListNazivFormatedOIB_1">
      <item>ŽUPANIJSKO DRŽAVNO ODVJETNIŠTVO U ZAGREBU</item>
      <item>Vladimir Kordovan, OIB 41597856774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MIRTA USLUGE d.o.o.</izvorni_sadrzaj>
    <derivirana_varijabla naziv="DomainObject.Predmet.ProtustrankaIDrugi_1">MIRTA USLUGE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MIRTA USLUGE d.o.o., OIB 10567999929, Kneza Branimira 24, 10000 Zagreb</izvorni_sadrzaj>
    <derivirana_varijabla naziv="DomainObject.Predmet.ProtustrankaIDrugiAdressOIB_1">MIRTA USLUGE d.o.o., OIB 10567999929, Kneza Branimira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MIRTA USLUGE d.o.o.</item>
      <item>ŽUPANIJSKO DRŽAVNO ODVJETNIŠTVO U ZAGREBU</item>
      <item>Vladimir Kordovan</item>
    </izvorni_sadrzaj>
    <derivirana_varijabla naziv="DomainObject.Predmet.SudioniciListNaziv_1">
      <item>REPUBLIKA HRVATSKA, Ministarstvo financija, Porezna uprava, Područni ured Zagreb</item>
      <item>MIRTA USLUGE d.o.o.</item>
      <item>ŽUPANIJSKO DRŽAVNO ODVJETNIŠTVO U ZAGREBU</item>
      <item>Vladimir Kordovan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Vladimir Kordovan, OIB 41597856774, Mlinska 11,34310 Pleternica</item>
    </izvorni_sadrzaj>
    <derivirana_varijabla naziv="DomainObject.Predmet.SudioniciListAdressOIB_1"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Vladimir Kordovan, OIB 41597856774, Mlinska 11,34310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10567999929</item>
      <item>, OIB null</item>
      <item>, OIB 41597856774</item>
    </izvorni_sadrzaj>
    <derivirana_varijabla naziv="DomainObject.Predmet.SudioniciListNazivOIB_1">
      <item>, OIB 18683136487</item>
      <item>, OIB 10567999929</item>
      <item>, OIB null</item>
      <item>, OIB 41597856774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566</properties:Words>
  <properties:Characters>3208</properties:Characters>
  <properties:Lines>75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2017-02-07T11:53:00Z</dcterms:created>
  <dc:creator>gzubak</dc:creator>
  <cp:lastModifiedBy>Valentina Delač</cp:lastModifiedBy>
  <cp:lastPrinted>2017-02-07T11:56:00Z</cp:lastPrinted>
  <dcterms:modified xmlns:xsi="http://www.w3.org/2001/XMLSchema-instance" xsi:type="dcterms:W3CDTF">2017-02-07T11:56:00Z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