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8e4b" w14:paraId="e148e4b" w:rsidRDefault="00710092" w:rsidP="00710092" w:rsidR="00710092" w:rsidRPr="0071009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982/18-12</w:t>
      </w:r>
    </w:p>
    <w:p w:rsidRDefault="00710092" w:rsidP="00710092" w:rsidR="00710092" w:rsidRPr="00710092">
      <w:pPr>
        <w:pStyle w:val="Bezproreda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0092">
        <w:rPr>
          <w:rFonts w:hAnsi="Times New Roman" w:ascii="Times New Roman"/>
          <w:sz w:val="24"/>
          <w:szCs w:val="24"/>
        </w:rPr>
        <w:tab/>
      </w:r>
      <w:r w:rsidRPr="00710092">
        <w:rPr>
          <w:rFonts w:hAnsi="Times New Roman" w:ascii="Times New Roman"/>
          <w:sz w:val="24"/>
          <w:szCs w:val="24"/>
        </w:rPr>
        <w:br w:clear="all" w:type="textWrapping"/>
      </w:r>
    </w:p>
    <w:p w:rsidRDefault="00710092" w:rsidP="00710092" w:rsidR="00710092" w:rsidRPr="00710092">
      <w:pPr>
        <w:pStyle w:val="Bezproreda"/>
        <w:rPr>
          <w:rFonts w:hAnsi="Times New Roman" w:ascii="Times New Roman"/>
          <w:sz w:val="24"/>
          <w:szCs w:val="24"/>
        </w:rPr>
      </w:pPr>
    </w:p>
    <w:p w:rsidRDefault="00710092" w:rsidP="00710092" w:rsidR="00710092" w:rsidRPr="00710092">
      <w:pPr>
        <w:pStyle w:val="Bezproreda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710092" w:rsidP="00710092" w:rsidR="00710092" w:rsidRPr="00710092">
      <w:pPr>
        <w:pStyle w:val="Bezproreda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t>Trgovački sud u Osijeku</w:t>
      </w:r>
    </w:p>
    <w:p w:rsidRDefault="00710092" w:rsidP="00710092" w:rsidR="00710092">
      <w:pPr>
        <w:pStyle w:val="Bezproreda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710092" w:rsidP="00710092" w:rsidR="00710092">
      <w:pPr>
        <w:pStyle w:val="Bezproreda"/>
        <w:rPr>
          <w:rFonts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E P U B L I K A  H R V A T S K A</w:t>
      </w: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710092" w:rsidP="00710092" w:rsidR="00710092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710092" w:rsidP="00710092" w:rsidR="00710092" w:rsidRPr="00F87F38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F87F38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Pr="00710092">
        <w:rPr>
          <w:rFonts w:hAnsi="Times New Roman" w:ascii="Times New Roman"/>
          <w:b/>
          <w:sz w:val="24"/>
          <w:szCs w:val="24"/>
        </w:rPr>
        <w:t>BORIC j.d.o.o. Vukovar, Slobode ul. 2, OIB: 86084683410, MBS: 030173206</w:t>
      </w:r>
      <w:r w:rsidRPr="00F87F38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F87F38">
        <w:rPr>
          <w:rFonts w:eastAsia="Questrial" w:hAnsi="Times New Roman" w:ascii="Times New Roman"/>
          <w:sz w:val="24"/>
          <w:szCs w:val="24"/>
        </w:rPr>
        <w:t xml:space="preserve">dana </w:t>
      </w:r>
      <w:r>
        <w:rPr>
          <w:rFonts w:eastAsia="Questrial" w:hAnsi="Times New Roman" w:ascii="Times New Roman"/>
          <w:sz w:val="24"/>
          <w:szCs w:val="24"/>
        </w:rPr>
        <w:t>14. siječnja 2019</w:t>
      </w:r>
      <w:r w:rsidRPr="00F87F38">
        <w:rPr>
          <w:rFonts w:eastAsia="Questrial" w:hAnsi="Times New Roman" w:ascii="Times New Roman"/>
          <w:sz w:val="24"/>
          <w:szCs w:val="24"/>
        </w:rPr>
        <w:t>. g.,</w:t>
      </w:r>
    </w:p>
    <w:p w:rsidRDefault="00F427F2" w:rsidP="00F36EC8" w:rsidR="00F427F2" w:rsidRPr="00F36EC8">
      <w:pPr>
        <w:pStyle w:val="Bezproreda1"/>
        <w:tabs>
          <w:tab w:pos="381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F36EC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36EC8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F36EC8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F36EC8">
      <w:pPr>
        <w:pStyle w:val="Bezproreda1"/>
        <w:rPr>
          <w:rFonts w:hAnsi="Times New Roman" w:ascii="Times New Roman"/>
          <w:sz w:val="24"/>
          <w:szCs w:val="24"/>
        </w:rPr>
      </w:pPr>
    </w:p>
    <w:p w:rsidRDefault="00F36EC8" w:rsidP="00710092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390FDA">
        <w:rPr>
          <w:rFonts w:hAnsi="Times New Roman" w:ascii="Times New Roman"/>
          <w:sz w:val="24"/>
          <w:szCs w:val="24"/>
        </w:rPr>
        <w:t>tečajnom</w:t>
      </w:r>
      <w:r w:rsidR="002C0D19" w:rsidRPr="00390FDA">
        <w:rPr>
          <w:rFonts w:hAnsi="Times New Roman" w:ascii="Times New Roman"/>
          <w:sz w:val="24"/>
          <w:szCs w:val="24"/>
        </w:rPr>
        <w:t xml:space="preserve"> upravitelj</w:t>
      </w:r>
      <w:r w:rsidR="00876B41" w:rsidRPr="00390FDA">
        <w:rPr>
          <w:rFonts w:hAnsi="Times New Roman" w:ascii="Times New Roman"/>
          <w:sz w:val="24"/>
          <w:szCs w:val="24"/>
        </w:rPr>
        <w:t xml:space="preserve">u </w:t>
      </w:r>
      <w:r w:rsidR="0063768B" w:rsidRPr="00390FDA">
        <w:rPr>
          <w:rFonts w:hAnsi="Times New Roman" w:ascii="Times New Roman"/>
          <w:b/>
          <w:sz w:val="24"/>
          <w:szCs w:val="24"/>
        </w:rPr>
        <w:t>Davor</w:t>
      </w:r>
      <w:r>
        <w:rPr>
          <w:rFonts w:hAnsi="Times New Roman" w:ascii="Times New Roman"/>
          <w:b/>
          <w:sz w:val="24"/>
          <w:szCs w:val="24"/>
        </w:rPr>
        <w:t>u</w:t>
      </w:r>
      <w:r w:rsidR="0063768B" w:rsidRPr="00390FDA">
        <w:rPr>
          <w:rFonts w:hAnsi="Times New Roman" w:ascii="Times New Roman"/>
          <w:b/>
          <w:sz w:val="24"/>
          <w:szCs w:val="24"/>
        </w:rPr>
        <w:t xml:space="preserve"> Lamza, Osijek, Zagrebačka 7, OIB: 00554860377</w:t>
      </w:r>
      <w:r w:rsidR="0063768B" w:rsidRPr="00CB48F2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710092" w:rsidRPr="00710092">
        <w:rPr>
          <w:rFonts w:hAnsi="Times New Roman" w:ascii="Times New Roman"/>
          <w:b/>
          <w:sz w:val="24"/>
          <w:szCs w:val="24"/>
        </w:rPr>
        <w:t>BORIC j.d.o.o. Vukovar, Slobode ul. 2, OIB: 86084683410, MBS: 030173206</w:t>
      </w:r>
      <w:r w:rsidR="00710092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>
        <w:rPr>
          <w:rFonts w:hAnsi="Times New Roman" w:ascii="Times New Roman"/>
          <w:sz w:val="24"/>
          <w:szCs w:val="24"/>
        </w:rPr>
        <w:t>4</w:t>
      </w:r>
      <w:r w:rsidR="00CB48F2" w:rsidRPr="0039195C">
        <w:rPr>
          <w:rFonts w:hAnsi="Times New Roman" w:ascii="Times New Roman"/>
          <w:sz w:val="24"/>
          <w:szCs w:val="24"/>
        </w:rPr>
        <w:t>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F36EC8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710092">
        <w:rPr>
          <w:rFonts w:hAnsi="Times New Roman" w:ascii="Times New Roman"/>
          <w:sz w:val="24"/>
          <w:szCs w:val="24"/>
        </w:rPr>
        <w:t>kontovnika</w:t>
      </w:r>
      <w:proofErr w:type="spellEnd"/>
      <w:r w:rsidR="00710092">
        <w:rPr>
          <w:rFonts w:hAnsi="Times New Roman" w:ascii="Times New Roman"/>
          <w:sz w:val="24"/>
          <w:szCs w:val="24"/>
        </w:rPr>
        <w:t xml:space="preserve"> 8500</w:t>
      </w:r>
      <w:r w:rsidRPr="0039195C">
        <w:rPr>
          <w:rFonts w:hAnsi="Times New Roman" w:ascii="Times New Roman"/>
          <w:sz w:val="24"/>
          <w:szCs w:val="24"/>
        </w:rPr>
        <w:t xml:space="preserve"> isplati ukupan iznos od</w:t>
      </w:r>
      <w:r w:rsidR="00390FDA">
        <w:rPr>
          <w:rFonts w:hAnsi="Times New Roman" w:ascii="Times New Roman"/>
          <w:sz w:val="24"/>
          <w:szCs w:val="24"/>
        </w:rPr>
        <w:t xml:space="preserve"> </w:t>
      </w:r>
      <w:r w:rsidR="00F36EC8"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>.000,00 kn stečajnom upravitelju Davor Lamza, Osijek, Zagrebačka 7, OIB: 00554860377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 xml:space="preserve">a da se </w:t>
      </w:r>
      <w:r w:rsidR="00F36EC8">
        <w:rPr>
          <w:rFonts w:hAnsi="Times New Roman" w:ascii="Times New Roman"/>
          <w:sz w:val="24"/>
          <w:szCs w:val="24"/>
        </w:rPr>
        <w:t>neto</w:t>
      </w:r>
      <w:r w:rsidRPr="0039195C">
        <w:rPr>
          <w:rFonts w:hAnsi="Times New Roman" w:ascii="Times New Roman"/>
          <w:sz w:val="24"/>
          <w:szCs w:val="24"/>
        </w:rPr>
        <w:t xml:space="preserve"> iznos isplati na žiro račun broj IBAN: HR40 2360 0003 1123 0488 7.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710092" w:rsidP="00710092" w:rsidR="00710092" w:rsidRPr="0071009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39195C" w:rsidR="00A10D32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710092" w:rsidP="0039195C" w:rsidR="0071009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710092" w:rsidR="008F7595" w:rsidRPr="0086293E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710092">
        <w:t>982/18 od 6. studenog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710092" w:rsidRPr="00710092">
        <w:rPr>
          <w:b/>
          <w:lang w:eastAsia="en-US"/>
        </w:rPr>
        <w:t>BORIC j.d.o.o. Vukovar, Slobode ul. 2, OIB: 86084683410, MBS: 030173206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710092" w:rsidP="00710092" w:rsidR="00710092" w:rsidRPr="007100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10092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982/18-12</w:t>
      </w:r>
    </w:p>
    <w:p w:rsidRDefault="00710092" w:rsidP="009E1001" w:rsidR="00710092">
      <w:pPr>
        <w:pStyle w:val="Tijeloteksta"/>
        <w:ind w:firstLine="708"/>
      </w:pPr>
    </w:p>
    <w:p w:rsidRDefault="00A10D32" w:rsidP="00F36EC8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710092" w:rsidR="00F36EC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10092">
        <w:rPr>
          <w:rFonts w:hAnsi="Times New Roman" w:ascii="Times New Roman"/>
          <w:sz w:val="24"/>
          <w:szCs w:val="24"/>
        </w:rPr>
        <w:t>9. siječnja 2019</w:t>
      </w:r>
      <w:r w:rsidR="0039195C">
        <w:rPr>
          <w:rFonts w:hAnsi="Times New Roman" w:ascii="Times New Roman"/>
          <w:sz w:val="24"/>
          <w:szCs w:val="24"/>
        </w:rPr>
        <w:t>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F36EC8" w:rsidP="00A10D32" w:rsidR="00F36EC8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710092">
        <w:rPr>
          <w:rFonts w:hAnsi="Times New Roman" w:ascii="Times New Roman"/>
          <w:sz w:val="24"/>
          <w:szCs w:val="24"/>
        </w:rPr>
        <w:t>9. siječnja 2019</w:t>
      </w:r>
      <w:r w:rsidR="0039195C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36EC8">
        <w:rPr>
          <w:rFonts w:hAnsi="Times New Roman" w:ascii="Times New Roman"/>
          <w:sz w:val="24"/>
          <w:szCs w:val="24"/>
        </w:rPr>
        <w:t>4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710092" w:rsidR="002066CF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710092">
        <w:rPr>
          <w:rFonts w:hAnsi="Times New Roman" w:ascii="Times New Roman"/>
          <w:sz w:val="24"/>
          <w:szCs w:val="24"/>
        </w:rPr>
        <w:t>14.</w:t>
      </w:r>
      <w:proofErr w:type="gramEnd"/>
      <w:r w:rsidR="0071009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710092"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 w:rsidR="00710092">
        <w:rPr>
          <w:rFonts w:hAnsi="Times New Roman" w:ascii="Times New Roman"/>
          <w:sz w:val="24"/>
          <w:szCs w:val="24"/>
        </w:rPr>
        <w:t xml:space="preserve"> 2019. </w:t>
      </w:r>
      <w:proofErr w:type="gramStart"/>
      <w:r w:rsidR="00710092">
        <w:rPr>
          <w:rFonts w:hAnsi="Times New Roman" w:ascii="Times New Roman"/>
          <w:sz w:val="24"/>
          <w:szCs w:val="24"/>
        </w:rPr>
        <w:t>g</w:t>
      </w:r>
      <w:proofErr w:type="gramEnd"/>
      <w:r w:rsidR="00710092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36EC8" w:rsidP="002066CF" w:rsidR="00F36EC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10092">
        <w:rPr>
          <w:rFonts w:hAnsi="Times New Roman" w:ascii="Times New Roman"/>
          <w:sz w:val="24"/>
          <w:szCs w:val="24"/>
        </w:rPr>
        <w:t>14.2.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4838C1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378" w:rsidP="00F427F2" w:rsidR="008D5378">
      <w:pPr>
        <w:spacing w:lineRule="auto" w:line="240" w:after="0"/>
      </w:pPr>
      <w:r>
        <w:separator/>
      </w:r>
    </w:p>
  </w:endnote>
  <w:endnote w:id="0" w:type="continuationSeparator">
    <w:p w:rsidRDefault="008D5378" w:rsidP="00F427F2" w:rsidR="008D53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378" w:rsidP="00F427F2" w:rsidR="008D5378">
      <w:pPr>
        <w:spacing w:lineRule="auto" w:line="240" w:after="0"/>
      </w:pPr>
      <w:r>
        <w:separator/>
      </w:r>
    </w:p>
  </w:footnote>
  <w:footnote w:id="0" w:type="continuationSeparator">
    <w:p w:rsidRDefault="008D5378" w:rsidP="00F427F2" w:rsidR="008D53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38C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833E8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82C31"/>
    <w:rsid w:val="004838C1"/>
    <w:rsid w:val="004B119F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0092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5378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D64B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36E0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36EC8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8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8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8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8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8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8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8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8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8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8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BORIC jednostavno društvo s ograničenom odgovornošću za ugostiteljstvo, proizvodnju i usluge</izvorni_sadrzaj>
    <derivirana_varijabla naziv="DomainObject.Predmet.ProtustrankaFormated_1">  BORIC jednostavno društvo s ograničenom odgovornošću za ugostiteljstvo, proizvodnju i usluge</derivirana_varijabla>
  </DomainObject.Predmet.ProtustrankaFormated>
  <DomainObject.Predmet.ProtustrankaFormatedOIB>
    <izvorni_sadrzaj>  BORIC jednostavno društvo s ograničenom odgovornošću za ugostiteljstvo, proizvodnju i usluge, OIB 86084683410</izvorni_sadrzaj>
    <derivirana_varijabla naziv="DomainObject.Predmet.ProtustrankaFormatedOIB_1">  BORIC jednostavno društvo s ograničenom odgovornošću za ugostiteljstvo, proizvodnju i usluge, OIB 86084683410</derivirana_varijabla>
  </DomainObject.Predmet.ProtustrankaFormatedOIB>
  <DomainObject.Predmet.ProtustrankaFormatedWithAdress>
    <izvorni_sadrzaj> BORIC jednostavno društvo s ograničenom odgovornošću za ugostiteljstvo, proizvodnju i usluge, Slobode ul. 2, 32000 Vukovar</izvorni_sadrzaj>
    <derivirana_varijabla naziv="DomainObject.Predmet.ProtustrankaFormatedWithAdress_1"> BORIC jednostavno društvo s ograničenom odgovornošću za ugostiteljstvo, proizvodnju i usluge, Slobode ul. 2, 32000 Vukovar</derivirana_varijabla>
  </DomainObject.Predmet.ProtustrankaFormatedWithAdress>
  <DomainObject.Predmet.ProtustrankaFormatedWithAdressOIB>
    <izvorni_sadrzaj> BORIC jednostavno društvo s ograničenom odgovornošću za ugostiteljstvo, proizvodnju i usluge, OIB 86084683410, Slobode ul. 2, 32000 Vukovar</izvorni_sadrzaj>
    <derivirana_varijabla naziv="DomainObject.Predmet.ProtustrankaFormatedWithAdressOIB_1"> BORIC jednostavno društvo s ograničenom odgovornošću za ugostiteljstvo, proizvodnju i usluge, OIB 86084683410, Slobode ul. 2, 32000 Vukovar</derivirana_varijabla>
  </DomainObject.Predmet.ProtustrankaFormatedWithAdressOIB>
  <DomainObject.Predmet.ProtustrankaWithAdress>
    <izvorni_sadrzaj>BORIC jednostavno društvo s ograničenom odgovornošću za ugostiteljstvo, proizvodnju i usluge Slobode ul. 2, 32000 Vukovar</izvorni_sadrzaj>
    <derivirana_varijabla naziv="DomainObject.Predmet.ProtustrankaWithAdress_1">BORIC jednostavno društvo s ograničenom odgovornošću za ugostiteljstvo, proizvodnju i usluge Slobode ul. 2, 32000 Vukovar</derivirana_varijabla>
  </DomainObject.Predmet.ProtustrankaWithAdress>
  <DomainObject.Predmet.ProtustrankaWithAdressOIB>
    <izvorni_sadrzaj>BORIC jednostavno društvo s ograničenom odgovornošću za ugostiteljstvo, proizvodnju i usluge, OIB 86084683410, Slobode ul. 2, 32000 Vukovar</izvorni_sadrzaj>
    <derivirana_varijabla naziv="DomainObject.Predmet.ProtustrankaWithAdressOIB_1">BORIC jednostavno društvo s ograničenom odgovornošću za ugostiteljstvo, proizvodnju i usluge, OIB 86084683410, Slobode ul. 2, 32000 Vukovar</derivirana_varijabla>
  </DomainObject.Predmet.ProtustrankaWithAdressOIB>
  <DomainObject.Predmet.ProtustrankaNazivFormated>
    <izvorni_sadrzaj>BORIC jednostavno društvo s ograničenom odgovornošću za ugostiteljstvo, proizvodnju i usluge</izvorni_sadrzaj>
    <derivirana_varijabla naziv="DomainObject.Predmet.ProtustrankaNazivFormated_1">BORIC jednostavno društvo s ograničenom odgovornošću za ugostiteljstvo, proizvodnju i usluge</derivirana_varijabla>
  </DomainObject.Predmet.ProtustrankaNazivFormated>
  <DomainObject.Predmet.ProtustrankaNazivFormatedOIB>
    <izvorni_sadrzaj>BORIC jednostavno društvo s ograničenom odgovornošću za ugostiteljstvo, proizvodnju i usluge, OIB 86084683410</izvorni_sadrzaj>
    <derivirana_varijabla naziv="DomainObject.Predmet.ProtustrankaNazivFormatedOIB_1">BORIC jednostavno društvo s ograničenom odgovornošću za ugostiteljstvo, proizvodnju i usluge, OIB 86084683410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BORIC jednostavno društvo s ograničenom odgovornošću za ugostiteljstvo, proizvodnju i usluge</item>
    </izvorni_sadrzaj>
    <derivirana_varijabla naziv="DomainObject.Predmet.ProtuStrankaListFormated_1">
      <item>BORIC jednostavno društvo s ograničenom odgovornošću za ugostiteljstvo, proizvodnju i usluge</item>
    </derivirana_varijabla>
  </DomainObject.Predmet.ProtuStrankaListFormated>
  <DomainObject.Predmet.ProtuStrankaListFormatedOIB>
    <izvorni_sadrzaj>
      <item>BORIC jednostavno društvo s ograničenom odgovornošću za ugostiteljstvo, proizvodnju i usluge, OIB 86084683410</item>
    </izvorni_sadrzaj>
    <derivirana_varijabla naziv="DomainObject.Predmet.ProtuStrankaListFormatedOIB_1">
      <item>BORIC jednostavno društvo s ograničenom odgovornošću za ugostiteljstvo, proizvodnju i usluge, OIB 86084683410</item>
    </derivirana_varijabla>
  </DomainObject.Predmet.ProtuStrankaListFormatedOIB>
  <DomainObject.Predmet.ProtuStrankaListFormatedWithAdress>
    <izvorni_sadrzaj>
      <item>BORIC jednostavno društvo s ograničenom odgovornošću za ugostiteljstvo, proizvodnju i usluge, Slobode ul. 2, 32000 Vukovar</item>
    </izvorni_sadrzaj>
    <derivirana_varijabla naziv="DomainObject.Predmet.ProtuStrankaListFormatedWithAdress_1">
      <item>BORIC jednostavno društvo s ograničenom odgovornošću za ugostiteljstvo, proizvodnju i usluge, Slobode ul. 2, 32000 Vukovar</item>
    </derivirana_varijabla>
  </DomainObject.Predmet.ProtuStrankaListFormatedWithAdress>
  <DomainObject.Predmet.ProtuStrankaListFormatedWithAdressOIB>
    <izvorni_sadrzaj>
      <item>BORIC jednostavno društvo s ograničenom odgovornošću za ugostiteljstvo, proizvodnju i usluge, OIB 86084683410, Slobode ul. 2, 32000 Vukovar</item>
    </izvorni_sadrzaj>
    <derivirana_varijabla naziv="DomainObject.Predmet.ProtuStrankaListFormatedWithAdressOIB_1">
      <item>BORIC jednostavno društvo s ograničenom odgovornošću za ugostiteljstvo, proizvodnju i usluge, OIB 86084683410, Slobode ul. 2, 32000 Vukovar</item>
    </derivirana_varijabla>
  </DomainObject.Predmet.ProtuStrankaListFormatedWithAdressOIB>
  <DomainObject.Predmet.ProtuStrankaListNazivFormated>
    <izvorni_sadrzaj>
      <item>BORIC jednostavno društvo s ograničenom odgovornošću za ugostiteljstvo, proizvodnju i usluge</item>
    </izvorni_sadrzaj>
    <derivirana_varijabla naziv="DomainObject.Predmet.ProtuStrankaListNazivFormated_1">
      <item>BORIC jednostavno društvo s ograničenom odgovornošću za ugostiteljstvo, proizvodnju i usluge</item>
    </derivirana_varijabla>
  </DomainObject.Predmet.ProtuStrankaListNazivFormated>
  <DomainObject.Predmet.ProtuStrankaListNazivFormatedOIB>
    <izvorni_sadrzaj>
      <item>BORIC jednostavno društvo s ograničenom odgovornošću za ugostiteljstvo, proizvodnju i usluge, OIB 86084683410</item>
    </izvorni_sadrzaj>
    <derivirana_varijabla naziv="DomainObject.Predmet.ProtuStrankaListNazivFormatedOIB_1">
      <item>BORIC jednostavno društvo s ograničenom odgovornošću za ugostiteljstvo, proizvodnju i usluge, OIB 86084683410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BORIC jednostavno društvo s ograničenom odgovornošću za ugostiteljstvo, proizvodnju i usluge</izvorni_sadrzaj>
    <derivirana_varijabla naziv="DomainObject.Predmet.ProtustrankaIDrugi_1">BORIC jednostavno društvo s ograničenom odgovornošću za ugostiteljstvo,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BORIC jednostavno društvo s ograničenom odgovornošću za ugostiteljstvo, proizvodnju i usluge, OIB 86084683410, Slobode ul. 2, 32000 Vukovar</izvorni_sadrzaj>
    <derivirana_varijabla naziv="DomainObject.Predmet.ProtustrankaIDrugiAdressOIB_1">BORIC jednostavno društvo s ograničenom odgovornošću za ugostiteljstvo, proizvodnju i usluge, OIB 86084683410, Slobode ul.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BORIC jednostavno društvo s ograničenom odgovornošću za ugostiteljstvo, proizvodnju i usluge</item>
    </izvorni_sadrzaj>
    <derivirana_varijabla naziv="DomainObject.Predmet.SudioniciListNaziv_1">
      <item>FINA RC OSIJEK</item>
      <item>BORIC jednostavno društvo s ograničenom odgovornošću za ugostiteljstvo, proizvodnju i usluge</item>
    </derivirana_varijabla>
  </DomainObject.Predmet.SudioniciListNaziv>
  <DomainObject.Predmet.SudioniciListAdressOIB>
    <izvorni_sadrzaj>
      <item>FINA RC OSIJEK, OIB 85821130368</item>
      <item>BORIC jednostavno društvo s ograničenom odgovornošću za ugostiteljstvo, proizvodnju i usluge, OIB 86084683410, Slobode ul. 2,32000 Vukovar</item>
    </izvorni_sadrzaj>
    <derivirana_varijabla naziv="DomainObject.Predmet.SudioniciListAdressOIB_1">
      <item>FINA RC OSIJEK, OIB 85821130368</item>
      <item>BORIC jednostavno društvo s ograničenom odgovornošću za ugostiteljstvo, proizvodnju i usluge, OIB 86084683410, Slobode ul.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86084683410</item>
    </izvorni_sadrzaj>
    <derivirana_varijabla naziv="DomainObject.Predmet.SudioniciListNazivOIB_1">
      <item>, OIB 85821130368</item>
      <item>, OIB 86084683410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St-982/2018-5</izvorni_sadrzaj>
    <derivirana_varijabla naziv="DomainObject.PredzadnjaOdlukaIzPredmeta.Oznaka_1">St-982/2018-5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AE659-A197-45C0-8A62-9B9431627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472</properties:Words>
  <properties:Characters>2493</properties:Characters>
  <properties:Lines>130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2018-01-16T10:46:00Z</dcterms:created>
  <dc:creator>Blanka</dc:creator>
  <cp:lastModifiedBy>Danijela Sekulić</cp:lastModifiedBy>
  <cp:lastPrinted>2019-01-14T07:17:00Z</cp:lastPrinted>
  <dcterms:modified xmlns:xsi="http://www.w3.org/2001/XMLSchema-instance" xsi:type="dcterms:W3CDTF">2019-01-14T07:18:00Z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(DAMIR LAMZA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