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e3e3" w14:paraId="88ce3e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186EF4">
        <w:t>2340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845F63">
        <w:t xml:space="preserve">Financijske agencije Regionalni centar Rijeka Podružnica Pula, Giardini 5 OIB: 85821130368, za pokretanje skraćenog stečajnog postupka  nad dužnikom </w:t>
      </w:r>
      <w:r w:rsidR="00186EF4">
        <w:t>ACCIAIO &amp; RAME d.o.o. za trgovinu metalima, Novaki Motovunski, Motovunski Novaki, Margaroti 98, MBS: 040323983,  OIB: 06485836037</w:t>
      </w:r>
      <w:r w:rsidR="00231648">
        <w:t xml:space="preserve">, dana </w:t>
      </w:r>
      <w:r w:rsidR="00205F6A">
        <w:t>30. studenog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186EF4">
        <w:t>ACCIAIO &amp; RAME d.o.o. za trgovinu metalima, Novaki Motovunski, Motovunski Novaki, Margaroti 98, MBS: 040323983,  OIB: 06485836037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186EF4">
        <w:t>Ivan Čulić, Križevci, Ul. Drage Grdenića 20, OIB: 28643153330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186EF4">
        <w:t>ACCIAIO &amp; RAME d.o.o. za trgovinu metalima, Novaki Motovunski, Motovunski Novaki, Margaroti 98, MBS: 040323983,  OIB: 06485836037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205F6A">
        <w:t>Rijeka</w:t>
      </w:r>
      <w:r>
        <w:t xml:space="preserve">, Podružnica </w:t>
      </w:r>
      <w:r w:rsidR="00205F6A">
        <w:t>Pula</w:t>
      </w:r>
      <w:r>
        <w:t xml:space="preserve"> podnijela je dana </w:t>
      </w:r>
      <w:r w:rsidR="00845F63">
        <w:t>2</w:t>
      </w:r>
      <w:r w:rsidR="00205F6A">
        <w:t>9</w:t>
      </w:r>
      <w:r w:rsidR="006057F8">
        <w:t xml:space="preserve">. </w:t>
      </w:r>
      <w:r w:rsidR="00845F63">
        <w:t>lipnja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186EF4">
        <w:t>ACCIAIO &amp; RAME d.o.o. za trgovinu metalima, Novaki Motovunski, Motovunski Novaki, Margaroti 98, MBS: 040323983,  OIB: 06485836037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05F6A">
        <w:t>11.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186EF4">
        <w:t>2340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186EF4">
        <w:t>2340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205F6A">
        <w:t>30. studenog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205F6A">
        <w:t>19/12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86EF4"/>
    <w:rsid w:val="00196E1F"/>
    <w:rsid w:val="00205F6A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45F63"/>
    <w:rsid w:val="008D47E0"/>
    <w:rsid w:val="008D7500"/>
    <w:rsid w:val="00917B69"/>
    <w:rsid w:val="009D33A7"/>
    <w:rsid w:val="009F2371"/>
    <w:rsid w:val="009F5360"/>
    <w:rsid w:val="009F696E"/>
    <w:rsid w:val="00A563F4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563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63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3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3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563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63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3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3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ACCIAIO &amp; RAME d.o.o. NOVAKI MOTOVUNSKI</izvorni_sadrzaj>
    <derivirana_varijabla naziv="DomainObject.Predmet.ProtustrankaFormated_1">  ACCIAIO &amp; RAME d.o.o. NOVAKI MOTOVUNSKI</derivirana_varijabla>
  </DomainObject.Predmet.ProtustrankaFormated>
  <DomainObject.Predmet.ProtustrankaFormatedOIB>
    <izvorni_sadrzaj>  ACCIAIO &amp; RAME d.o.o. NOVAKI MOTOVUNSKI, OIB 06485836037</izvorni_sadrzaj>
    <derivirana_varijabla naziv="DomainObject.Predmet.ProtustrankaFormatedOIB_1">  ACCIAIO &amp; RAME d.o.o. NOVAKI MOTOVUNSKI, OIB 06485836037</derivirana_varijabla>
  </DomainObject.Predmet.ProtustrankaFormatedOIB>
  <DomainObject.Predmet.ProtustrankaFormatedWithAdress>
    <izvorni_sadrzaj> ACCIAIO &amp; RAME d.o.o. NOVAKI MOTOVUNSKI, Motovunski Novaki, Margaroti 98, 52424 Novaki Motovunski</izvorni_sadrzaj>
    <derivirana_varijabla naziv="DomainObject.Predmet.ProtustrankaFormatedWithAdress_1"> ACCIAIO &amp; RAME d.o.o. NOVAKI MOTOVUNSKI, Motovunski Novaki, Margaroti 98, 52424 Novaki Motovunski</derivirana_varijabla>
  </DomainObject.Predmet.ProtustrankaFormatedWithAdress>
  <DomainObject.Predmet.ProtustrankaFormatedWithAdressOIB>
    <izvorni_sadrzaj> ACCIAIO &amp; RAME d.o.o. NOVAKI MOTOVUNSKI, OIB 06485836037, Motovunski Novaki, Margaroti 98, 52424 Novaki Motovunski</izvorni_sadrzaj>
    <derivirana_varijabla naziv="DomainObject.Predmet.ProtustrankaFormatedWithAdressOIB_1"> ACCIAIO &amp; RAME d.o.o. NOVAKI MOTOVUNSKI, OIB 06485836037, Motovunski Novaki, Margaroti 98, 52424 Novaki Motovunski</derivirana_varijabla>
  </DomainObject.Predmet.ProtustrankaFormatedWithAdressOIB>
  <DomainObject.Predmet.ProtustrankaWithAdress>
    <izvorni_sadrzaj>ACCIAIO &amp; RAME d.o.o. NOVAKI MOTOVUNSKI Motovunski Novaki, Margaroti 98, 52424 Novaki Motovunski</izvorni_sadrzaj>
    <derivirana_varijabla naziv="DomainObject.Predmet.ProtustrankaWithAdress_1">ACCIAIO &amp; RAME d.o.o. NOVAKI MOTOVUNSKI Motovunski Novaki, Margaroti 98, 52424 Novaki Motovunski</derivirana_varijabla>
  </DomainObject.Predmet.ProtustrankaWithAdress>
  <DomainObject.Predmet.ProtustrankaWithAdressOIB>
    <izvorni_sadrzaj>ACCIAIO &amp; RAME d.o.o. NOVAKI MOTOVUNSKI, OIB 06485836037, Motovunski Novaki, Margaroti 98, 52424 Novaki Motovunski</izvorni_sadrzaj>
    <derivirana_varijabla naziv="DomainObject.Predmet.ProtustrankaWithAdressOIB_1">ACCIAIO &amp; RAME d.o.o. NOVAKI MOTOVUNSKI, OIB 06485836037, Motovunski Novaki, Margaroti 98, 52424 Novaki Motovunski</derivirana_varijabla>
  </DomainObject.Predmet.ProtustrankaWithAdressOIB>
  <DomainObject.Predmet.ProtustrankaNazivFormated>
    <izvorni_sadrzaj>ACCIAIO &amp; RAME d.o.o. NOVAKI MOTOVUNSKI</izvorni_sadrzaj>
    <derivirana_varijabla naziv="DomainObject.Predmet.ProtustrankaNazivFormated_1">ACCIAIO &amp; RAME d.o.o. NOVAKI MOTOVUNSKI</derivirana_varijabla>
  </DomainObject.Predmet.ProtustrankaNazivFormated>
  <DomainObject.Predmet.ProtustrankaNazivFormatedOIB>
    <izvorni_sadrzaj>ACCIAIO &amp; RAME d.o.o. NOVAKI MOTOVUNSKI, OIB 06485836037</izvorni_sadrzaj>
    <derivirana_varijabla naziv="DomainObject.Predmet.ProtustrankaNazivFormatedOIB_1">ACCIAIO &amp; RAME d.o.o. NOVAKI MOTOVUNSKI, OIB 06485836037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ACCIAIO &amp; RAME d.o.o. NOVAKI MOTOVUNSKI</item>
    </izvorni_sadrzaj>
    <derivirana_varijabla naziv="DomainObject.Predmet.ProtuStrankaListFormated_1">
      <item>ACCIAIO &amp; RAME d.o.o. NOVAKI MOTOVUNSKI</item>
    </derivirana_varijabla>
  </DomainObject.Predmet.ProtuStrankaListFormated>
  <DomainObject.Predmet.ProtuStrankaListFormatedOIB>
    <izvorni_sadrzaj>
      <item>ACCIAIO &amp; RAME d.o.o. NOVAKI MOTOVUNSKI, OIB 06485836037</item>
    </izvorni_sadrzaj>
    <derivirana_varijabla naziv="DomainObject.Predmet.ProtuStrankaListFormatedOIB_1">
      <item>ACCIAIO &amp; RAME d.o.o. NOVAKI MOTOVUNSKI, OIB 06485836037</item>
    </derivirana_varijabla>
  </DomainObject.Predmet.ProtuStrankaListFormatedOIB>
  <DomainObject.Predmet.ProtuStrankaListFormatedWithAdress>
    <izvorni_sadrzaj>
      <item>ACCIAIO &amp; RAME d.o.o. NOVAKI MOTOVUNSKI, Motovunski Novaki, Margaroti 98, 52424 Novaki Motovunski</item>
    </izvorni_sadrzaj>
    <derivirana_varijabla naziv="DomainObject.Predmet.ProtuStrankaListFormatedWithAdress_1">
      <item>ACCIAIO &amp; RAME d.o.o. NOVAKI MOTOVUNSKI, Motovunski Novaki, Margaroti 98, 52424 Novaki Motovunski</item>
    </derivirana_varijabla>
  </DomainObject.Predmet.ProtuStrankaListFormatedWithAdress>
  <DomainObject.Predmet.ProtuStrankaListFormatedWithAdressOIB>
    <izvorni_sadrzaj>
      <item>ACCIAIO &amp; RAME d.o.o. NOVAKI MOTOVUNSKI, OIB 06485836037, Motovunski Novaki, Margaroti 98, 52424 Novaki Motovunski</item>
    </izvorni_sadrzaj>
    <derivirana_varijabla naziv="DomainObject.Predmet.ProtuStrankaListFormatedWithAdressOIB_1">
      <item>ACCIAIO &amp; RAME d.o.o. NOVAKI MOTOVUNSKI, OIB 06485836037, Motovunski Novaki, Margaroti 98, 52424 Novaki Motovunski</item>
    </derivirana_varijabla>
  </DomainObject.Predmet.ProtuStrankaListFormatedWithAdressOIB>
  <DomainObject.Predmet.ProtuStrankaListNazivFormated>
    <izvorni_sadrzaj>
      <item>ACCIAIO &amp; RAME d.o.o. NOVAKI MOTOVUNSKI</item>
    </izvorni_sadrzaj>
    <derivirana_varijabla naziv="DomainObject.Predmet.ProtuStrankaListNazivFormated_1">
      <item>ACCIAIO &amp; RAME d.o.o. NOVAKI MOTOVUNSKI</item>
    </derivirana_varijabla>
  </DomainObject.Predmet.ProtuStrankaListNazivFormated>
  <DomainObject.Predmet.ProtuStrankaListNazivFormatedOIB>
    <izvorni_sadrzaj>
      <item>ACCIAIO &amp; RAME d.o.o. NOVAKI MOTOVUNSKI, OIB 06485836037</item>
    </izvorni_sadrzaj>
    <derivirana_varijabla naziv="DomainObject.Predmet.ProtuStrankaListNazivFormatedOIB_1">
      <item>ACCIAIO &amp; RAME d.o.o. NOVAKI MOTOVUNSKI, OIB 06485836037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ACCIAIO &amp; RAME d.o.o. NOVAKI MOTOVUNSKI</izvorni_sadrzaj>
    <derivirana_varijabla naziv="DomainObject.Predmet.ProtustrankaIDrugi_1">ACCIAIO &amp; RAME d.o.o. NOVAKI MOTOVUNSKI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ACCIAIO &amp; RAME d.o.o. NOVAKI MOTOVUNSKI, OIB 06485836037, Motovunski Novaki, Margaroti 98, 52424 Novaki Motovunski</izvorni_sadrzaj>
    <derivirana_varijabla naziv="DomainObject.Predmet.ProtustrankaIDrugiAdressOIB_1">ACCIAIO &amp; RAME d.o.o. NOVAKI MOTOVUNSKI, OIB 06485836037, Motovunski Novaki, Margaroti 98, 52424 Novaki Motovunski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ACCIAIO &amp; RAME d.o.o. NOVAKI MOTOVUNSKI</item>
    </izvorni_sadrzaj>
    <derivirana_varijabla naziv="DomainObject.Predmet.SudioniciListNaziv_1">
      <item>FINANCIJSKA AGENCIJA, RC RIJEKA, PODRUŽNICA PULA, PULA</item>
      <item>ACCIAIO &amp; RAME d.o.o. NOVAKI MOTOVUNSKI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ACCIAIO &amp; RAME d.o.o. NOVAKI MOTOVUNSKI, OIB 06485836037, Motovunski Novaki, Margaroti 98,52424 Novaki Motovunski</item>
    </izvorni_sadrzaj>
    <derivirana_varijabla naziv="DomainObject.Predmet.SudioniciListAdressOIB_1">
      <item>FINANCIJSKA AGENCIJA, RC RIJEKA, PODRUŽNICA PULA, PULA, OIB 85821130368, Giardini 5,52100 Pula</item>
      <item>ACCIAIO &amp; RAME d.o.o. NOVAKI MOTOVUNSKI, OIB 06485836037, Motovunski Novaki, Margaroti 98,52424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06485836037</item>
    </izvorni_sadrzaj>
    <derivirana_varijabla naziv="DomainObject.Predmet.SudioniciListNazivOIB_1">
      <item>, OIB 85821130368</item>
      <item>, OIB 06485836037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2349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2016-11-30T07:28:00Z</dcterms:created>
  <dc:creator>korisnik</dc:creator>
  <cp:lastModifiedBy>Žana Bem</cp:lastModifiedBy>
  <cp:lastPrinted>2016-07-01T06:45:00Z</cp:lastPrinted>
  <dcterms:modified xmlns:xsi="http://www.w3.org/2001/XMLSchema-instance" xsi:type="dcterms:W3CDTF">2016-11-30T07:28:00Z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