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b9ff2" w14:paraId="cbb9ff2" w:rsidRDefault="007417B1" w:rsidP="007417B1" w:rsidR="007417B1">
      <w:pPr>
        <w:pStyle w:val="Tijeloteksta"/>
        <w:jc w:val="right"/>
        <w15:collapsed w:val="false"/>
      </w:pPr>
      <w:bookmarkStart w:name="_GoBack" w:id="0"/>
      <w:bookmarkEnd w:id="0"/>
      <w:r>
        <w:t>13 St-204/15-122</w:t>
      </w:r>
    </w:p>
    <w:p w:rsidRDefault="007417B1" w:rsidP="007417B1" w:rsidR="007417B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417B1" w:rsidP="007417B1" w:rsidR="007417B1" w:rsidRPr="00D21A2C"/>
    <w:p w:rsidRDefault="007417B1" w:rsidP="007417B1" w:rsidR="007417B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417B1" w:rsidP="007417B1" w:rsidR="007417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417B1" w:rsidP="007417B1" w:rsidR="007417B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417B1" w:rsidP="007417B1" w:rsidR="007417B1">
      <w:pPr>
        <w:pStyle w:val="Tijeloteksta"/>
      </w:pPr>
    </w:p>
    <w:p w:rsidRDefault="007417B1" w:rsidP="007417B1" w:rsidR="007417B1" w:rsidRPr="006B3044">
      <w:pPr>
        <w:pStyle w:val="Tijeloteksta"/>
        <w:jc w:val="right"/>
      </w:pPr>
    </w:p>
    <w:p w:rsidRDefault="007417B1" w:rsidP="007417B1" w:rsidR="007417B1" w:rsidRPr="006B3044">
      <w:pPr>
        <w:pStyle w:val="Tijeloteksta"/>
        <w:ind w:left="360"/>
        <w:jc w:val="center"/>
        <w:rPr>
          <w:bCs/>
        </w:rPr>
      </w:pPr>
      <w:r w:rsidRPr="006B3044">
        <w:rPr>
          <w:bCs/>
        </w:rPr>
        <w:t>Z A K L J U Č A K</w:t>
      </w:r>
    </w:p>
    <w:p w:rsidRDefault="007417B1" w:rsidP="007417B1" w:rsidR="007417B1">
      <w:pPr>
        <w:pStyle w:val="Tijeloteksta"/>
        <w:ind w:left="360"/>
        <w:jc w:val="center"/>
        <w:rPr>
          <w:b/>
          <w:bCs/>
        </w:rPr>
      </w:pPr>
    </w:p>
    <w:p w:rsidRDefault="007417B1" w:rsidP="007417B1" w:rsidR="007417B1" w:rsidRPr="00C042A8">
      <w:pPr>
        <w:jc w:val="both"/>
      </w:pPr>
    </w:p>
    <w:p w:rsidRDefault="007417B1" w:rsidP="007417B1" w:rsidR="007417B1">
      <w:pPr>
        <w:jc w:val="both"/>
      </w:pPr>
    </w:p>
    <w:p w:rsidRDefault="007417B1" w:rsidP="007417B1" w:rsidR="007417B1">
      <w:pPr>
        <w:ind w:firstLine="708"/>
        <w:jc w:val="both"/>
      </w:pPr>
      <w:r>
        <w:t xml:space="preserve">Trgovački sud u Osijeku, po sucu pojedincu Jadranki Herman kao stečajnom sucu, u stečajnom postupku nad dužnikom GRAMAT d.o.o. za  trgovinu  i usluge, u stečaju,  Đakovo, Industrijska zona bb, MBS 040006223, OIB 46256580078, dana 30. studenog  2018. </w:t>
      </w:r>
    </w:p>
    <w:p w:rsidRDefault="007417B1" w:rsidP="007417B1" w:rsidR="007417B1">
      <w:pPr>
        <w:jc w:val="both"/>
        <w:rPr>
          <w:b/>
          <w:bCs/>
        </w:rPr>
      </w:pPr>
      <w:r>
        <w:t xml:space="preserve">      </w:t>
      </w:r>
    </w:p>
    <w:p w:rsidRDefault="007417B1" w:rsidP="007417B1" w:rsidR="007417B1" w:rsidRPr="006B3044">
      <w:pPr>
        <w:pStyle w:val="Tijeloteksta"/>
        <w:rPr>
          <w:bCs/>
        </w:rPr>
      </w:pPr>
    </w:p>
    <w:p w:rsidRDefault="007417B1" w:rsidP="007417B1" w:rsidR="007417B1" w:rsidRPr="006B3044">
      <w:pPr>
        <w:pStyle w:val="Tijeloteksta"/>
        <w:ind w:firstLine="360"/>
        <w:jc w:val="center"/>
      </w:pPr>
      <w:r w:rsidRPr="006B3044">
        <w:rPr>
          <w:bCs/>
        </w:rPr>
        <w:t>z a k l j u č i o    j  e</w:t>
      </w:r>
    </w:p>
    <w:p w:rsidRDefault="00625FD7" w:rsidP="00835AF3" w:rsidR="00625FD7">
      <w:pPr>
        <w:rPr>
          <w:b/>
        </w:rPr>
      </w:pPr>
    </w:p>
    <w:p w:rsidRDefault="00A72225" w:rsidP="00835AF3" w:rsidR="00A72225">
      <w:pPr>
        <w:rPr>
          <w:b/>
        </w:rPr>
      </w:pPr>
    </w:p>
    <w:p w:rsidRDefault="0068594A" w:rsidP="007B62A1" w:rsidR="00D10B9E">
      <w:pPr>
        <w:ind w:hanging="420" w:left="1128"/>
        <w:jc w:val="both"/>
      </w:pPr>
      <w:r>
        <w:t>I</w:t>
      </w:r>
      <w:r>
        <w:tab/>
      </w:r>
      <w:r w:rsidR="001E716B">
        <w:t>Određuje se ročište za diobu kupovnine</w:t>
      </w:r>
      <w:r w:rsidR="00E42B56">
        <w:t xml:space="preserve"> ostvarene prodajom nekretnina</w:t>
      </w:r>
      <w:r w:rsidR="000B5752">
        <w:t xml:space="preserve"> u vlasništvu stečajnog dužnika</w:t>
      </w:r>
      <w:r w:rsidR="007347A2">
        <w:t xml:space="preserve"> </w:t>
      </w:r>
      <w:r w:rsidR="007417B1">
        <w:t>GRAMAT d.o.o. za  trgovinu  i usluge, u stečaju,  Đakovo, Industrijska zona bb, MBS 040006223, OIB 46256580078</w:t>
      </w:r>
      <w:r w:rsidR="00F060BB">
        <w:t>:</w:t>
      </w:r>
    </w:p>
    <w:p w:rsidRDefault="00A72225" w:rsidP="007B62A1" w:rsidR="00A72225" w:rsidRPr="007B62A1">
      <w:pPr>
        <w:ind w:hanging="420" w:left="1128"/>
        <w:jc w:val="both"/>
      </w:pPr>
    </w:p>
    <w:p w:rsidRDefault="007417B1" w:rsidP="007417B1" w:rsidR="007417B1">
      <w:pPr>
        <w:pStyle w:val="Tijeloteksta"/>
        <w:ind w:left="705"/>
        <w:rPr>
          <w:bCs/>
        </w:rPr>
      </w:pPr>
      <w:r>
        <w:rPr>
          <w:bCs/>
        </w:rPr>
        <w:t>1.</w:t>
      </w:r>
    </w:p>
    <w:p w:rsidRDefault="007417B1" w:rsidP="007417B1" w:rsidR="007417B1">
      <w:pPr>
        <w:pStyle w:val="Tijeloteksta"/>
        <w:ind w:left="1065"/>
        <w:rPr>
          <w:bCs/>
        </w:rPr>
      </w:pPr>
      <w:r>
        <w:rPr>
          <w:bCs/>
        </w:rPr>
        <w:t>1.ETAŽA 21/100 suvlasničkog dijela nekretnine na kč.br. 3624/1 u naravi Viškovo Gornji Sroki (kuća broj 82 i dvorište) površine 909 m2, upisano u zk.ul. 3376  poduložak 1 k.o. Marčelji, što u naravi čini:</w:t>
      </w:r>
    </w:p>
    <w:p w:rsidRDefault="007417B1" w:rsidP="007417B1" w:rsidR="007417B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stan broj 1, u prizemlju, koji se sastoji od hodnika sa izbom, kuhinje s dnevnim boravkom, dvije sobe, kupaonice s WC-om, loggie, površine 62,97 m2, s pripadajućim spremištem broj 6, površine 3,22 m2, što sve ukupno čini 66,19 m2. Stanu pripada garaža broj 7, površine 28,80 m2.</w:t>
      </w:r>
    </w:p>
    <w:p w:rsidRDefault="00A72225" w:rsidP="00A72225" w:rsidR="00A72225">
      <w:pPr>
        <w:pStyle w:val="Tijeloteksta"/>
        <w:ind w:left="1425"/>
        <w:rPr>
          <w:bCs/>
        </w:rPr>
      </w:pPr>
    </w:p>
    <w:p w:rsidRDefault="007417B1" w:rsidP="007417B1" w:rsidR="007417B1">
      <w:pPr>
        <w:pStyle w:val="Tijeloteksta"/>
        <w:ind w:left="705"/>
        <w:rPr>
          <w:bCs/>
        </w:rPr>
      </w:pPr>
      <w:r>
        <w:rPr>
          <w:bCs/>
        </w:rPr>
        <w:t xml:space="preserve">2.  </w:t>
      </w:r>
    </w:p>
    <w:p w:rsidRDefault="007417B1" w:rsidP="007417B1" w:rsidR="007417B1" w:rsidRPr="00472965">
      <w:pPr>
        <w:pStyle w:val="Odlomakpopisa"/>
        <w:ind w:left="1065"/>
        <w:rPr>
          <w:color w:val="000000"/>
        </w:rPr>
      </w:pPr>
      <w:r>
        <w:rPr>
          <w:color w:val="000000"/>
        </w:rPr>
        <w:t>Kč.br. 790/1 u naravi gospodarska zgrada, provedbeno postrojenje i industrijsko dvorište, površine 2923 m2, upisano u zk.ul. 1759 k.o. Blažići,</w:t>
      </w:r>
    </w:p>
    <w:p w:rsidRDefault="007417B1" w:rsidP="007417B1" w:rsidR="007417B1" w:rsidRPr="00480F52">
      <w:pPr>
        <w:pStyle w:val="Tijeloteksta"/>
        <w:rPr>
          <w:bCs/>
        </w:rPr>
      </w:pPr>
    </w:p>
    <w:p w:rsidRDefault="000421B4" w:rsidP="000421B4" w:rsidR="000421B4">
      <w:pPr>
        <w:pStyle w:val="Odlomakpopisa"/>
        <w:ind w:left="1425"/>
        <w:rPr>
          <w:b/>
          <w:bCs/>
        </w:rPr>
      </w:pPr>
    </w:p>
    <w:p w:rsidRDefault="00EC7F23" w:rsidP="007B62A1" w:rsidR="00A72225">
      <w:pPr>
        <w:ind w:left="1128"/>
        <w:jc w:val="both"/>
        <w:rPr>
          <w:color w:val="000000"/>
        </w:rPr>
      </w:pPr>
      <w:r>
        <w:rPr>
          <w:color w:val="000000"/>
        </w:rPr>
        <w:t>Na naveden</w:t>
      </w:r>
      <w:r w:rsidR="00E42B56">
        <w:rPr>
          <w:color w:val="000000"/>
        </w:rPr>
        <w:t xml:space="preserve">im nekretninama </w:t>
      </w:r>
      <w:r>
        <w:rPr>
          <w:color w:val="000000"/>
        </w:rPr>
        <w:t xml:space="preserve"> upisano je razlučno pravo u korist razlučnog vjerovnika</w:t>
      </w:r>
      <w:r w:rsidR="00E42B56">
        <w:rPr>
          <w:color w:val="000000"/>
        </w:rPr>
        <w:t xml:space="preserve"> B2 Kapit</w:t>
      </w:r>
      <w:r w:rsidR="00A72225">
        <w:rPr>
          <w:color w:val="000000"/>
        </w:rPr>
        <w:t>al d.o.o. Zagreb</w:t>
      </w:r>
      <w:r w:rsidR="00E42B56">
        <w:rPr>
          <w:color w:val="000000"/>
        </w:rPr>
        <w:t xml:space="preserve">        </w:t>
      </w:r>
    </w:p>
    <w:p w:rsidRDefault="00E42B56" w:rsidP="007B62A1" w:rsidR="00625FD7" w:rsidRPr="00625FD7">
      <w:pPr>
        <w:ind w:left="1128"/>
        <w:jc w:val="both"/>
        <w:rPr>
          <w:color w:val="000000"/>
        </w:rPr>
      </w:pPr>
      <w:r>
        <w:rPr>
          <w:color w:val="000000"/>
        </w:rPr>
        <w:t xml:space="preserve">                             </w:t>
      </w:r>
    </w:p>
    <w:p w:rsidRDefault="001E716B" w:rsidP="000B5752" w:rsidR="001E716B" w:rsidRPr="00A72225">
      <w:pPr>
        <w:numPr>
          <w:ilvl w:val="0"/>
          <w:numId w:val="6"/>
        </w:numPr>
        <w:jc w:val="center"/>
      </w:pPr>
      <w:r w:rsidRPr="00A72225">
        <w:t>za dan</w:t>
      </w:r>
      <w:r w:rsidR="00EC7F23" w:rsidRPr="00A72225">
        <w:t xml:space="preserve"> </w:t>
      </w:r>
      <w:r w:rsidR="00E42B56" w:rsidRPr="00A72225">
        <w:t xml:space="preserve">10. siječanj 2019. </w:t>
      </w:r>
      <w:r w:rsidR="00835AF3" w:rsidRPr="00A72225">
        <w:t xml:space="preserve"> s početkom u </w:t>
      </w:r>
      <w:r w:rsidR="00266E98" w:rsidRPr="00A72225">
        <w:t>1</w:t>
      </w:r>
      <w:r w:rsidR="0008078E" w:rsidRPr="00A72225">
        <w:t>0</w:t>
      </w:r>
      <w:r w:rsidR="00E42B56" w:rsidRPr="00A72225">
        <w:t>,3</w:t>
      </w:r>
      <w:r w:rsidR="00EB6476" w:rsidRPr="00A72225">
        <w:t>0</w:t>
      </w:r>
      <w:r w:rsidR="007704F9" w:rsidRPr="00A72225">
        <w:t xml:space="preserve"> sati.</w:t>
      </w:r>
    </w:p>
    <w:p w:rsidRDefault="001E716B" w:rsidP="001E716B" w:rsidR="001E716B" w:rsidRPr="00A72225">
      <w:pPr>
        <w:ind w:left="705"/>
        <w:jc w:val="center"/>
      </w:pPr>
    </w:p>
    <w:p w:rsidRDefault="0008078E" w:rsidP="001976E2" w:rsidR="00625FD7">
      <w:pPr>
        <w:ind w:hanging="360" w:left="1065"/>
        <w:jc w:val="both"/>
      </w:pPr>
      <w:r>
        <w:t>II</w:t>
      </w:r>
      <w:r>
        <w:tab/>
        <w:t>Upo</w:t>
      </w:r>
      <w:r w:rsidR="001E716B">
        <w:t>zoravaju se osobe k</w:t>
      </w:r>
      <w:r w:rsidR="00C40039">
        <w:t xml:space="preserve">oje prema stanju spisa i prema </w:t>
      </w:r>
      <w:r w:rsidR="001E716B"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A72225" w:rsidP="001976E2" w:rsidR="00A72225">
      <w:pPr>
        <w:ind w:hanging="360" w:left="1065"/>
        <w:jc w:val="both"/>
      </w:pPr>
    </w:p>
    <w:p w:rsidRDefault="00A72225" w:rsidP="001976E2" w:rsidR="00A72225">
      <w:pPr>
        <w:ind w:hanging="360" w:left="1065"/>
        <w:jc w:val="both"/>
      </w:pPr>
    </w:p>
    <w:p w:rsidRDefault="00A72225" w:rsidP="001976E2" w:rsidR="00A72225">
      <w:pPr>
        <w:ind w:hanging="360" w:left="1065"/>
        <w:jc w:val="both"/>
      </w:pPr>
    </w:p>
    <w:p w:rsidRDefault="00A72225" w:rsidP="001976E2" w:rsidR="00A72225">
      <w:pPr>
        <w:ind w:hanging="360" w:left="1065"/>
        <w:jc w:val="both"/>
      </w:pPr>
    </w:p>
    <w:p w:rsidRDefault="00A72225" w:rsidP="001976E2" w:rsidR="00A72225">
      <w:pPr>
        <w:ind w:hanging="360" w:left="1065"/>
        <w:jc w:val="both"/>
      </w:pPr>
    </w:p>
    <w:p w:rsidRDefault="00A72225" w:rsidP="00A72225" w:rsidR="00A72225">
      <w:pPr>
        <w:ind w:hanging="360" w:left="1065"/>
        <w:jc w:val="center"/>
      </w:pPr>
      <w:r>
        <w:t>2</w:t>
      </w:r>
    </w:p>
    <w:p w:rsidRDefault="00A72225" w:rsidP="00A72225" w:rsidR="00A72225">
      <w:pPr>
        <w:pStyle w:val="Tijeloteksta"/>
        <w:jc w:val="right"/>
      </w:pPr>
      <w:r>
        <w:t>13 St-204/15-122</w:t>
      </w:r>
    </w:p>
    <w:p w:rsidRDefault="00A72225" w:rsidP="00A72225" w:rsidR="00A72225">
      <w:pPr>
        <w:ind w:hanging="360" w:left="1065"/>
        <w:jc w:val="center"/>
      </w:pPr>
    </w:p>
    <w:p w:rsidRDefault="00A72225" w:rsidP="00A72225" w:rsidR="00A72225">
      <w:pPr>
        <w:ind w:hanging="360" w:left="1065"/>
        <w:jc w:val="center"/>
      </w:pPr>
    </w:p>
    <w:p w:rsidRDefault="00A72225" w:rsidP="00A72225" w:rsidR="00A72225">
      <w:pPr>
        <w:ind w:hanging="360" w:left="1065"/>
        <w:jc w:val="center"/>
      </w:pPr>
    </w:p>
    <w:p w:rsidRDefault="005263F1" w:rsidP="0094454A" w:rsidR="00266E98">
      <w:pPr>
        <w:ind w:left="705"/>
      </w:pPr>
      <w:r w:rsidRPr="007704F9">
        <w:t xml:space="preserve">                                                      </w:t>
      </w:r>
      <w:r w:rsidR="001E716B" w:rsidRPr="007704F9">
        <w:t>Obrazloženje</w:t>
      </w:r>
    </w:p>
    <w:p w:rsidRDefault="006C6635" w:rsidP="006C6635" w:rsidR="006C6635"/>
    <w:p w:rsidRDefault="00A72225" w:rsidP="006C6635" w:rsidR="00A72225"/>
    <w:p w:rsidRDefault="00A72225" w:rsidP="006C6635" w:rsidR="00A72225"/>
    <w:p w:rsidRDefault="001E716B" w:rsidP="007B62A1" w:rsidR="00EB6476">
      <w:pPr>
        <w:ind w:firstLine="705"/>
        <w:jc w:val="both"/>
      </w:pPr>
      <w:r>
        <w:t>Nakon</w:t>
      </w:r>
      <w:r w:rsidR="0008078E">
        <w:t xml:space="preserve"> pravomoćnosti rješenja o dosudama nekretnina kupcima </w:t>
      </w:r>
      <w:r>
        <w:t>valjalo je rij</w:t>
      </w:r>
      <w:r w:rsidR="007B62A1">
        <w:t>ešiti kao u i</w:t>
      </w:r>
      <w:r w:rsidR="007704F9">
        <w:t>zreci u smislu članku 117</w:t>
      </w:r>
      <w:r w:rsidR="000B5752">
        <w:t xml:space="preserve">. Ovršnog zakona </w:t>
      </w:r>
      <w:r w:rsidR="00EC422F">
        <w:t>(Narodne novine broj 112/12, 25/13, 93/14, 55/16 i 73/17).</w:t>
      </w:r>
    </w:p>
    <w:p w:rsidRDefault="00A72225" w:rsidP="007B62A1" w:rsidR="00A72225">
      <w:pPr>
        <w:ind w:firstLine="705"/>
        <w:jc w:val="both"/>
      </w:pPr>
    </w:p>
    <w:p w:rsidRDefault="00A72225" w:rsidP="007B62A1" w:rsidR="00A72225" w:rsidRPr="00395CE3">
      <w:pPr>
        <w:ind w:firstLine="705"/>
        <w:jc w:val="both"/>
      </w:pPr>
    </w:p>
    <w:p w:rsidRDefault="000B5752" w:rsidP="001976E2" w:rsidR="006C6635">
      <w:pPr>
        <w:jc w:val="center"/>
      </w:pPr>
      <w:r>
        <w:t>U Osijeku</w:t>
      </w:r>
      <w:r w:rsidR="00D96BDB">
        <w:t xml:space="preserve"> </w:t>
      </w:r>
      <w:r w:rsidR="00E42B56">
        <w:t>30. studeni</w:t>
      </w:r>
      <w:r w:rsidR="00EC422F">
        <w:t xml:space="preserve"> </w:t>
      </w:r>
      <w:r w:rsidR="00EB6476">
        <w:t xml:space="preserve"> 2018. </w:t>
      </w:r>
    </w:p>
    <w:p w:rsidRDefault="00A72225" w:rsidP="001976E2" w:rsidR="00A72225">
      <w:pPr>
        <w:jc w:val="center"/>
      </w:pPr>
    </w:p>
    <w:p w:rsidRDefault="001E716B" w:rsidP="001E716B" w:rsidR="001E716B">
      <w:r>
        <w:t>Zapisničar</w:t>
      </w:r>
    </w:p>
    <w:p w:rsidRDefault="001E716B" w:rsidP="001E716B" w:rsidR="00A03C2C">
      <w:r>
        <w:t>Maja Kocijan</w:t>
      </w:r>
    </w:p>
    <w:p w:rsidRDefault="00A72225" w:rsidP="001E716B" w:rsidR="00A72225"/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A03C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72225" w:rsidP="001E716B" w:rsidR="00A72225"/>
    <w:p w:rsidRDefault="00A72225" w:rsidP="001E716B" w:rsidR="00A72225"/>
    <w:p w:rsidRDefault="005263F1" w:rsidP="001E716B" w:rsidR="001E716B">
      <w:r>
        <w:t>UPUTA O PRAVNOM   LIJEKU:</w:t>
      </w:r>
    </w:p>
    <w:p w:rsidRDefault="007704F9" w:rsidP="001E716B" w:rsidR="00A03C2C">
      <w:r>
        <w:t xml:space="preserve">Protiv </w:t>
      </w:r>
      <w:r w:rsidR="00EC422F">
        <w:t xml:space="preserve">zaključka nije dopušten pravni lijek </w:t>
      </w:r>
      <w:r w:rsidR="00AD0FFE">
        <w:t>(članak 19. stav 7</w:t>
      </w:r>
      <w:r>
        <w:t>. Stečajnog zakona).</w:t>
      </w:r>
    </w:p>
    <w:p w:rsidRDefault="001976E2" w:rsidP="001E716B" w:rsidR="001976E2"/>
    <w:p w:rsidRDefault="00835AF3" w:rsidP="00835AF3" w:rsidR="00835AF3">
      <w:pPr>
        <w:rPr>
          <w:bCs/>
        </w:rPr>
      </w:pPr>
      <w:r>
        <w:rPr>
          <w:bCs/>
        </w:rPr>
        <w:t>DNA:</w:t>
      </w:r>
    </w:p>
    <w:p w:rsidRDefault="00E1484D" w:rsidP="00E1484D" w:rsidR="00E1484D">
      <w:pPr>
        <w:pStyle w:val="Tijeloteksta"/>
        <w:ind w:left="720"/>
        <w:jc w:val="left"/>
      </w:pPr>
      <w:r>
        <w:t xml:space="preserve">1. stečajni upravitelj </w:t>
      </w:r>
      <w:r w:rsidR="00E42B56">
        <w:t>Tihana Majić</w:t>
      </w:r>
    </w:p>
    <w:p w:rsidRDefault="00E1484D" w:rsidP="007B62A1" w:rsidR="008E32BA">
      <w:pPr>
        <w:pStyle w:val="Tijeloteksta"/>
        <w:ind w:left="720"/>
      </w:pPr>
      <w:r>
        <w:t xml:space="preserve">2. razlučni vjerovnik </w:t>
      </w:r>
      <w:r w:rsidR="00E42B56">
        <w:t xml:space="preserve">B2 KAPITAL d.o.o. Zagreb, </w:t>
      </w:r>
      <w:r w:rsidR="00A72225">
        <w:t xml:space="preserve">Radnička cesta 41, </w:t>
      </w:r>
      <w:r w:rsidR="00A72225" w:rsidRPr="00A72225">
        <w:rPr>
          <w:b/>
        </w:rPr>
        <w:t>U</w:t>
      </w:r>
      <w:r w:rsidR="008E32BA" w:rsidRPr="008E32BA">
        <w:rPr>
          <w:b/>
        </w:rPr>
        <w:t xml:space="preserve">Z PRIJEDLOG DIOBE KUPOVNINE </w:t>
      </w:r>
      <w:r w:rsidR="007B62A1">
        <w:t xml:space="preserve">strana </w:t>
      </w:r>
      <w:r w:rsidR="00E42B56">
        <w:t xml:space="preserve">434 i 438       </w:t>
      </w:r>
      <w:r w:rsidR="00625FD7">
        <w:t xml:space="preserve">           </w:t>
      </w:r>
    </w:p>
    <w:p w:rsidRDefault="00B21238" w:rsidP="00E1484D" w:rsidR="00835AF3">
      <w:pPr>
        <w:pStyle w:val="Tijeloteksta"/>
        <w:ind w:left="720"/>
        <w:jc w:val="left"/>
      </w:pPr>
      <w:r>
        <w:t>3</w:t>
      </w:r>
      <w:r w:rsidR="00E1484D">
        <w:t xml:space="preserve">. </w:t>
      </w:r>
      <w:r w:rsidR="00266E98">
        <w:t>e-o</w:t>
      </w:r>
      <w:r w:rsidR="00835AF3">
        <w:t xml:space="preserve">glasna ploča </w:t>
      </w:r>
    </w:p>
    <w:p w:rsidRDefault="00B21238" w:rsidP="00E1484D" w:rsidR="007704F9">
      <w:pPr>
        <w:pStyle w:val="Tijeloteksta"/>
        <w:ind w:left="720"/>
        <w:jc w:val="left"/>
      </w:pPr>
      <w:r>
        <w:t>4</w:t>
      </w:r>
      <w:r w:rsidR="00A72225">
        <w:t>. roč. 10/1/19</w:t>
      </w:r>
    </w:p>
    <w:sectPr w:rsidSect="001976E2" w:rsidR="007704F9">
      <w:headerReference w:type="default" r:id="rId11"/>
      <w:pgSz w:code="9" w:h="16838" w:w="11906"/>
      <w:pgMar w:gutter="0" w:footer="709" w:header="709" w:left="1417" w:bottom="426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0BB" w:rsidP="00F060BB" w:rsidR="00F060BB">
      <w:r>
        <w:separator/>
      </w:r>
    </w:p>
  </w:endnote>
  <w:endnote w:id="0" w:type="continuationSeparator">
    <w:p w:rsidRDefault="00F060BB" w:rsidP="00F060BB" w:rsidR="00F060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0BB" w:rsidP="00F060BB" w:rsidR="00F060BB">
      <w:r>
        <w:separator/>
      </w:r>
    </w:p>
  </w:footnote>
  <w:footnote w:id="0" w:type="continuationSeparator">
    <w:p w:rsidRDefault="00F060BB" w:rsidP="00F060BB" w:rsidR="00F060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BB" w:rsidP="00F060BB" w:rsidR="00F060B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61CC"/>
    <w:multiLevelType w:val="hybridMultilevel"/>
    <w:tmpl w:val="1EBC9AAA"/>
    <w:lvl w:tplc="A6F82A96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04D20AD0"/>
    <w:multiLevelType w:val="hybridMultilevel"/>
    <w:tmpl w:val="B95ED53C"/>
    <w:lvl w:tplc="A404D7C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8B86174"/>
    <w:multiLevelType w:val="hybridMultilevel"/>
    <w:tmpl w:val="DD6ABB96"/>
    <w:lvl w:tplc="EDCA2564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22D10D8"/>
    <w:multiLevelType w:val="hybridMultilevel"/>
    <w:tmpl w:val="6F6AD140"/>
    <w:lvl w:tplc="261EA61E" w:ilvl="0">
      <w:start w:val="1"/>
      <w:numFmt w:val="bullet"/>
      <w:lvlText w:val="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9"/>
  </w:num>
  <w:num w:numId="5">
    <w:abstractNumId w:val="1"/>
  </w:num>
  <w:num w:numId="6">
    <w:abstractNumId w:val="12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1B4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8078E"/>
    <w:rsid w:val="000A604F"/>
    <w:rsid w:val="000B0BDD"/>
    <w:rsid w:val="000B5752"/>
    <w:rsid w:val="000C20F1"/>
    <w:rsid w:val="000D05DE"/>
    <w:rsid w:val="000D070D"/>
    <w:rsid w:val="000D0D6D"/>
    <w:rsid w:val="000D1B7B"/>
    <w:rsid w:val="000E414B"/>
    <w:rsid w:val="00101E37"/>
    <w:rsid w:val="00104FCA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976E2"/>
    <w:rsid w:val="001A0170"/>
    <w:rsid w:val="001A6201"/>
    <w:rsid w:val="001B004A"/>
    <w:rsid w:val="001C4693"/>
    <w:rsid w:val="001E716B"/>
    <w:rsid w:val="001E75FC"/>
    <w:rsid w:val="001F4EC7"/>
    <w:rsid w:val="001F7DF8"/>
    <w:rsid w:val="00200B6E"/>
    <w:rsid w:val="0020298B"/>
    <w:rsid w:val="0020629A"/>
    <w:rsid w:val="00212B3A"/>
    <w:rsid w:val="00212F71"/>
    <w:rsid w:val="002142C7"/>
    <w:rsid w:val="00222BE8"/>
    <w:rsid w:val="00223C8E"/>
    <w:rsid w:val="002316A9"/>
    <w:rsid w:val="00231B84"/>
    <w:rsid w:val="00232E4E"/>
    <w:rsid w:val="00241BAD"/>
    <w:rsid w:val="002655B4"/>
    <w:rsid w:val="00266E98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01690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0FBF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5FD7"/>
    <w:rsid w:val="0062681D"/>
    <w:rsid w:val="00633FAB"/>
    <w:rsid w:val="00645938"/>
    <w:rsid w:val="00656375"/>
    <w:rsid w:val="00656BD9"/>
    <w:rsid w:val="00673710"/>
    <w:rsid w:val="00682B76"/>
    <w:rsid w:val="0068514F"/>
    <w:rsid w:val="0068594A"/>
    <w:rsid w:val="006878E0"/>
    <w:rsid w:val="00690227"/>
    <w:rsid w:val="0069449B"/>
    <w:rsid w:val="006A3D23"/>
    <w:rsid w:val="006A56C2"/>
    <w:rsid w:val="006B3616"/>
    <w:rsid w:val="006C1C8C"/>
    <w:rsid w:val="006C6635"/>
    <w:rsid w:val="006C6791"/>
    <w:rsid w:val="006E4601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47A2"/>
    <w:rsid w:val="0073642D"/>
    <w:rsid w:val="00736970"/>
    <w:rsid w:val="007416B9"/>
    <w:rsid w:val="007417B1"/>
    <w:rsid w:val="00744AD7"/>
    <w:rsid w:val="0074711B"/>
    <w:rsid w:val="00757D03"/>
    <w:rsid w:val="00760964"/>
    <w:rsid w:val="00761510"/>
    <w:rsid w:val="007704F9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B62A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35AF3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32BA"/>
    <w:rsid w:val="008E4B8C"/>
    <w:rsid w:val="008E51EB"/>
    <w:rsid w:val="008F04BB"/>
    <w:rsid w:val="008F36EA"/>
    <w:rsid w:val="009001D6"/>
    <w:rsid w:val="00903527"/>
    <w:rsid w:val="00906FD3"/>
    <w:rsid w:val="00910D43"/>
    <w:rsid w:val="00915CDB"/>
    <w:rsid w:val="009360D9"/>
    <w:rsid w:val="0094454A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9F2707"/>
    <w:rsid w:val="00A025E8"/>
    <w:rsid w:val="00A03C2C"/>
    <w:rsid w:val="00A07AC6"/>
    <w:rsid w:val="00A22F9B"/>
    <w:rsid w:val="00A26309"/>
    <w:rsid w:val="00A30AE4"/>
    <w:rsid w:val="00A318C5"/>
    <w:rsid w:val="00A37E23"/>
    <w:rsid w:val="00A402F9"/>
    <w:rsid w:val="00A44144"/>
    <w:rsid w:val="00A50975"/>
    <w:rsid w:val="00A72225"/>
    <w:rsid w:val="00A826BE"/>
    <w:rsid w:val="00AB1592"/>
    <w:rsid w:val="00AB56F9"/>
    <w:rsid w:val="00AC2C6D"/>
    <w:rsid w:val="00AD0FFE"/>
    <w:rsid w:val="00AE227B"/>
    <w:rsid w:val="00AE5842"/>
    <w:rsid w:val="00AF1002"/>
    <w:rsid w:val="00B21238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27CF"/>
    <w:rsid w:val="00BD7AA1"/>
    <w:rsid w:val="00BE1278"/>
    <w:rsid w:val="00BE3746"/>
    <w:rsid w:val="00BE51A0"/>
    <w:rsid w:val="00BF22CB"/>
    <w:rsid w:val="00C03A9F"/>
    <w:rsid w:val="00C04596"/>
    <w:rsid w:val="00C06D60"/>
    <w:rsid w:val="00C114B3"/>
    <w:rsid w:val="00C1381A"/>
    <w:rsid w:val="00C15361"/>
    <w:rsid w:val="00C1649E"/>
    <w:rsid w:val="00C246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0B9E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6BDB"/>
    <w:rsid w:val="00DA5E58"/>
    <w:rsid w:val="00DC0AA0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484D"/>
    <w:rsid w:val="00E154A9"/>
    <w:rsid w:val="00E37834"/>
    <w:rsid w:val="00E379DD"/>
    <w:rsid w:val="00E37C86"/>
    <w:rsid w:val="00E42B56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76"/>
    <w:rsid w:val="00EB6485"/>
    <w:rsid w:val="00EC422F"/>
    <w:rsid w:val="00EC45B6"/>
    <w:rsid w:val="00EC7F23"/>
    <w:rsid w:val="00ED0232"/>
    <w:rsid w:val="00EE32FF"/>
    <w:rsid w:val="00EF08B5"/>
    <w:rsid w:val="00F031AC"/>
    <w:rsid w:val="00F060BB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true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7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7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7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7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styleId="Naglaeno" w:type="character">
    <w:name w:val="Strong"/>
    <w:qFormat/>
    <w:rsid w:val="007704F9"/>
    <w:rPr>
      <w:b/>
      <w:bCs/>
    </w:rPr>
  </w:style>
  <w:style w:customStyle="1" w:styleId="TijelotekstaChar" w:type="character">
    <w:name w:val="Tijelo teksta Char"/>
    <w:link w:val="Tijeloteksta"/>
    <w:rsid w:val="00835AF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347A2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F060BB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F060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060BB"/>
    <w:rPr>
      <w:sz w:val="24"/>
      <w:szCs w:val="24"/>
    </w:rPr>
  </w:style>
  <w:style w:styleId="Podnoje" w:type="paragraph">
    <w:name w:val="footer"/>
    <w:basedOn w:val="Normal"/>
    <w:link w:val="PodnojeChar"/>
    <w:rsid w:val="00F060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060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2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7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7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7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7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88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2015.</izvorni_sadrzaj>
    <derivirana_varijabla naziv="DomainObject.Predmet.DatumOsnivanja_1">20.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St-204/2015</izvorni_sadrzaj>
    <derivirana_varijabla naziv="DomainObject.Predmet.OznakaBroj_1">St-204/2015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ovr -1696/14 u prilogu</izvorni_sadrzaj>
    <derivirana_varijabla naziv="DomainObject.Predmet.PrimjedbaSuca_1">spis ovr -1696/14 u prilogu</derivirana_varijabla>
  </DomainObject.Predmet.PrimjedbaSuca>
  <DomainObject.Predmet.ProtustrankaFormated>
    <izvorni_sadrzaj>  GRAMAT društvo s ograničenom odgovornošću za trgovinu i usluge</izvorni_sadrzaj>
    <derivirana_varijabla naziv="DomainObject.Predmet.ProtustrankaFormated_1">  GRAMAT društvo s ograničenom odgovornošću za trgovinu i usluge</derivirana_varijabla>
  </DomainObject.Predmet.ProtustrankaFormated>
  <DomainObject.Predmet.ProtustrankaFormatedOIB>
    <izvorni_sadrzaj>  GRAMAT društvo s ograničenom odgovornošću za trgovinu i usluge, OIB 46256580078</izvorni_sadrzaj>
    <derivirana_varijabla naziv="DomainObject.Predmet.ProtustrankaFormatedOIB_1">  GRAMAT društvo s ograničenom odgovornošću za trgovinu i usluge, OIB 46256580078</derivirana_varijabla>
  </DomainObject.Predmet.ProtustrankaFormatedOIB>
  <DomainObject.Predmet.ProtustrankaFormatedWithAdress>
    <izvorni_sadrzaj> GRAMAT društvo s ograničenom odgovornošću za trgovinu i usluge, Industrijska zona/bb, 31400 Đakovo</izvorni_sadrzaj>
    <derivirana_varijabla naziv="DomainObject.Predmet.ProtustrankaFormatedWithAdress_1"> GRAMAT društvo s ograničenom odgovornošću za trgovinu i usluge, Industrijska zona/bb, 31400 Đakovo</derivirana_varijabla>
  </DomainObject.Predmet.ProtustrankaFormatedWithAdress>
  <DomainObject.Predmet.ProtustrankaFormatedWithAdressOIB>
    <izvorni_sadrzaj> GRAMAT društvo s ograničenom odgovornošću za trgovinu i usluge, OIB 46256580078, Industrijska zona/bb, 31400 Đakovo</izvorni_sadrzaj>
    <derivirana_varijabla naziv="DomainObject.Predmet.ProtustrankaFormatedWithAdressOIB_1"> GRAMAT društvo s ograničenom odgovornošću za trgovinu i usluge, OIB 46256580078, Industrijska zona/bb, 31400 Đakovo</derivirana_varijabla>
  </DomainObject.Predmet.ProtustrankaFormatedWithAdressOIB>
  <DomainObject.Predmet.ProtustrankaWithAdress>
    <izvorni_sadrzaj>GRAMAT društvo s ograničenom odgovornošću za trgovinu i usluge Industrijska zona/bb, 31400 Đakovo</izvorni_sadrzaj>
    <derivirana_varijabla naziv="DomainObject.Predmet.ProtustrankaWithAdress_1">GRAMAT društvo s ograničenom odgovornošću za trgovinu i usluge Industrijska zona/bb, 31400 Đakovo</derivirana_varijabla>
  </DomainObject.Predmet.ProtustrankaWithAdress>
  <DomainObject.Predmet.ProtustrankaWithAdressOIB>
    <izvorni_sadrzaj>GRAMAT društvo s ograničenom odgovornošću za trgovinu i usluge, OIB 46256580078, Industrijska zona/bb, 31400 Đakovo</izvorni_sadrzaj>
    <derivirana_varijabla naziv="DomainObject.Predmet.ProtustrankaWithAdressOIB_1">GRAMAT društvo s ograničenom odgovornošću za trgovinu i usluge, OIB 46256580078, Industrijska zona/bb, 31400 Đakovo</derivirana_varijabla>
  </DomainObject.Predmet.ProtustrankaWithAdressOIB>
  <DomainObject.Predmet.ProtustrankaNazivFormated>
    <izvorni_sadrzaj>GRAMAT društvo s ograničenom odgovornošću za trgovinu i usluge</izvorni_sadrzaj>
    <derivirana_varijabla naziv="DomainObject.Predmet.ProtustrankaNazivFormated_1">GRAMAT društvo s ograničenom odgovornošću za trgovinu i usluge</derivirana_varijabla>
  </DomainObject.Predmet.ProtustrankaNazivFormated>
  <DomainObject.Predmet.ProtustrankaNazivFormatedOIB>
    <izvorni_sadrzaj>GRAMAT društvo s ograničenom odgovornošću za trgovinu i usluge, OIB 46256580078</izvorni_sadrzaj>
    <derivirana_varijabla naziv="DomainObject.Predmet.ProtustrankaNazivFormatedOIB_1">GRAMAT društvo s ograničenom odgovornošću za trgovinu i usluge, OIB 46256580078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GRAMAT društvo s ograničenom odgovornošću za trgovinu i usluge</izvorni_sadrzaj>
    <derivirana_varijabla naziv="DomainObject.Predmet.StrankaFormated_1">  GRAMAT društvo s ograničenom odgovornošću za trgovinu i usluge</derivirana_varijabla>
  </DomainObject.Predmet.StrankaFormated>
  <DomainObject.Predmet.StrankaFormatedOIB>
    <izvorni_sadrzaj>  GRAMAT društvo s ograničenom odgovornošću za trgovinu i usluge, OIB 46256580078</izvorni_sadrzaj>
    <derivirana_varijabla naziv="DomainObject.Predmet.StrankaFormatedOIB_1">  GRAMAT društvo s ograničenom odgovornošću za trgovinu i usluge, OIB 46256580078</derivirana_varijabla>
  </DomainObject.Predmet.StrankaFormatedOIB>
  <DomainObject.Predmet.StrankaFormatedWithAdress>
    <izvorni_sadrzaj> GRAMAT društvo s ograničenom odgovornošću za trgovinu i usluge, Industrijska zona/bb, 31400 Đakovo</izvorni_sadrzaj>
    <derivirana_varijabla naziv="DomainObject.Predmet.StrankaFormatedWithAdress_1"> GRAMAT društvo s ograničenom odgovornošću za trgovinu i usluge, Industrijska zona/bb, 31400 Đakovo</derivirana_varijabla>
  </DomainObject.Predmet.StrankaFormatedWithAdress>
  <DomainObject.Predmet.StrankaFormatedWithAdressOIB>
    <izvorni_sadrzaj> GRAMAT društvo s ograničenom odgovornošću za trgovinu i usluge, OIB 46256580078, Industrijska zona/bb, 31400 Đakovo</izvorni_sadrzaj>
    <derivirana_varijabla naziv="DomainObject.Predmet.StrankaFormatedWithAdressOIB_1"> GRAMAT društvo s ograničenom odgovornošću za trgovinu i usluge, OIB 46256580078, Industrijska zona/bb, 31400 Đakovo</derivirana_varijabla>
  </DomainObject.Predmet.StrankaFormatedWithAdressOIB>
  <DomainObject.Predmet.StrankaWithAdress>
    <izvorni_sadrzaj>GRAMAT društvo s ograničenom odgovornošću za trgovinu i usluge Industrijska zona/bb,31400 Đakovo</izvorni_sadrzaj>
    <derivirana_varijabla naziv="DomainObject.Predmet.StrankaWithAdress_1">GRAMAT društvo s ograničenom odgovornošću za trgovinu i usluge Industrijska zona/bb,31400 Đakovo</derivirana_varijabla>
  </DomainObject.Predmet.StrankaWithAdress>
  <DomainObject.Predmet.StrankaWithAdressOIB>
    <izvorni_sadrzaj>GRAMAT društvo s ograničenom odgovornošću za trgovinu i usluge, OIB 46256580078, Industrijska zona/bb,31400 Đakovo</izvorni_sadrzaj>
    <derivirana_varijabla naziv="DomainObject.Predmet.StrankaWithAdressOIB_1">GRAMAT društvo s ograničenom odgovornošću za trgovinu i usluge, OIB 46256580078, Industrijska zona/bb,31400 Đakovo</derivirana_varijabla>
  </DomainObject.Predmet.StrankaWithAdressOIB>
  <DomainObject.Predmet.StrankaNazivFormated>
    <izvorni_sadrzaj>GRAMAT društvo s ograničenom odgovornošću za trgovinu i usluge</izvorni_sadrzaj>
    <derivirana_varijabla naziv="DomainObject.Predmet.StrankaNazivFormated_1">GRAMAT društvo s ograničenom odgovornošću za trgovinu i usluge</derivirana_varijabla>
  </DomainObject.Predmet.StrankaNazivFormated>
  <DomainObject.Predmet.StrankaNazivFormatedOIB>
    <izvorni_sadrzaj>GRAMAT društvo s ograničenom odgovornošću za trgovinu i usluge, OIB 46256580078</izvorni_sadrzaj>
    <derivirana_varijabla naziv="DomainObject.Predmet.StrankaNazivFormatedOIB_1">GRAMAT društvo s ograničenom odgovornošću za trgovinu i usluge, OIB 46256580078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GRAMAT društvo s ograničenom odgovornošću za trgovinu i usluge</item>
    </izvorni_sadrzaj>
    <derivirana_varijabla naziv="DomainObject.Predmet.StrankaListFormated_1">
      <item>GRAMAT društvo s ograničenom odgovornošću za trgovinu i usluge</item>
    </derivirana_varijabla>
  </DomainObject.Predmet.StrankaListFormated>
  <DomainObject.Predmet.StrankaListFormatedOIB>
    <izvorni_sadrzaj>
      <item>GRAMAT društvo s ograničenom odgovornošću za trgovinu i usluge, OIB 46256580078</item>
    </izvorni_sadrzaj>
    <derivirana_varijabla naziv="DomainObject.Predmet.StrankaListFormatedOIB_1">
      <item>GRAMAT društvo s ograničenom odgovornošću za trgovinu i usluge, OIB 46256580078</item>
    </derivirana_varijabla>
  </DomainObject.Predmet.StrankaListFormatedOIB>
  <DomainObject.Predmet.StrankaListFormatedWithAdress>
    <izvorni_sadrzaj>
      <item>GRAMAT društvo s ograničenom odgovornošću za trgovinu i usluge, Industrijska zona/bb, 31400 Đakovo</item>
    </izvorni_sadrzaj>
    <derivirana_varijabla naziv="DomainObject.Predmet.StrankaListFormatedWithAdress_1">
      <item>GRAMAT društvo s ograničenom odgovornošću za trgovinu i usluge, Industrijska zona/bb, 31400 Đakovo</item>
    </derivirana_varijabla>
  </DomainObject.Predmet.StrankaListFormatedWithAdress>
  <DomainObject.Predmet.StrankaListFormatedWithAdressOIB>
    <izvorni_sadrzaj>
      <item>GRAMAT društvo s ograničenom odgovornošću za trgovinu i usluge, OIB 46256580078, Industrijska zona/bb, 31400 Đakovo</item>
    </izvorni_sadrzaj>
    <derivirana_varijabla naziv="DomainObject.Predmet.StrankaListFormatedWithAdressOIB_1">
      <item>GRAMAT društvo s ograničenom odgovornošću za trgovinu i usluge, OIB 46256580078, Industrijska zona/bb, 31400 Đakovo</item>
    </derivirana_varijabla>
  </DomainObject.Predmet.StrankaListFormatedWithAdressOIB>
  <DomainObject.Predmet.StrankaListNazivFormated>
    <izvorni_sadrzaj>
      <item>GRAMAT društvo s ograničenom odgovornošću za trgovinu i usluge</item>
    </izvorni_sadrzaj>
    <derivirana_varijabla naziv="DomainObject.Predmet.StrankaListNazivFormated_1">
      <item>GRAMAT društvo s ograničenom odgovornošću za trgovinu i usluge</item>
    </derivirana_varijabla>
  </DomainObject.Predmet.StrankaListNazivFormated>
  <DomainObject.Predmet.StrankaListNazivFormatedOIB>
    <izvorni_sadrzaj>
      <item>GRAMAT društvo s ograničenom odgovornošću za trgovinu i usluge, OIB 46256580078</item>
    </izvorni_sadrzaj>
    <derivirana_varijabla naziv="DomainObject.Predmet.StrankaListNazivFormatedOIB_1">
      <item>GRAMAT društvo s ograničenom odgovornošću za trgovinu i usluge, OIB 46256580078</item>
    </derivirana_varijabla>
  </DomainObject.Predmet.StrankaListNazivFormatedOIB>
  <DomainObject.Predmet.ProtuStrankaListFormated>
    <izvorni_sadrzaj>
      <item>GRAMAT društvo s ograničenom odgovornošću za trgovinu i usluge</item>
    </izvorni_sadrzaj>
    <derivirana_varijabla naziv="DomainObject.Predmet.ProtuStrankaListFormated_1">
      <item>GRAMAT društvo s ograničenom odgovornošću za trgovinu i usluge</item>
    </derivirana_varijabla>
  </DomainObject.Predmet.ProtuStrankaListFormated>
  <DomainObject.Predmet.ProtuStrankaListFormatedOIB>
    <izvorni_sadrzaj>
      <item>GRAMAT društvo s ograničenom odgovornošću za trgovinu i usluge, OIB 46256580078</item>
    </izvorni_sadrzaj>
    <derivirana_varijabla naziv="DomainObject.Predmet.ProtuStrankaListFormatedOIB_1">
      <item>GRAMAT društvo s ograničenom odgovornošću za trgovinu i usluge, OIB 46256580078</item>
    </derivirana_varijabla>
  </DomainObject.Predmet.ProtuStrankaListFormatedOIB>
  <DomainObject.Predmet.ProtuStrankaListFormatedWithAdress>
    <izvorni_sadrzaj>
      <item>GRAMAT društvo s ograničenom odgovornošću za trgovinu i usluge, Industrijska zona/bb, 31400 Đakovo</item>
    </izvorni_sadrzaj>
    <derivirana_varijabla naziv="DomainObject.Predmet.ProtuStrankaListFormatedWithAdress_1">
      <item>GRAMAT društvo s ograničenom odgovornošću za trgovinu i usluge, Industrijska zona/bb, 31400 Đakovo</item>
    </derivirana_varijabla>
  </DomainObject.Predmet.ProtuStrankaListFormatedWithAdress>
  <DomainObject.Predmet.ProtuStrankaListFormatedWithAdressOIB>
    <izvorni_sadrzaj>
      <item>GRAMAT društvo s ograničenom odgovornošću za trgovinu i usluge, OIB 46256580078, Industrijska zona/bb, 31400 Đakovo</item>
    </izvorni_sadrzaj>
    <derivirana_varijabla naziv="DomainObject.Predmet.ProtuStrankaListFormatedWithAdressOIB_1">
      <item>GRAMAT društvo s ograničenom odgovornošću za trgovinu i usluge, OIB 46256580078, Industrijska zona/bb, 31400 Đakovo</item>
    </derivirana_varijabla>
  </DomainObject.Predmet.ProtuStrankaListFormatedWithAdressOIB>
  <DomainObject.Predmet.ProtuStrankaListNazivFormated>
    <izvorni_sadrzaj>
      <item>GRAMAT društvo s ograničenom odgovornošću za trgovinu i usluge</item>
    </izvorni_sadrzaj>
    <derivirana_varijabla naziv="DomainObject.Predmet.ProtuStrankaListNazivFormated_1">
      <item>GRAMAT društvo s ograničenom odgovornošću za trgovinu i usluge</item>
    </derivirana_varijabla>
  </DomainObject.Predmet.ProtuStrankaListNazivFormated>
  <DomainObject.Predmet.ProtuStrankaListNazivFormatedOIB>
    <izvorni_sadrzaj>
      <item>GRAMAT društvo s ograničenom odgovornošću za trgovinu i usluge, OIB 46256580078</item>
    </izvorni_sadrzaj>
    <derivirana_varijabla naziv="DomainObject.Predmet.ProtuStrankaListNazivFormatedOIB_1">
      <item>GRAMAT društvo s ograničenom odgovornošću za trgovinu i usluge, OIB 46256580078</item>
    </derivirana_varijabla>
  </DomainObject.Predmet.ProtuStrankaListNazivFormatedOIB>
  <DomainObject.Predmet.OstaliListFormated>
    <izvorni_sadrzaj>
      <item>Tihana Majić</item>
    </izvorni_sadrzaj>
    <derivirana_varijabla naziv="DomainObject.Predmet.OstaliListFormated_1">
      <item>Tihana Majić</item>
    </derivirana_varijabla>
  </DomainObject.Predmet.OstaliListFormated>
  <DomainObject.Predmet.OstaliListFormatedOIB>
    <izvorni_sadrzaj>
      <item>Tihana Majić, OIB 43035003321</item>
    </izvorni_sadrzaj>
    <derivirana_varijabla naziv="DomainObject.Predmet.OstaliListFormatedOIB_1">
      <item>Tihana Majić, OIB 43035003321</item>
    </derivirana_varijabla>
  </DomainObject.Predmet.OstaliListFormatedOIB>
  <DomainObject.Predmet.OstaliListFormatedWithAdress>
    <izvorni_sadrzaj>
      <item>Tihana Majić, Naselje Miroslava Krleže 4, 31000 Osijek</item>
    </izvorni_sadrzaj>
    <derivirana_varijabla naziv="DomainObject.Predmet.OstaliListFormatedWithAdress_1">
      <item>Tihana Majić, Naselje Miroslava Krleže 4, 31000 Osijek</item>
    </derivirana_varijabla>
  </DomainObject.Predmet.OstaliListFormatedWithAdress>
  <DomainObject.Predmet.OstaliListFormatedWithAdressOIB>
    <izvorni_sadrzaj>
      <item>Tihana Majić, OIB 43035003321, Naselje Miroslava Krleže 4, 31000 Osijek</item>
    </izvorni_sadrzaj>
    <derivirana_varijabla naziv="DomainObject.Predmet.OstaliListFormatedWithAdressOIB_1">
      <item>Tihana Majić, OIB 43035003321, Naselje Miroslava Krleže 4, 31000 Osijek</item>
    </derivirana_varijabla>
  </DomainObject.Predmet.OstaliListFormatedWithAdressOIB>
  <DomainObject.Predmet.OstaliListNazivFormated>
    <izvorni_sadrzaj>
      <item>Tihana Majić</item>
    </izvorni_sadrzaj>
    <derivirana_varijabla naziv="DomainObject.Predmet.OstaliListNazivFormated_1">
      <item>Tihana Majić</item>
    </derivirana_varijabla>
  </DomainObject.Predmet.OstaliListNazivFormated>
  <DomainObject.Predmet.OstaliListNazivFormatedOIB>
    <izvorni_sadrzaj>
      <item>Tihana Majić, OIB 43035003321</item>
    </izvorni_sadrzaj>
    <derivirana_varijabla naziv="DomainObject.Predmet.OstaliListNazivFormatedOIB_1">
      <item>Tihana Majić,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GRAMAT društvo s ograničenom odgovornošću za trgovinu i usluge</izvorni_sadrzaj>
    <derivirana_varijabla naziv="DomainObject.Predmet.StrankaIDrugi_1">GRAMAT društvo s ograničenom odgovornošću za trgovinu i usluge</derivirana_varijabla>
  </DomainObject.Predmet.StrankaIDrugi>
  <DomainObject.Predmet.ProtustrankaIDrugi>
    <izvorni_sadrzaj>GRAMAT društvo s ograničenom odgovornošću za trgovinu i usluge</izvorni_sadrzaj>
    <derivirana_varijabla naziv="DomainObject.Predmet.ProtustrankaIDrugi_1">GRAMAT društvo s ograničenom odgovornošću za trgovinu i usluge</derivirana_varijabla>
  </DomainObject.Predmet.ProtustrankaIDrugi>
  <DomainObject.Predmet.StrankaIDrugiAdressOIB>
    <izvorni_sadrzaj>GRAMAT društvo s ograničenom odgovornošću za trgovinu i usluge, OIB 46256580078, Industrijska zona/bb, 31400 Đakovo</izvorni_sadrzaj>
    <derivirana_varijabla naziv="DomainObject.Predmet.StrankaIDrugiAdressOIB_1">GRAMAT društvo s ograničenom odgovornošću za trgovinu i usluge, OIB 46256580078, Industrijska zona/bb, 31400 Đakovo</derivirana_varijabla>
  </DomainObject.Predmet.StrankaIDrugiAdressOIB>
  <DomainObject.Predmet.ProtustrankaIDrugiAdressOIB>
    <izvorni_sadrzaj>GRAMAT društvo s ograničenom odgovornošću za trgovinu i usluge, OIB 46256580078, Industrijska zona/bb, 31400 Đakovo</izvorni_sadrzaj>
    <derivirana_varijabla naziv="DomainObject.Predmet.ProtustrankaIDrugiAdressOIB_1">GRAMAT društvo s ograničenom odgovornošću za trgovinu i usluge, OIB 46256580078, Industrijska zona/bb,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GRAMAT društvo s ograničenom odgovornošću za trgovinu i usluge</item>
      <item>GRAMAT društvo s ograničenom odgovornošću za trgovinu i usluge</item>
      <item>Tihana Majić</item>
    </izvorni_sadrzaj>
    <derivirana_varijabla naziv="DomainObject.Predmet.SudioniciListNaziv_1">
      <item>GRAMAT društvo s ograničenom odgovornošću za trgovinu i usluge</item>
      <item>GRAMAT društvo s ograničenom odgovornošću za trgovinu i usluge</item>
      <item>Tihana Majić</item>
    </derivirana_varijabla>
  </DomainObject.Predmet.SudioniciListNaziv>
  <DomainObject.Predmet.SudioniciListAdressOIB>
    <izvorni_sadrzaj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izvorni_sadrzaj>
    <derivirana_varijabla naziv="DomainObject.Predmet.SudioniciListAdressOIB_1">
      <item>GRAMAT društvo s ograničenom odgovornošću za trgovinu i usluge, OIB 46256580078, Industrijska zona/bb,31400 Đakovo</item>
      <item>GRAMAT društvo s ograničenom odgovornošću za trgovinu i usluge, OIB 46256580078, Industrijska zona/bb,31400 Đakovo</item>
      <item>Tihana Majić, OIB 43035003321, Naselje Miroslava Krleže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46256580078</item>
      <item>, OIB 46256580078</item>
      <item>, OIB 43035003321</item>
    </izvorni_sadrzaj>
    <derivirana_varijabla naziv="DomainObject.Predmet.SudioniciListNazivOIB_1">
      <item>, OIB 46256580078</item>
      <item>, OIB 46256580078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2018.</izvorni_sadrzaj>
    <derivirana_varijabla naziv="DomainObject.Predmet.DatumZadnjeOdrzaneSudskeRadnje_1">27. rujna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St-204/2015-115</izvorni_sadrzaj>
    <derivirana_varijabla naziv="DomainObject.PredzadnjaOdlukaIzPredmeta.Oznaka_1">St-204/2015-115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D229A-1944-4E19-8E43-94A00A0EB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1917</properties:Characters>
  <properties:Lines>85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2018-11-30T11:07:00Z</dcterms:created>
  <dc:creator>hermanj</dc:creator>
  <cp:lastModifiedBy>Maja Kocijan</cp:lastModifiedBy>
  <cp:lastPrinted>2018-11-30T11:13:00Z</cp:lastPrinted>
  <dcterms:modified xmlns:xsi="http://www.w3.org/2001/XMLSchema-instance" xsi:type="dcterms:W3CDTF">2018-11-30T11:45:00Z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(Zaključak - određuje se  roč. za diobu kupvnine.docx)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