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7810" w14:paraId="a867810" w:rsidRDefault="00A93E7E" w:rsidP="00A93E7E" w:rsidR="00A93E7E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E7E" w:rsidP="00A93E7E" w:rsidR="00A93E7E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93E7E" w:rsidP="00A93E7E" w:rsidR="00A93E7E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93E7E" w:rsidP="00A93E7E" w:rsidR="00A93E7E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6103 od 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HYDRA SOL d. o. o. Umag, Kolodvorska 1a, OIB 66821721506, MBS 130044275,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A93E7E" w:rsidP="00A93E7E" w:rsidR="00A93E7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HYDRA SOL d. o. o. Umag, Kolodvorska 1a, OIB 66821721506, MBS 130044275.</w:t>
      </w:r>
    </w:p>
    <w:p w:rsidRDefault="00A93E7E" w:rsidP="00A93E7E" w:rsidR="00A93E7E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HYDRA SOL d. o. o. Umag.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875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77.210,76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Tt-15/6877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A93E7E" w:rsidP="00A93E7E" w:rsidR="00A93E7E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A93E7E" w:rsidP="00A93E7E" w:rsidR="00A93E7E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266E5B">
        <w:rPr>
          <w:rFonts w:cs="Times New Roman" w:eastAsia="Times New Roman"/>
          <w:szCs w:val="24"/>
        </w:rPr>
        <w:t>, v. r.</w:t>
      </w:r>
    </w:p>
    <w:p w:rsidRDefault="00A93E7E" w:rsidP="00A93E7E" w:rsidR="00A93E7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A93E7E" w:rsidP="00A93E7E" w:rsidR="00A93E7E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A93E7E" w:rsidP="00A93E7E" w:rsidR="00A93E7E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A93E7E" w:rsidP="00A93E7E" w:rsidR="00A93E7E" w:rsidRPr="00525201">
      <w:pPr>
        <w:tabs>
          <w:tab w:pos="4438" w:val="left"/>
        </w:tabs>
        <w:rPr>
          <w:rFonts w:cs="Times New Roman" w:eastAsia="Times New Roman"/>
        </w:rPr>
      </w:pPr>
    </w:p>
    <w:p w:rsidRDefault="003D10E3" w:rsidR="00BB10E7"/>
    <w:p w:rsidRDefault="00266E5B" w:rsidR="00266E5B"/>
    <w:sectPr w:rsidSect="00D1273B" w:rsidR="00266E5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A63" w:rsidP="00A93E7E" w:rsidR="00F33A63">
      <w:r>
        <w:separator/>
      </w:r>
    </w:p>
  </w:endnote>
  <w:endnote w:id="0" w:type="continuationSeparator">
    <w:p w:rsidRDefault="00F33A63" w:rsidP="00A93E7E" w:rsidR="00F33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A63" w:rsidP="00A93E7E" w:rsidR="00F33A63">
      <w:r>
        <w:separator/>
      </w:r>
    </w:p>
  </w:footnote>
  <w:footnote w:id="0" w:type="continuationSeparator">
    <w:p w:rsidRDefault="00F33A63" w:rsidP="00A93E7E" w:rsidR="00F33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A63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D10E3">
          <w:rPr>
            <w:noProof/>
          </w:rPr>
          <w:t>2</w:t>
        </w:r>
        <w:r>
          <w:fldChar w:fldCharType="end"/>
        </w:r>
      </w:sdtContent>
    </w:sdt>
    <w:r>
      <w:tab/>
      <w:t>11 St-1</w:t>
    </w:r>
    <w:r w:rsidR="00A93E7E">
      <w:t>133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A63" w:rsidP="00D1273B" w:rsidR="00D1273B">
    <w:pPr>
      <w:pStyle w:val="Zaglavlje"/>
      <w:jc w:val="right"/>
    </w:pPr>
    <w:r>
      <w:t>11 St-1</w:t>
    </w:r>
    <w:r w:rsidR="00A93E7E">
      <w:t>133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F30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66E5B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D10E3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0F30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3E7E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63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E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E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3E7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E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3E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3E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10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10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10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E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E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3E7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3E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3E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3E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0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0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0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HYDRA SOL d.o.o. UMAG</izvorni_sadrzaj>
    <derivirana_varijabla naziv="DomainObject.Predmet.ProtustrankaFormated_1">  HYDRA SOL d.o.o. UMAG</derivirana_varijabla>
  </DomainObject.Predmet.ProtustrankaFormated>
  <DomainObject.Predmet.ProtustrankaFormatedOIB>
    <izvorni_sadrzaj>  HYDRA SOL d.o.o. UMAG, OIB 66821721506</izvorni_sadrzaj>
    <derivirana_varijabla naziv="DomainObject.Predmet.ProtustrankaFormatedOIB_1">  HYDRA SOL d.o.o. UMAG, OIB 66821721506</derivirana_varijabla>
  </DomainObject.Predmet.ProtustrankaFormatedOIB>
  <DomainObject.Predmet.ProtustrankaFormatedWithAdress>
    <izvorni_sadrzaj> HYDRA SOL d.o.o. UMAG, Kolodvorska 1a, 52470 Umag</izvorni_sadrzaj>
    <derivirana_varijabla naziv="DomainObject.Predmet.ProtustrankaFormatedWithAdress_1"> HYDRA SOL d.o.o. UMAG, Kolodvorska 1a, 52470 Umag</derivirana_varijabla>
  </DomainObject.Predmet.ProtustrankaFormatedWithAdress>
  <DomainObject.Predmet.ProtustrankaFormatedWithAdressOIB>
    <izvorni_sadrzaj> HYDRA SOL d.o.o. UMAG, OIB 66821721506, Kolodvorska 1a, 52470 Umag</izvorni_sadrzaj>
    <derivirana_varijabla naziv="DomainObject.Predmet.ProtustrankaFormatedWithAdressOIB_1"> HYDRA SOL d.o.o. UMAG, OIB 66821721506, Kolodvorska 1a, 52470 Umag</derivirana_varijabla>
  </DomainObject.Predmet.ProtustrankaFormatedWithAdressOIB>
  <DomainObject.Predmet.ProtustrankaWithAdress>
    <izvorni_sadrzaj>HYDRA SOL d.o.o. UMAG Kolodvorska 1a, 52470 Umag</izvorni_sadrzaj>
    <derivirana_varijabla naziv="DomainObject.Predmet.ProtustrankaWithAdress_1">HYDRA SOL d.o.o. UMAG Kolodvorska 1a, 52470 Umag</derivirana_varijabla>
  </DomainObject.Predmet.ProtustrankaWithAdress>
  <DomainObject.Predmet.ProtustrankaWithAdressOIB>
    <izvorni_sadrzaj>HYDRA SOL d.o.o. UMAG, OIB 66821721506, Kolodvorska 1a, 52470 Umag</izvorni_sadrzaj>
    <derivirana_varijabla naziv="DomainObject.Predmet.ProtustrankaWithAdressOIB_1">HYDRA SOL d.o.o. UMAG, OIB 66821721506, Kolodvorska 1a, 52470 Umag</derivirana_varijabla>
  </DomainObject.Predmet.ProtustrankaWithAdressOIB>
  <DomainObject.Predmet.ProtustrankaNazivFormated>
    <izvorni_sadrzaj>HYDRA SOL d.o.o. UMAG</izvorni_sadrzaj>
    <derivirana_varijabla naziv="DomainObject.Predmet.ProtustrankaNazivFormated_1">HYDRA SOL d.o.o. UMAG</derivirana_varijabla>
  </DomainObject.Predmet.ProtustrankaNazivFormated>
  <DomainObject.Predmet.ProtustrankaNazivFormatedOIB>
    <izvorni_sadrzaj>HYDRA SOL d.o.o. UMAG, OIB 66821721506</izvorni_sadrzaj>
    <derivirana_varijabla naziv="DomainObject.Predmet.ProtustrankaNazivFormatedOIB_1">HYDRA SOL d.o.o. UMAG, OIB 66821721506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77210.76</izvorni_sadrzaj>
    <derivirana_varijabla naziv="DomainObject.Predmet.TrenutnaVrijednost_1">77210.76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HYDRA SOL d.o.o. UMAG</item>
    </izvorni_sadrzaj>
    <derivirana_varijabla naziv="DomainObject.Predmet.ProtuStrankaListFormated_1">
      <item>HYDRA SOL d.o.o. UMAG</item>
    </derivirana_varijabla>
  </DomainObject.Predmet.ProtuStrankaListFormated>
  <DomainObject.Predmet.ProtuStrankaListFormatedOIB>
    <izvorni_sadrzaj>
      <item>HYDRA SOL d.o.o. UMAG, OIB 66821721506</item>
    </izvorni_sadrzaj>
    <derivirana_varijabla naziv="DomainObject.Predmet.ProtuStrankaListFormatedOIB_1">
      <item>HYDRA SOL d.o.o. UMAG, OIB 66821721506</item>
    </derivirana_varijabla>
  </DomainObject.Predmet.ProtuStrankaListFormatedOIB>
  <DomainObject.Predmet.ProtuStrankaListFormatedWithAdress>
    <izvorni_sadrzaj>
      <item>HYDRA SOL d.o.o. UMAG, Kolodvorska 1a, 52470 Umag</item>
    </izvorni_sadrzaj>
    <derivirana_varijabla naziv="DomainObject.Predmet.ProtuStrankaListFormatedWithAdress_1">
      <item>HYDRA SOL d.o.o. UMAG, Kolodvorska 1a, 52470 Umag</item>
    </derivirana_varijabla>
  </DomainObject.Predmet.ProtuStrankaListFormatedWithAdress>
  <DomainObject.Predmet.ProtuStrankaListFormatedWithAdressOIB>
    <izvorni_sadrzaj>
      <item>HYDRA SOL d.o.o. UMAG, OIB 66821721506, Kolodvorska 1a, 52470 Umag</item>
    </izvorni_sadrzaj>
    <derivirana_varijabla naziv="DomainObject.Predmet.ProtuStrankaListFormatedWithAdressOIB_1">
      <item>HYDRA SOL d.o.o. UMAG, OIB 66821721506, Kolodvorska 1a, 52470 Umag</item>
    </derivirana_varijabla>
  </DomainObject.Predmet.ProtuStrankaListFormatedWithAdressOIB>
  <DomainObject.Predmet.ProtuStrankaListNazivFormated>
    <izvorni_sadrzaj>
      <item>HYDRA SOL d.o.o. UMAG</item>
    </izvorni_sadrzaj>
    <derivirana_varijabla naziv="DomainObject.Predmet.ProtuStrankaListNazivFormated_1">
      <item>HYDRA SOL d.o.o. UMAG</item>
    </derivirana_varijabla>
  </DomainObject.Predmet.ProtuStrankaListNazivFormated>
  <DomainObject.Predmet.ProtuStrankaListNazivFormatedOIB>
    <izvorni_sadrzaj>
      <item>HYDRA SOL d.o.o. UMAG, OIB 66821721506</item>
    </izvorni_sadrzaj>
    <derivirana_varijabla naziv="DomainObject.Predmet.ProtuStrankaListNazivFormatedOIB_1">
      <item>HYDRA SOL d.o.o. UMAG, OIB 66821721506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HYDRA SOL d.o.o. UMAG</izvorni_sadrzaj>
    <derivirana_varijabla naziv="DomainObject.Predmet.ProtustrankaIDrugi_1">HYDRA SOL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HYDRA SOL d.o.o. UMAG, OIB 66821721506, Kolodvorska 1a, 52470 Umag</izvorni_sadrzaj>
    <derivirana_varijabla naziv="DomainObject.Predmet.ProtustrankaIDrugiAdressOIB_1">HYDRA SOL d.o.o. UMAG, OIB 66821721506, Kolodvorska 1a,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HYDRA SOL d.o.o. UMAG</item>
    </izvorni_sadrzaj>
    <derivirana_varijabla naziv="DomainObject.Predmet.SudioniciListNaziv_1">
      <item>FINANCIJSKA AGENCIJA, RC RIJEKA, PODRUŽNICA PULA, PULA</item>
      <item>HYDRA SOL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HYDRA SOL d.o.o. UMAG, OIB 66821721506, Kolodvorska 1a,52470 Umag</item>
    </izvorni_sadrzaj>
    <derivirana_varijabla naziv="DomainObject.Predmet.SudioniciListAdressOIB_1">
      <item>FINANCIJSKA AGENCIJA, RC RIJEKA, PODRUŽNICA PULA, PULA, OIB 85821130368, Giardini 5,52100 Pula</item>
      <item>HYDRA SOL d.o.o. UMAG, OIB 66821721506, Kolodvorska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66821721506</item>
    </izvorni_sadrzaj>
    <derivirana_varijabla naziv="DomainObject.Predmet.SudioniciListNazivOIB_1">
      <item>, OIB 85821130368</item>
      <item>, OIB 66821721506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2188</properties:Characters>
  <properties:Lines>95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2016-01-14T11:29:00Z</dcterms:created>
  <dc:creator>Mihaela Kaligari</dc:creator>
  <dc:description/>
  <cp:keywords/>
  <cp:lastModifiedBy>Sanja Prodan</cp:lastModifiedBy>
  <cp:lastPrinted>2016-01-14T11:32:00Z</cp:lastPrinted>
  <dcterms:modified xmlns:xsi="http://www.w3.org/2001/XMLSchema-instance" xsi:type="dcterms:W3CDTF">2016-01-15T11:26:00Z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