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d089" w14:paraId="723d089" w:rsidRDefault="00A75987" w:rsidP="008E1EBF" w:rsidR="008E1EBF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EBF" w:rsidP="008E1EBF" w:rsidR="008E1EBF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FD1198">
        <w:t xml:space="preserve"> OSIJEKU</w:t>
      </w:r>
    </w:p>
    <w:p w:rsidRDefault="00C20FFF" w:rsidR="00C20FFF">
      <w:r>
        <w:t xml:space="preserve">STALNA SLUŽBA </w:t>
      </w:r>
      <w:r w:rsidR="00E52EBC">
        <w:t>U SLAVONSKOM BRODU</w:t>
      </w:r>
    </w:p>
    <w:p w:rsidRDefault="002C4853" w:rsidR="002C4853">
      <w:r>
        <w:t>Trg pobjede 13</w:t>
      </w:r>
    </w:p>
    <w:p w:rsidRDefault="002C4853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DA7F34">
        <w:t xml:space="preserve">  </w:t>
      </w:r>
      <w:r w:rsidR="000A24DF">
        <w:t xml:space="preserve">  </w:t>
      </w:r>
      <w:r w:rsidR="008E6ED6" w:rsidRPr="00AF6F7D">
        <w:rPr>
          <w:b/>
        </w:rPr>
        <w:t>Broj: St-</w:t>
      </w:r>
      <w:r w:rsidR="00C354CA">
        <w:rPr>
          <w:b/>
        </w:rPr>
        <w:t>59/2011-</w:t>
      </w:r>
      <w:r w:rsidR="00505103">
        <w:rPr>
          <w:b/>
        </w:rPr>
        <w:t>421</w:t>
      </w:r>
    </w:p>
    <w:p w:rsidRDefault="00C066B6" w:rsidR="00C066B6"/>
    <w:p w:rsidRDefault="008E6ED6" w:rsidR="008E6ED6"/>
    <w:p w:rsidRDefault="00DA7F34" w:rsidP="00706831" w:rsidR="00706831">
      <w:pPr>
        <w:jc w:val="center"/>
        <w:rPr>
          <w:b/>
        </w:rPr>
      </w:pPr>
      <w:r>
        <w:rPr>
          <w:b/>
        </w:rPr>
        <w:t>Z</w:t>
      </w:r>
      <w:r w:rsidR="00B7668B">
        <w:rPr>
          <w:b/>
        </w:rPr>
        <w:t xml:space="preserve"> </w:t>
      </w:r>
      <w:r>
        <w:rPr>
          <w:b/>
        </w:rPr>
        <w:t>A</w:t>
      </w:r>
      <w:r w:rsidR="00B7668B">
        <w:rPr>
          <w:b/>
        </w:rPr>
        <w:t xml:space="preserve"> </w:t>
      </w:r>
      <w:r>
        <w:rPr>
          <w:b/>
        </w:rPr>
        <w:t>K</w:t>
      </w:r>
      <w:r w:rsidR="00B7668B">
        <w:rPr>
          <w:b/>
        </w:rPr>
        <w:t xml:space="preserve"> </w:t>
      </w:r>
      <w:r>
        <w:rPr>
          <w:b/>
        </w:rPr>
        <w:t>L</w:t>
      </w:r>
      <w:r w:rsidR="00B7668B">
        <w:rPr>
          <w:b/>
        </w:rPr>
        <w:t xml:space="preserve"> </w:t>
      </w:r>
      <w:r>
        <w:rPr>
          <w:b/>
        </w:rPr>
        <w:t>J</w:t>
      </w:r>
      <w:r w:rsidR="00B7668B">
        <w:rPr>
          <w:b/>
        </w:rPr>
        <w:t xml:space="preserve"> </w:t>
      </w:r>
      <w:r>
        <w:rPr>
          <w:b/>
        </w:rPr>
        <w:t>U</w:t>
      </w:r>
      <w:r w:rsidR="00B7668B">
        <w:rPr>
          <w:b/>
        </w:rPr>
        <w:t xml:space="preserve"> </w:t>
      </w:r>
      <w:r>
        <w:rPr>
          <w:b/>
        </w:rPr>
        <w:t>Č</w:t>
      </w:r>
      <w:r w:rsidR="00B7668B">
        <w:rPr>
          <w:b/>
        </w:rPr>
        <w:t xml:space="preserve"> </w:t>
      </w:r>
      <w:r>
        <w:rPr>
          <w:b/>
        </w:rPr>
        <w:t>A</w:t>
      </w:r>
      <w:r w:rsidR="00B7668B">
        <w:rPr>
          <w:b/>
        </w:rPr>
        <w:t xml:space="preserve"> </w:t>
      </w:r>
      <w:r>
        <w:rPr>
          <w:b/>
        </w:rPr>
        <w:t>K</w:t>
      </w:r>
    </w:p>
    <w:p w:rsidRDefault="00C066B6" w:rsidP="00706831" w:rsidR="00C066B6">
      <w:pPr>
        <w:jc w:val="center"/>
      </w:pPr>
    </w:p>
    <w:p w:rsidRDefault="00706831" w:rsidP="00706831" w:rsidR="00706831"/>
    <w:p w:rsidRDefault="00706831" w:rsidP="00706831" w:rsidR="00706831">
      <w:pPr>
        <w:jc w:val="both"/>
      </w:pPr>
      <w:r>
        <w:tab/>
        <w:t xml:space="preserve">TRGOVAČKI SUD U </w:t>
      </w:r>
      <w:r w:rsidR="00FD1198">
        <w:t xml:space="preserve">OSIJEKU STALNA SLUŽBA </w:t>
      </w:r>
      <w:r w:rsidR="00E52EBC">
        <w:t>U SLAVONSKOM BRODU</w:t>
      </w:r>
      <w:r>
        <w:t>, po stečajnom sucu Vesni Vukelić, u stečajnom postupku nad dužnikom KAMEN INGRAD d.d.</w:t>
      </w:r>
      <w:r w:rsidR="00184334">
        <w:t>, u stečaju</w:t>
      </w:r>
      <w:r>
        <w:t xml:space="preserve"> Velika, odlučujući o uvjetima i načinu prodaje </w:t>
      </w:r>
      <w:r w:rsidR="00621C3B">
        <w:t>nekretnina</w:t>
      </w:r>
      <w:r>
        <w:t xml:space="preserve"> stečajnog dužnika</w:t>
      </w:r>
      <w:r w:rsidR="00D705CD">
        <w:t xml:space="preserve"> </w:t>
      </w:r>
      <w:r w:rsidR="00DA7F34">
        <w:t xml:space="preserve">kao imovinske cjeline </w:t>
      </w:r>
      <w:r w:rsidR="00D705CD">
        <w:t xml:space="preserve">na </w:t>
      </w:r>
      <w:r w:rsidR="00B0612B">
        <w:rPr>
          <w:b/>
        </w:rPr>
        <w:t>dvanaesto</w:t>
      </w:r>
      <w:r w:rsidR="00A517E9">
        <w:rPr>
          <w:b/>
        </w:rPr>
        <w:t>j</w:t>
      </w:r>
      <w:r w:rsidR="00DA7F34">
        <w:rPr>
          <w:b/>
        </w:rPr>
        <w:t xml:space="preserve"> </w:t>
      </w:r>
      <w:r w:rsidR="00D705CD">
        <w:t>javnoj dražbi</w:t>
      </w:r>
      <w:r>
        <w:t xml:space="preserve"> temeljem pravomoćnog r</w:t>
      </w:r>
      <w:r w:rsidR="00DA7F34">
        <w:t>ješenja o prodaji</w:t>
      </w:r>
      <w:r>
        <w:t xml:space="preserve">, dana </w:t>
      </w:r>
      <w:r w:rsidR="00B0612B">
        <w:t>10.listopada</w:t>
      </w:r>
      <w:r w:rsidR="00A517E9">
        <w:t xml:space="preserve"> 2016</w:t>
      </w:r>
      <w:r>
        <w:t>.</w:t>
      </w:r>
    </w:p>
    <w:p w:rsidRDefault="00C066B6" w:rsidP="00706831" w:rsidR="00C066B6">
      <w:pPr>
        <w:jc w:val="both"/>
      </w:pPr>
    </w:p>
    <w:p w:rsidRDefault="00706831" w:rsidP="00706831" w:rsidR="00706831"/>
    <w:p w:rsidRDefault="00706831" w:rsidP="00706831" w:rsidR="00706831">
      <w:pPr>
        <w:jc w:val="center"/>
        <w:rPr>
          <w:b/>
        </w:rPr>
      </w:pPr>
      <w:r>
        <w:rPr>
          <w:b/>
        </w:rPr>
        <w:t xml:space="preserve">z a k l j u č i o  </w:t>
      </w:r>
      <w:r w:rsidRPr="008E6ED6">
        <w:rPr>
          <w:b/>
        </w:rPr>
        <w:t xml:space="preserve">    j e</w:t>
      </w:r>
    </w:p>
    <w:p w:rsidRDefault="00706831" w:rsidP="00706831" w:rsidR="00706831">
      <w:pPr>
        <w:jc w:val="center"/>
        <w:rPr>
          <w:b/>
        </w:rPr>
      </w:pPr>
    </w:p>
    <w:p w:rsidRDefault="00706831" w:rsidP="00706831" w:rsidR="00706831">
      <w:pPr>
        <w:jc w:val="center"/>
        <w:rPr>
          <w:b/>
        </w:rPr>
      </w:pPr>
    </w:p>
    <w:p w:rsidRDefault="00706831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="00C01017" w:rsidRPr="006D0817">
        <w:rPr>
          <w:b/>
        </w:rPr>
        <w:t>I –</w:t>
      </w:r>
      <w:r w:rsidR="00C01017">
        <w:t xml:space="preserve"> </w:t>
      </w:r>
      <w:r w:rsidR="0036043A">
        <w:t>Temeljem pravomoćnog rješenja o prodaji nekretnina u stečajnom postupku</w:t>
      </w:r>
      <w:r w:rsidR="00511605">
        <w:t>,</w:t>
      </w:r>
      <w:r w:rsidR="0036043A">
        <w:t xml:space="preserve"> br. </w:t>
      </w:r>
      <w:r w:rsidR="00A06E30">
        <w:t xml:space="preserve">St-76/06-885 od 9.veljače 2010., </w:t>
      </w:r>
      <w:r w:rsidR="0036043A">
        <w:t xml:space="preserve">izlaže se prodaji na </w:t>
      </w:r>
      <w:r w:rsidR="00B0612B">
        <w:rPr>
          <w:b/>
        </w:rPr>
        <w:t>dvanaestoj</w:t>
      </w:r>
      <w:r w:rsidR="00A517E9">
        <w:rPr>
          <w:b/>
        </w:rPr>
        <w:t xml:space="preserve"> </w:t>
      </w:r>
      <w:r w:rsidR="0036043A">
        <w:t>javnoj dražbi dio imovine stečajnog dužnika KAMEN-INGRAD d.d.,u stečaju Velika, Trg bana Jelačića 9 kao imovinska cjelina (Športsko rekreacioni centar KAMEN-INGRAD) koju čine nekretnine i to:</w:t>
      </w:r>
    </w:p>
    <w:p w:rsidRDefault="00C01017" w:rsidP="00C01017" w:rsidR="00C01017">
      <w:pPr>
        <w:tabs>
          <w:tab w:pos="720" w:val="left"/>
        </w:tabs>
        <w:jc w:val="both"/>
      </w:pPr>
    </w:p>
    <w:p w:rsidRDefault="00C01017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Pr="001D6E46">
        <w:rPr>
          <w:b/>
        </w:rPr>
        <w:t>1.1.</w:t>
      </w:r>
      <w:r w:rsidR="00A12A98">
        <w:t xml:space="preserve"> n</w:t>
      </w:r>
      <w:r>
        <w:t xml:space="preserve">ekretnine označene sa kč.br. 905/1, tri zgrade i igralište </w:t>
      </w:r>
      <w:r w:rsidR="0036043A">
        <w:t xml:space="preserve">(Nogometno igralište – stadion) </w:t>
      </w:r>
      <w:r>
        <w:t xml:space="preserve">površine 33156m2, upisane u </w:t>
      </w:r>
      <w:proofErr w:type="spellStart"/>
      <w:r>
        <w:t>zk.ul</w:t>
      </w:r>
      <w:proofErr w:type="spellEnd"/>
      <w:r>
        <w:t>. 1269 k.o. Velika</w:t>
      </w:r>
    </w:p>
    <w:p w:rsidRDefault="00C01017" w:rsidP="00C01017" w:rsidR="00485218">
      <w:pPr>
        <w:tabs>
          <w:tab w:pos="720" w:val="left"/>
        </w:tabs>
        <w:jc w:val="both"/>
      </w:pPr>
      <w:r>
        <w:t xml:space="preserve">          </w:t>
      </w:r>
      <w:r>
        <w:tab/>
        <w:t>Na nekretninama po</w:t>
      </w:r>
      <w:r w:rsidR="00DF193C">
        <w:t>d</w:t>
      </w:r>
      <w:r w:rsidR="00EC16D6">
        <w:t xml:space="preserve"> 1.1. upisano je</w:t>
      </w:r>
      <w:r w:rsidR="00485218">
        <w:t xml:space="preserve">: </w:t>
      </w:r>
      <w:r>
        <w:t xml:space="preserve"> </w:t>
      </w:r>
    </w:p>
    <w:p w:rsidRDefault="00C01017" w:rsidP="00C01017" w:rsidR="00C01017">
      <w:pPr>
        <w:tabs>
          <w:tab w:pos="720" w:val="left"/>
        </w:tabs>
        <w:jc w:val="both"/>
      </w:pPr>
      <w:r>
        <w:tab/>
        <w:t xml:space="preserve">- založno pravo radi osiguranja tražbine od 9,259.521,00 EUR-a uz kamate i troškove u korist razlučnog vjerovnika </w:t>
      </w:r>
      <w:proofErr w:type="spellStart"/>
      <w:r>
        <w:t>Prokolekt</w:t>
      </w:r>
      <w:proofErr w:type="spellEnd"/>
      <w:r>
        <w:t xml:space="preserve"> d.o.o Zagreb, Savska cesta 41 (ranije Nova Ljubljanska banka d.d. L</w:t>
      </w:r>
      <w:r w:rsidR="00485218">
        <w:t xml:space="preserve">jubljana) pod br. Z-3974/03, </w:t>
      </w:r>
    </w:p>
    <w:p w:rsidRDefault="00C76061" w:rsidP="00A06E30" w:rsidR="00A06E30">
      <w:pPr>
        <w:tabs>
          <w:tab w:pos="720" w:val="left"/>
        </w:tabs>
        <w:jc w:val="both"/>
      </w:pPr>
      <w:r>
        <w:tab/>
      </w:r>
    </w:p>
    <w:p w:rsidRDefault="00C01017" w:rsidP="00C01017" w:rsidR="00C01017">
      <w:pPr>
        <w:tabs>
          <w:tab w:pos="720" w:val="left"/>
        </w:tabs>
        <w:jc w:val="both"/>
      </w:pPr>
    </w:p>
    <w:p w:rsidRDefault="00C01017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Pr="001D6E46">
        <w:rPr>
          <w:b/>
        </w:rPr>
        <w:t>1.2.</w:t>
      </w:r>
      <w:r w:rsidR="00A12A98">
        <w:t xml:space="preserve"> n</w:t>
      </w:r>
      <w:r>
        <w:t xml:space="preserve">ekretnine označene sa kč.br. 831 oranica </w:t>
      </w:r>
      <w:proofErr w:type="spellStart"/>
      <w:r>
        <w:t>Zastranica</w:t>
      </w:r>
      <w:proofErr w:type="spellEnd"/>
      <w:r>
        <w:t xml:space="preserve"> površine 21190m2, upisane u </w:t>
      </w:r>
      <w:proofErr w:type="spellStart"/>
      <w:r>
        <w:t>zk.ul</w:t>
      </w:r>
      <w:proofErr w:type="spellEnd"/>
      <w:r>
        <w:t>. br. 1366 k.o. Velika</w:t>
      </w:r>
    </w:p>
    <w:p w:rsidRDefault="00C01017" w:rsidP="00C01017" w:rsidR="00C01017">
      <w:pPr>
        <w:tabs>
          <w:tab w:pos="720" w:val="left"/>
        </w:tabs>
        <w:jc w:val="both"/>
      </w:pPr>
      <w:r>
        <w:tab/>
        <w:t xml:space="preserve">Na nekretninama pod 1.2. upisana su </w:t>
      </w:r>
      <w:proofErr w:type="spellStart"/>
      <w:r>
        <w:t>razlučna</w:t>
      </w:r>
      <w:proofErr w:type="spellEnd"/>
      <w:r>
        <w:t xml:space="preserve"> prava i to:</w:t>
      </w:r>
    </w:p>
    <w:p w:rsidRDefault="00C01017" w:rsidP="000C6CAD" w:rsidR="000C6CAD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1,200.000,00 kn uz kamate 8% godišnje u korist razlučnog vjerovnika Croatia osiguranje d.d. Zagreb, pod br. Z-1979/05,</w:t>
      </w:r>
    </w:p>
    <w:p w:rsidRDefault="00C01017" w:rsidP="00C01017" w:rsidR="00C01017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1,000.000,00 kn uz kamate i troškove u korist razlučnog vjerovnika Croatia osiguranje d.d.Zagreb, pod br. Z-2073/05,</w:t>
      </w:r>
    </w:p>
    <w:p w:rsidRDefault="00C01017" w:rsidP="00C01017" w:rsidR="00C01017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2,600.000,00 kn uz kamate 8% godišnje i troškove, u korist razlučnog vjerovnika Croatia osiguranje</w:t>
      </w:r>
      <w:r w:rsidR="00485218">
        <w:t xml:space="preserve"> d.d.Zagreb, pod br. Z-2634/05 </w:t>
      </w:r>
    </w:p>
    <w:p w:rsidRDefault="009E5AAC" w:rsidP="009E5AAC" w:rsidR="009E5AAC">
      <w:pPr>
        <w:tabs>
          <w:tab w:pos="720" w:val="left"/>
        </w:tabs>
        <w:jc w:val="both"/>
      </w:pPr>
    </w:p>
    <w:p w:rsidRDefault="009E5AAC" w:rsidP="009E5AAC" w:rsidR="009E5AAC">
      <w:pPr>
        <w:tabs>
          <w:tab w:pos="720" w:val="left"/>
        </w:tabs>
        <w:jc w:val="both"/>
      </w:pPr>
      <w:r>
        <w:lastRenderedPageBreak/>
        <w:tab/>
      </w:r>
      <w:r w:rsidRPr="009E5AAC">
        <w:rPr>
          <w:b/>
        </w:rPr>
        <w:t>1.3.</w:t>
      </w:r>
      <w:r w:rsidR="00B149AE">
        <w:t xml:space="preserve"> n</w:t>
      </w:r>
      <w:r w:rsidR="00485218">
        <w:t>ekretnina</w:t>
      </w:r>
      <w:r>
        <w:t xml:space="preserve"> označen</w:t>
      </w:r>
      <w:r w:rsidR="00485218">
        <w:t>a</w:t>
      </w:r>
      <w:r>
        <w:t xml:space="preserve"> sa kč.br. 2245/2, Gospodarsko dvorište, povr</w:t>
      </w:r>
      <w:r w:rsidR="00485218">
        <w:t>šine 1688m2, upisana</w:t>
      </w:r>
      <w:r>
        <w:t xml:space="preserve"> u zk.ul.1316 k.o. Velika</w:t>
      </w:r>
      <w:r w:rsidR="00D9009F">
        <w:t>.</w:t>
      </w:r>
    </w:p>
    <w:p w:rsidRDefault="00D9009F" w:rsidP="009E5AAC" w:rsidR="00D9009F">
      <w:pPr>
        <w:tabs>
          <w:tab w:pos="720" w:val="left"/>
        </w:tabs>
        <w:jc w:val="both"/>
      </w:pPr>
    </w:p>
    <w:p w:rsidRDefault="00D9009F" w:rsidP="009E5AAC" w:rsidR="00D9009F">
      <w:pPr>
        <w:tabs>
          <w:tab w:pos="720" w:val="left"/>
        </w:tabs>
        <w:jc w:val="both"/>
      </w:pPr>
      <w:r>
        <w:tab/>
        <w:t>Vrijednost nekretnina pod 1.1., 1.2. i 1.3.utvrđuje se u ukupnom iznosu od 66,739.993,90 kn.</w:t>
      </w:r>
    </w:p>
    <w:p w:rsidRDefault="00C01017" w:rsidP="00C01017" w:rsidR="00C01017">
      <w:pPr>
        <w:tabs>
          <w:tab w:pos="720" w:val="left"/>
        </w:tabs>
        <w:jc w:val="both"/>
      </w:pPr>
    </w:p>
    <w:p w:rsidRDefault="00D9009F" w:rsidP="006A324B" w:rsidR="00C066B6">
      <w:pPr>
        <w:tabs>
          <w:tab w:pos="720" w:val="left"/>
        </w:tabs>
        <w:jc w:val="both"/>
      </w:pPr>
      <w:r>
        <w:tab/>
      </w:r>
      <w:r w:rsidR="00C01017">
        <w:t xml:space="preserve">Nekretnine </w:t>
      </w:r>
      <w:r>
        <w:t xml:space="preserve">se izlažu </w:t>
      </w:r>
      <w:r w:rsidR="00C01017">
        <w:t xml:space="preserve"> prodaji kao jedinstvena imovinska cjelina po </w:t>
      </w:r>
      <w:r w:rsidR="00A06E30">
        <w:t xml:space="preserve">početnoj cijeni </w:t>
      </w:r>
      <w:r>
        <w:t>koja ne može biti niža od</w:t>
      </w:r>
      <w:r w:rsidR="002D1253">
        <w:t xml:space="preserve"> </w:t>
      </w:r>
      <w:r w:rsidR="002C1AFF">
        <w:t>10%</w:t>
      </w:r>
      <w:r w:rsidR="00091F1A">
        <w:t xml:space="preserve"> utvrđene vrijednosti, odnosno</w:t>
      </w:r>
      <w:r w:rsidR="00C01017" w:rsidRPr="00211FB7">
        <w:rPr>
          <w:b/>
        </w:rPr>
        <w:t xml:space="preserve"> </w:t>
      </w:r>
      <w:r w:rsidR="002C1AFF">
        <w:rPr>
          <w:b/>
        </w:rPr>
        <w:t>6,674.000,</w:t>
      </w:r>
      <w:r w:rsidR="00CC2A72">
        <w:rPr>
          <w:b/>
        </w:rPr>
        <w:t>0</w:t>
      </w:r>
      <w:r w:rsidR="00A06E30">
        <w:rPr>
          <w:b/>
        </w:rPr>
        <w:t>0</w:t>
      </w:r>
      <w:r w:rsidR="00C01017" w:rsidRPr="00211FB7">
        <w:rPr>
          <w:b/>
        </w:rPr>
        <w:t xml:space="preserve"> kn</w:t>
      </w:r>
    </w:p>
    <w:p w:rsidRDefault="008E1EBF" w:rsidP="006A324B" w:rsidR="008E1EBF">
      <w:pPr>
        <w:tabs>
          <w:tab w:pos="720" w:val="left"/>
        </w:tabs>
        <w:jc w:val="both"/>
      </w:pPr>
      <w:r>
        <w:t>(slovima:</w:t>
      </w:r>
      <w:proofErr w:type="spellStart"/>
      <w:r>
        <w:t>šestmilijunašest</w:t>
      </w:r>
      <w:r w:rsidR="00485218">
        <w:t>st</w:t>
      </w:r>
      <w:r>
        <w:t>otinasedamdesetčetiritisuće</w:t>
      </w:r>
      <w:proofErr w:type="spellEnd"/>
      <w:r>
        <w:t xml:space="preserve"> kn).</w:t>
      </w:r>
    </w:p>
    <w:p w:rsidRDefault="00C066B6" w:rsidP="006A324B" w:rsidR="00C066B6">
      <w:pPr>
        <w:tabs>
          <w:tab w:pos="720" w:val="left"/>
        </w:tabs>
        <w:jc w:val="both"/>
      </w:pPr>
    </w:p>
    <w:p w:rsidRDefault="00C066B6" w:rsidP="00EE588B" w:rsidR="00101FA1">
      <w:pPr>
        <w:tabs>
          <w:tab w:pos="720" w:val="left"/>
        </w:tabs>
        <w:jc w:val="both"/>
        <w:rPr>
          <w:b/>
        </w:rPr>
      </w:pPr>
      <w:r>
        <w:tab/>
      </w:r>
      <w:r w:rsidR="00EE588B" w:rsidRPr="000F3DEB">
        <w:rPr>
          <w:b/>
        </w:rPr>
        <w:t>II –</w:t>
      </w:r>
      <w:r w:rsidR="00EE588B">
        <w:t xml:space="preserve"> Ročište za </w:t>
      </w:r>
      <w:r w:rsidR="00B0612B">
        <w:rPr>
          <w:b/>
        </w:rPr>
        <w:t>dvanaestu</w:t>
      </w:r>
      <w:r w:rsidR="0036043A">
        <w:rPr>
          <w:b/>
        </w:rPr>
        <w:t xml:space="preserve"> </w:t>
      </w:r>
      <w:r w:rsidR="00EE588B">
        <w:t xml:space="preserve">javnu dražbu određuje se na dan </w:t>
      </w:r>
      <w:r w:rsidR="00626CBE">
        <w:t xml:space="preserve"> </w:t>
      </w:r>
      <w:r w:rsidR="00B0612B">
        <w:rPr>
          <w:b/>
        </w:rPr>
        <w:t>28.listopada</w:t>
      </w:r>
      <w:r w:rsidR="00A517E9">
        <w:rPr>
          <w:b/>
        </w:rPr>
        <w:t xml:space="preserve"> 2016</w:t>
      </w:r>
      <w:r w:rsidR="0036043A">
        <w:rPr>
          <w:b/>
        </w:rPr>
        <w:t xml:space="preserve">. u </w:t>
      </w:r>
      <w:r w:rsidR="00C354CA">
        <w:rPr>
          <w:b/>
        </w:rPr>
        <w:t>1</w:t>
      </w:r>
      <w:r w:rsidR="00B0612B">
        <w:rPr>
          <w:b/>
        </w:rPr>
        <w:t>0</w:t>
      </w:r>
      <w:r w:rsidR="00A517E9">
        <w:rPr>
          <w:b/>
        </w:rPr>
        <w:t>,30</w:t>
      </w:r>
      <w:r w:rsidR="00EE588B" w:rsidRPr="00803167">
        <w:rPr>
          <w:b/>
        </w:rPr>
        <w:t xml:space="preserve"> sati, sudnica 89/III, u </w:t>
      </w:r>
      <w:r w:rsidR="00A06E30">
        <w:rPr>
          <w:b/>
        </w:rPr>
        <w:t xml:space="preserve">SS </w:t>
      </w:r>
      <w:proofErr w:type="spellStart"/>
      <w:r w:rsidR="00EE588B" w:rsidRPr="00803167">
        <w:rPr>
          <w:b/>
        </w:rPr>
        <w:t>Slav.Brodu</w:t>
      </w:r>
      <w:proofErr w:type="spellEnd"/>
      <w:r w:rsidR="00EE588B" w:rsidRPr="00803167">
        <w:rPr>
          <w:b/>
        </w:rPr>
        <w:t>, Trg pobjede 13.</w:t>
      </w:r>
    </w:p>
    <w:p w:rsidRDefault="0036043A" w:rsidP="00EE588B" w:rsidR="00101FA1">
      <w:pPr>
        <w:tabs>
          <w:tab w:pos="720" w:val="left"/>
        </w:tabs>
        <w:jc w:val="both"/>
      </w:pPr>
      <w:r>
        <w:rPr>
          <w:b/>
        </w:rPr>
        <w:tab/>
      </w:r>
    </w:p>
    <w:p w:rsidRDefault="00101FA1" w:rsidP="00EE588B" w:rsidR="00EE588B">
      <w:pPr>
        <w:tabs>
          <w:tab w:pos="720" w:val="left"/>
        </w:tabs>
        <w:jc w:val="both"/>
      </w:pPr>
      <w:r>
        <w:rPr>
          <w:b/>
        </w:rPr>
        <w:tab/>
      </w:r>
      <w:r w:rsidR="0036043A">
        <w:rPr>
          <w:b/>
        </w:rPr>
        <w:t>III</w:t>
      </w:r>
      <w:r w:rsidR="00EE588B" w:rsidRPr="000F3DEB">
        <w:rPr>
          <w:b/>
        </w:rPr>
        <w:t xml:space="preserve"> –</w:t>
      </w:r>
      <w:r w:rsidR="00EE588B">
        <w:t xml:space="preserve"> Pravo sudjelovanja na javnoj dražbi imaju samo oni ponuditelji koji do dana održavanja ročišta za dražbu uplate jamčevinu u visini </w:t>
      </w:r>
      <w:r w:rsidR="00EE588B" w:rsidRPr="00A82470">
        <w:rPr>
          <w:b/>
        </w:rPr>
        <w:t>10%</w:t>
      </w:r>
      <w:r w:rsidR="00EE588B">
        <w:t xml:space="preserve"> utvrđene </w:t>
      </w:r>
      <w:r w:rsidR="00B7668B">
        <w:t xml:space="preserve">početne </w:t>
      </w:r>
      <w:r w:rsidR="00EE588B">
        <w:t xml:space="preserve">vrijednosti </w:t>
      </w:r>
      <w:r w:rsidR="00B7668B">
        <w:t>(</w:t>
      </w:r>
      <w:r w:rsidR="002C1AFF">
        <w:t>667.400,00</w:t>
      </w:r>
      <w:r w:rsidR="00B7668B">
        <w:t xml:space="preserve"> kn) </w:t>
      </w:r>
      <w:r w:rsidR="00EE588B">
        <w:t xml:space="preserve">na račun sudskog depozita Trgovačkog suda u </w:t>
      </w:r>
      <w:r w:rsidR="00091F1A">
        <w:t>Osijeku</w:t>
      </w:r>
      <w:r w:rsidR="00EE588B">
        <w:t xml:space="preserve"> </w:t>
      </w:r>
      <w:r w:rsidR="00EE588B" w:rsidRPr="00A82470">
        <w:rPr>
          <w:b/>
        </w:rPr>
        <w:t xml:space="preserve">br. </w:t>
      </w:r>
      <w:r w:rsidR="00C2313C">
        <w:rPr>
          <w:b/>
        </w:rPr>
        <w:t xml:space="preserve">IBAN </w:t>
      </w:r>
      <w:r w:rsidR="003F512C">
        <w:rPr>
          <w:b/>
        </w:rPr>
        <w:t xml:space="preserve">HR31 </w:t>
      </w:r>
      <w:r w:rsidR="00F54F75">
        <w:t xml:space="preserve">2390001-1300000200 poziv na broj </w:t>
      </w:r>
      <w:r w:rsidR="006703F0">
        <w:t>HR</w:t>
      </w:r>
      <w:r w:rsidR="00F54F75">
        <w:t>05 221-</w:t>
      </w:r>
      <w:r w:rsidR="00F54F75">
        <w:rPr>
          <w:b/>
        </w:rPr>
        <w:t>59</w:t>
      </w:r>
      <w:r w:rsidR="00F54F75">
        <w:t xml:space="preserve">-2011 </w:t>
      </w:r>
      <w:r w:rsidR="00EE588B">
        <w:t>i dokaz (potvrda banke o izvršenoj transakciji) o tome predoče stečajnom sucu prije početka dražbe.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>
        <w:tab/>
        <w:t>Punomoćnici ponuditelja mogu sudjelovati na dražbi samo uz ovjerenu specijalnu punomoć.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</w:t>
      </w:r>
      <w:r w:rsidR="006535B1">
        <w:t xml:space="preserve"> ako njihove tražbine dostižu iznos jamčevine i ako bi se, s obzirom na njihov </w:t>
      </w:r>
      <w:proofErr w:type="spellStart"/>
      <w:r w:rsidR="006535B1">
        <w:t>prednosni</w:t>
      </w:r>
      <w:proofErr w:type="spellEnd"/>
      <w:r w:rsidR="006535B1">
        <w:t xml:space="preserve"> red i utvrđenu vrijednost nekretnine, taj iznos mogao namiriti iz </w:t>
      </w:r>
      <w:proofErr w:type="spellStart"/>
      <w:r w:rsidR="006535B1">
        <w:t>kupovnine</w:t>
      </w:r>
      <w:proofErr w:type="spellEnd"/>
      <w:r w:rsidR="00CA53FD">
        <w:t>.</w:t>
      </w:r>
      <w:r>
        <w:t xml:space="preserve"> </w:t>
      </w:r>
    </w:p>
    <w:p w:rsidRDefault="00CA53FD" w:rsidP="00EE588B" w:rsidR="00CA53FD">
      <w:pPr>
        <w:tabs>
          <w:tab w:pos="720" w:val="left"/>
        </w:tabs>
        <w:jc w:val="both"/>
      </w:pPr>
    </w:p>
    <w:p w:rsidRDefault="00EE588B" w:rsidP="00EE588B" w:rsidR="003252A3">
      <w:pPr>
        <w:tabs>
          <w:tab w:pos="720" w:val="left"/>
        </w:tabs>
        <w:jc w:val="both"/>
      </w:pPr>
      <w:r>
        <w:tab/>
      </w:r>
      <w:r w:rsidR="000C6CAD" w:rsidRPr="000C6CAD">
        <w:rPr>
          <w:b/>
        </w:rPr>
        <w:t>I</w:t>
      </w:r>
      <w:r w:rsidRPr="000F3DEB">
        <w:rPr>
          <w:b/>
        </w:rPr>
        <w:t>V –</w:t>
      </w:r>
      <w:r>
        <w:t xml:space="preserve"> Kupac je dužan uplatiti razliku između jamčevine </w:t>
      </w:r>
      <w:r w:rsidR="006535B1">
        <w:t xml:space="preserve">i postignute </w:t>
      </w:r>
      <w:proofErr w:type="spellStart"/>
      <w:r w:rsidR="006535B1">
        <w:t>kupovnine</w:t>
      </w:r>
      <w:proofErr w:type="spellEnd"/>
      <w:r w:rsidR="006535B1">
        <w:t xml:space="preserve"> </w:t>
      </w:r>
      <w:r w:rsidR="000C6CAD">
        <w:t>u roku od 30</w:t>
      </w:r>
      <w:r w:rsidR="006A324B">
        <w:t xml:space="preserve"> dana </w:t>
      </w:r>
      <w:r w:rsidR="006535B1">
        <w:t>po  zaključenju</w:t>
      </w:r>
      <w:r w:rsidR="006A324B">
        <w:t xml:space="preserve"> </w:t>
      </w:r>
      <w:r w:rsidR="006535B1">
        <w:t xml:space="preserve">javne </w:t>
      </w:r>
      <w:r w:rsidR="006A324B">
        <w:t>dražbe.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 –</w:t>
      </w:r>
      <w:r>
        <w:t xml:space="preserve">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535B1" w:rsidP="00EE588B" w:rsidR="006535B1">
      <w:pPr>
        <w:tabs>
          <w:tab w:pos="720" w:val="left"/>
        </w:tabs>
        <w:jc w:val="both"/>
      </w:pPr>
      <w:r>
        <w:tab/>
        <w:t>Ponuditeljima čija ponuda ne bude prihvaćena, vratit će se iznos jamčevine po zaključenju ročišta za dražbu.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VI –</w:t>
      </w:r>
      <w:r>
        <w:t xml:space="preserve"> Imovina će se rješenjem dosuditi kupcu koji ponudi najvišu cijenu.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VII –</w:t>
      </w:r>
      <w:r>
        <w:t xml:space="preserve"> Porez na promet nekretnina plaća kupac.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7B5163">
      <w:pPr>
        <w:tabs>
          <w:tab w:pos="720" w:val="left"/>
        </w:tabs>
        <w:jc w:val="both"/>
      </w:pPr>
      <w:r>
        <w:tab/>
      </w:r>
      <w:r w:rsidR="000C6CAD">
        <w:rPr>
          <w:b/>
        </w:rPr>
        <w:t>VIII</w:t>
      </w:r>
      <w:r w:rsidRPr="006535B1">
        <w:rPr>
          <w:b/>
        </w:rPr>
        <w:t xml:space="preserve"> –</w:t>
      </w:r>
      <w:r>
        <w:t xml:space="preserve"> Prijenos prava vlasništva na kupca i brisanje svih upisanih založnih prava i tereta, Sud će odrediti nakon što kupac položi cjelokupni iznos </w:t>
      </w:r>
      <w:proofErr w:type="spellStart"/>
      <w:r>
        <w:t>kupov</w:t>
      </w:r>
      <w:r w:rsidR="00B053BC">
        <w:t>nine</w:t>
      </w:r>
      <w:proofErr w:type="spellEnd"/>
      <w:r w:rsidR="00B053BC">
        <w:t>, te nakon što rješenje o do</w:t>
      </w:r>
      <w:r>
        <w:t>sudi postane pravomoćno.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 w:rsidR="000C6CAD" w:rsidRPr="000C6CAD">
        <w:rPr>
          <w:b/>
        </w:rPr>
        <w:t>I</w:t>
      </w:r>
      <w:r w:rsidR="006535B1">
        <w:rPr>
          <w:b/>
        </w:rPr>
        <w:t>X</w:t>
      </w:r>
      <w:r w:rsidRPr="000F3DEB">
        <w:rPr>
          <w:b/>
        </w:rPr>
        <w:t xml:space="preserve"> –</w:t>
      </w:r>
      <w:r>
        <w:t xml:space="preserve"> Prodaja se obavlja po načelu „viđeno kupljeno“ što isključuje sve naknadne prigovore kupca.</w:t>
      </w:r>
    </w:p>
    <w:p w:rsidRDefault="00EE588B" w:rsidP="00EE588B" w:rsidR="00EE588B">
      <w:pPr>
        <w:tabs>
          <w:tab w:pos="720" w:val="left"/>
        </w:tabs>
        <w:jc w:val="both"/>
        <w:rPr>
          <w:b/>
        </w:rPr>
      </w:pPr>
      <w:r>
        <w:tab/>
      </w:r>
      <w:r>
        <w:tab/>
        <w:t xml:space="preserve">Zainteresirane osobe mogu razgledati </w:t>
      </w:r>
      <w:r w:rsidR="00AC5140">
        <w:t>nekretnin</w:t>
      </w:r>
      <w:r w:rsidR="005F6E4E">
        <w:t>e</w:t>
      </w:r>
      <w:r>
        <w:t xml:space="preserve"> i dokumentaciju vezanu za iste, u vrijeme dogovoreno sa </w:t>
      </w:r>
      <w:r w:rsidRPr="00A82470">
        <w:rPr>
          <w:b/>
        </w:rPr>
        <w:t xml:space="preserve">stečajnim upraviteljem </w:t>
      </w:r>
      <w:r w:rsidR="00091F1A">
        <w:rPr>
          <w:b/>
        </w:rPr>
        <w:t xml:space="preserve">Jozom Perić, iz Velike, </w:t>
      </w:r>
      <w:proofErr w:type="spellStart"/>
      <w:r w:rsidR="00091F1A">
        <w:rPr>
          <w:b/>
        </w:rPr>
        <w:t>Dr.Franje</w:t>
      </w:r>
      <w:proofErr w:type="spellEnd"/>
      <w:r w:rsidR="00091F1A">
        <w:rPr>
          <w:b/>
        </w:rPr>
        <w:t xml:space="preserve"> Tuđmana 28, (tel.098-1777-216).</w:t>
      </w:r>
    </w:p>
    <w:p w:rsidRDefault="007547B7" w:rsidP="00EE588B" w:rsidR="007547B7">
      <w:pPr>
        <w:tabs>
          <w:tab w:pos="720" w:val="left"/>
        </w:tabs>
        <w:jc w:val="both"/>
        <w:rPr>
          <w:b/>
        </w:rPr>
      </w:pPr>
    </w:p>
    <w:p w:rsidRDefault="007547B7" w:rsidP="00EE588B" w:rsidR="007547B7">
      <w:pPr>
        <w:tabs>
          <w:tab w:pos="720" w:val="left"/>
        </w:tabs>
        <w:jc w:val="both"/>
      </w:pPr>
    </w:p>
    <w:p w:rsidRDefault="00C066B6" w:rsidP="00EE588B" w:rsidR="00C066B6">
      <w:pPr>
        <w:tabs>
          <w:tab w:pos="720" w:val="left"/>
        </w:tabs>
        <w:jc w:val="both"/>
      </w:pPr>
    </w:p>
    <w:p w:rsidRDefault="00C066B6" w:rsidP="00EE588B" w:rsidR="00C066B6">
      <w:pPr>
        <w:tabs>
          <w:tab w:pos="720" w:val="left"/>
        </w:tabs>
        <w:jc w:val="both"/>
      </w:pPr>
    </w:p>
    <w:p w:rsidRDefault="00EE588B" w:rsidP="00EE588B" w:rsidR="00EE588B">
      <w:pPr>
        <w:jc w:val="center"/>
        <w:rPr>
          <w:b/>
        </w:rPr>
      </w:pPr>
      <w:r w:rsidRPr="00B97F5B">
        <w:rPr>
          <w:b/>
        </w:rPr>
        <w:lastRenderedPageBreak/>
        <w:t>Obrazloženje</w:t>
      </w:r>
    </w:p>
    <w:p w:rsidRDefault="00284836" w:rsidP="00EE588B" w:rsidR="00284836" w:rsidRPr="00B97F5B">
      <w:pPr>
        <w:jc w:val="center"/>
        <w:rPr>
          <w:b/>
        </w:rPr>
      </w:pPr>
    </w:p>
    <w:p w:rsidRDefault="00EE588B" w:rsidP="00EE588B" w:rsidR="00EE588B">
      <w:r>
        <w:tab/>
      </w:r>
    </w:p>
    <w:p w:rsidRDefault="00EE588B" w:rsidP="00126430" w:rsidR="00E23530">
      <w:pPr>
        <w:jc w:val="both"/>
      </w:pPr>
      <w:r>
        <w:tab/>
      </w:r>
      <w:r w:rsidR="00DF193C">
        <w:t>Temeljem</w:t>
      </w:r>
      <w:r w:rsidR="00157D96">
        <w:t xml:space="preserve"> pravomoćnog rješenja </w:t>
      </w:r>
      <w:r w:rsidR="00126430">
        <w:t xml:space="preserve">stečajnog suca </w:t>
      </w:r>
      <w:r w:rsidR="00157D96">
        <w:t>o prodaji</w:t>
      </w:r>
      <w:r w:rsidR="00126430">
        <w:t xml:space="preserve"> nekretnina stečajnog dužnika uz odgovarajuću primjenu pravila o ovrsi,</w:t>
      </w:r>
      <w:r w:rsidR="00B7668B">
        <w:t xml:space="preserve"> održano</w:t>
      </w:r>
      <w:r w:rsidR="00157D96">
        <w:t xml:space="preserve"> </w:t>
      </w:r>
      <w:r w:rsidR="00126430">
        <w:t xml:space="preserve">je </w:t>
      </w:r>
      <w:r w:rsidR="00157D96">
        <w:t xml:space="preserve">ukupno </w:t>
      </w:r>
      <w:r w:rsidR="00B0612B">
        <w:t>jedanaest</w:t>
      </w:r>
      <w:r w:rsidR="0018732E">
        <w:t xml:space="preserve"> </w:t>
      </w:r>
      <w:r w:rsidR="00B7668B">
        <w:t xml:space="preserve"> javnih dražbi</w:t>
      </w:r>
      <w:r w:rsidR="00126430">
        <w:t xml:space="preserve"> za prodaju</w:t>
      </w:r>
      <w:r w:rsidR="00157D96">
        <w:t xml:space="preserve">, a budući </w:t>
      </w:r>
      <w:r w:rsidR="00DF193C">
        <w:t xml:space="preserve"> zainteresiranih ponuditelja nije bilo, valjalo je odrediti </w:t>
      </w:r>
      <w:r w:rsidR="00B0612B">
        <w:rPr>
          <w:b/>
        </w:rPr>
        <w:t>dvanaestu</w:t>
      </w:r>
      <w:r w:rsidR="00A517E9">
        <w:rPr>
          <w:b/>
        </w:rPr>
        <w:t xml:space="preserve"> </w:t>
      </w:r>
      <w:r w:rsidR="00DF193C">
        <w:t xml:space="preserve"> dražbu</w:t>
      </w:r>
      <w:r w:rsidR="00A517E9">
        <w:t xml:space="preserve"> uz istu početnu cijenu koja </w:t>
      </w:r>
      <w:r w:rsidR="00511605">
        <w:t>ne može biti niža od 10</w:t>
      </w:r>
      <w:r w:rsidR="00A517E9">
        <w:t>% utvrđene vrijednosti</w:t>
      </w:r>
      <w:r w:rsidR="00C354CA">
        <w:t>,</w:t>
      </w:r>
      <w:r w:rsidR="00DF193C">
        <w:t xml:space="preserve"> </w:t>
      </w:r>
      <w:r w:rsidR="00126430">
        <w:t xml:space="preserve">pa je iz </w:t>
      </w:r>
      <w:r w:rsidR="00DF193C">
        <w:t xml:space="preserve"> tih razloga odlučeno je kao u izreci ovo</w:t>
      </w:r>
      <w:r w:rsidR="00EB7200">
        <w:t xml:space="preserve">g rješenja temeljem </w:t>
      </w:r>
      <w:r w:rsidR="002C1AFF">
        <w:t>čl.164 st. 4 i 6</w:t>
      </w:r>
      <w:r w:rsidR="00DF193C">
        <w:t xml:space="preserve"> SZ-a, a uz odgovarajuću primjenu čl. </w:t>
      </w:r>
      <w:r w:rsidR="00E23530">
        <w:t xml:space="preserve">92, 93, 94, </w:t>
      </w:r>
      <w:r w:rsidR="0049189C">
        <w:t xml:space="preserve">97, </w:t>
      </w:r>
      <w:r w:rsidR="00E23530">
        <w:t>100, 100a Ovršnog zakona (NN br. 57/96, 29/99, 42/00, 173/03, 88/05 i 67/08).</w:t>
      </w:r>
    </w:p>
    <w:p w:rsidRDefault="00EE588B" w:rsidP="00EE588B" w:rsidR="00EE588B">
      <w:pPr>
        <w:jc w:val="both"/>
      </w:pPr>
    </w:p>
    <w:p w:rsidRDefault="00EE588B" w:rsidP="00EE588B" w:rsidR="00EE588B">
      <w:pPr>
        <w:jc w:val="both"/>
      </w:pPr>
      <w:r>
        <w:tab/>
      </w:r>
      <w:r>
        <w:tab/>
      </w:r>
      <w:r>
        <w:tab/>
        <w:t xml:space="preserve">U Slav. Brodu, </w:t>
      </w:r>
      <w:r w:rsidR="00B0612B">
        <w:t>10.listopada</w:t>
      </w:r>
      <w:r w:rsidR="00A517E9">
        <w:t xml:space="preserve"> 2016</w:t>
      </w:r>
      <w:r>
        <w:t>.</w:t>
      </w:r>
    </w:p>
    <w:p w:rsidRDefault="00EE588B" w:rsidP="00EE588B" w:rsidR="00EE588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EE588B" w:rsidP="00EE588B" w:rsidR="00EE588B">
      <w:pPr>
        <w:jc w:val="both"/>
      </w:pPr>
    </w:p>
    <w:p w:rsidRDefault="00EE588B" w:rsidP="00EE588B" w:rsidR="00EE588B">
      <w:pPr>
        <w:jc w:val="both"/>
      </w:pPr>
      <w:r>
        <w:t xml:space="preserve">                                                                                                   </w:t>
      </w:r>
      <w:r w:rsidR="00AC5140">
        <w:t xml:space="preserve">   </w:t>
      </w:r>
      <w:r>
        <w:t xml:space="preserve">Vesna Vukelić </w:t>
      </w:r>
    </w:p>
    <w:p w:rsidRDefault="00EE588B" w:rsidP="00EE588B" w:rsidR="00EE588B">
      <w:pPr>
        <w:jc w:val="both"/>
      </w:pPr>
    </w:p>
    <w:p w:rsidRDefault="00EE588B" w:rsidP="00EE588B" w:rsidR="00EE588B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EE588B" w:rsidP="00EE588B" w:rsidR="00EE588B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EE588B" w:rsidP="004C5087" w:rsidR="002378AB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AF6F7D" w:rsidP="004C5087" w:rsidR="00AF6F7D"/>
    <w:p w:rsidRDefault="0018732E" w:rsidP="00AF6F7D" w:rsidR="00AF6F7D">
      <w:pPr>
        <w:jc w:val="both"/>
      </w:pPr>
      <w:r>
        <w:t xml:space="preserve">Dostaviti putem </w:t>
      </w:r>
      <w:r w:rsidR="00A517E9">
        <w:t>mrežne stanice e-O</w:t>
      </w:r>
      <w:r>
        <w:t>glasne ploče</w:t>
      </w:r>
    </w:p>
    <w:p w:rsidRDefault="00A44CF7" w:rsidP="00AF6F7D" w:rsidR="00AF6F7D">
      <w:pPr>
        <w:jc w:val="both"/>
      </w:pPr>
      <w:r>
        <w:t xml:space="preserve"> 1. </w:t>
      </w:r>
      <w:proofErr w:type="spellStart"/>
      <w:r w:rsidR="00AF6F7D">
        <w:t>steč.upravitelj</w:t>
      </w:r>
      <w:r w:rsidR="0018732E">
        <w:t>u</w:t>
      </w:r>
      <w:proofErr w:type="spellEnd"/>
    </w:p>
    <w:p w:rsidRDefault="00A44CF7" w:rsidP="00AF6F7D" w:rsidR="00A44CF7">
      <w:pPr>
        <w:jc w:val="both"/>
      </w:pPr>
    </w:p>
    <w:p w:rsidRDefault="00A44CF7" w:rsidP="00AF6F7D" w:rsidR="00AF6F7D">
      <w:pPr>
        <w:jc w:val="both"/>
      </w:pPr>
      <w:r>
        <w:t>2.</w:t>
      </w:r>
      <w:r w:rsidR="00AF6F7D">
        <w:t xml:space="preserve"> </w:t>
      </w:r>
      <w:proofErr w:type="spellStart"/>
      <w:r w:rsidR="00AF6F7D">
        <w:t>razlučnim</w:t>
      </w:r>
      <w:proofErr w:type="spellEnd"/>
      <w:r w:rsidR="00AF6F7D">
        <w:t xml:space="preserve"> vjerovnicima</w:t>
      </w:r>
      <w:r>
        <w:t>:</w:t>
      </w:r>
      <w:r w:rsidR="00C20678">
        <w:t xml:space="preserve"> </w:t>
      </w:r>
    </w:p>
    <w:p w:rsidRDefault="00A44CF7" w:rsidP="00C76061" w:rsidR="00567F41">
      <w:r>
        <w:t>-</w:t>
      </w:r>
      <w:r w:rsidR="00AF6F7D">
        <w:t xml:space="preserve"> </w:t>
      </w:r>
      <w:r w:rsidR="00C20678">
        <w:t xml:space="preserve">  </w:t>
      </w:r>
      <w:r w:rsidR="00567F41">
        <w:t xml:space="preserve">Croatia osiguranje </w:t>
      </w:r>
      <w:proofErr w:type="spellStart"/>
      <w:r w:rsidR="00567F41">
        <w:t>d.d</w:t>
      </w:r>
      <w:proofErr w:type="spellEnd"/>
      <w:r w:rsidR="00567F41">
        <w:t xml:space="preserve">, Filijala </w:t>
      </w:r>
      <w:proofErr w:type="spellStart"/>
      <w:r w:rsidR="00567F41">
        <w:t>Slav.Brod</w:t>
      </w:r>
      <w:proofErr w:type="spellEnd"/>
    </w:p>
    <w:p w:rsidRDefault="00A44CF7" w:rsidP="00567F41" w:rsidR="00567F41">
      <w:pPr>
        <w:jc w:val="both"/>
      </w:pPr>
      <w:r>
        <w:t>-</w:t>
      </w:r>
      <w:r w:rsidR="00567F41">
        <w:t xml:space="preserve"> </w:t>
      </w:r>
      <w:r w:rsidR="00C76061">
        <w:t xml:space="preserve"> </w:t>
      </w:r>
      <w:r w:rsidR="00567F41">
        <w:t xml:space="preserve"> Pro</w:t>
      </w:r>
      <w:r w:rsidR="00512A46">
        <w:t xml:space="preserve"> </w:t>
      </w:r>
      <w:proofErr w:type="spellStart"/>
      <w:r w:rsidR="00567F41">
        <w:t>kolekt</w:t>
      </w:r>
      <w:proofErr w:type="spellEnd"/>
      <w:r w:rsidR="00567F41">
        <w:t xml:space="preserve"> d.o.o Zagreb, </w:t>
      </w:r>
      <w:r w:rsidR="00512A46">
        <w:t>Radnička cesta 55a</w:t>
      </w:r>
    </w:p>
    <w:p w:rsidRDefault="00A44CF7" w:rsidP="00567F41" w:rsidR="00A44CF7">
      <w:pPr>
        <w:jc w:val="both"/>
      </w:pPr>
    </w:p>
    <w:p w:rsidRDefault="00C20678" w:rsidP="006B7B4C" w:rsidR="006B7B4C">
      <w:pPr>
        <w:jc w:val="both"/>
      </w:pPr>
      <w:r>
        <w:t>3</w:t>
      </w:r>
      <w:r w:rsidR="006B7B4C">
        <w:t xml:space="preserve">. </w:t>
      </w:r>
      <w:r w:rsidR="00C76061">
        <w:t xml:space="preserve"> </w:t>
      </w:r>
      <w:r>
        <w:t xml:space="preserve"> </w:t>
      </w:r>
      <w:r w:rsidR="006B7B4C">
        <w:t xml:space="preserve">Oglasi web-stečaj </w:t>
      </w:r>
    </w:p>
    <w:p w:rsidRDefault="00AF6F7D" w:rsidP="00AF6F7D" w:rsidR="00AF6F7D">
      <w:pPr>
        <w:jc w:val="both"/>
      </w:pPr>
    </w:p>
    <w:p w:rsidRDefault="00A036A9" w:rsidP="00B97F5B" w:rsidR="009732EF">
      <w:pPr>
        <w:jc w:val="both"/>
      </w:pPr>
      <w:r>
        <w:t xml:space="preserve"> </w:t>
      </w: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5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68F3"/>
    <w:rsid w:val="00015663"/>
    <w:rsid w:val="00045A49"/>
    <w:rsid w:val="000631C7"/>
    <w:rsid w:val="000650FB"/>
    <w:rsid w:val="00085E1C"/>
    <w:rsid w:val="0009152C"/>
    <w:rsid w:val="00091F1A"/>
    <w:rsid w:val="00097F24"/>
    <w:rsid w:val="000A18CC"/>
    <w:rsid w:val="000A24DF"/>
    <w:rsid w:val="000C6CAD"/>
    <w:rsid w:val="000D4FA5"/>
    <w:rsid w:val="0010025E"/>
    <w:rsid w:val="00101FA1"/>
    <w:rsid w:val="00126430"/>
    <w:rsid w:val="00141379"/>
    <w:rsid w:val="001436CF"/>
    <w:rsid w:val="00157D96"/>
    <w:rsid w:val="001760F9"/>
    <w:rsid w:val="00184334"/>
    <w:rsid w:val="00185BAF"/>
    <w:rsid w:val="0018732E"/>
    <w:rsid w:val="001938FB"/>
    <w:rsid w:val="001B7F0D"/>
    <w:rsid w:val="001C4C70"/>
    <w:rsid w:val="001E7281"/>
    <w:rsid w:val="001F3087"/>
    <w:rsid w:val="00212F75"/>
    <w:rsid w:val="002378AB"/>
    <w:rsid w:val="00237AA7"/>
    <w:rsid w:val="002806FF"/>
    <w:rsid w:val="0028236B"/>
    <w:rsid w:val="00284836"/>
    <w:rsid w:val="00290169"/>
    <w:rsid w:val="002B307A"/>
    <w:rsid w:val="002C1AFF"/>
    <w:rsid w:val="002C4853"/>
    <w:rsid w:val="002D1253"/>
    <w:rsid w:val="002E122D"/>
    <w:rsid w:val="002F2E75"/>
    <w:rsid w:val="002F61E7"/>
    <w:rsid w:val="002F68E8"/>
    <w:rsid w:val="00321431"/>
    <w:rsid w:val="003252A3"/>
    <w:rsid w:val="00337C78"/>
    <w:rsid w:val="00341464"/>
    <w:rsid w:val="0036043A"/>
    <w:rsid w:val="00362A55"/>
    <w:rsid w:val="0038148E"/>
    <w:rsid w:val="003D58C5"/>
    <w:rsid w:val="003F512C"/>
    <w:rsid w:val="00420F7F"/>
    <w:rsid w:val="00427A0E"/>
    <w:rsid w:val="004335FD"/>
    <w:rsid w:val="0043527F"/>
    <w:rsid w:val="00440064"/>
    <w:rsid w:val="00462036"/>
    <w:rsid w:val="00485218"/>
    <w:rsid w:val="00487D39"/>
    <w:rsid w:val="0049189C"/>
    <w:rsid w:val="0049207E"/>
    <w:rsid w:val="004C5087"/>
    <w:rsid w:val="004D053F"/>
    <w:rsid w:val="004E2A4F"/>
    <w:rsid w:val="004E7FCB"/>
    <w:rsid w:val="00500605"/>
    <w:rsid w:val="00505103"/>
    <w:rsid w:val="00510AA6"/>
    <w:rsid w:val="00511605"/>
    <w:rsid w:val="00512A46"/>
    <w:rsid w:val="00567F41"/>
    <w:rsid w:val="00587077"/>
    <w:rsid w:val="005D38AC"/>
    <w:rsid w:val="005F6E4E"/>
    <w:rsid w:val="0060609F"/>
    <w:rsid w:val="00621C3B"/>
    <w:rsid w:val="00626CBE"/>
    <w:rsid w:val="00631D98"/>
    <w:rsid w:val="006535B1"/>
    <w:rsid w:val="006623EF"/>
    <w:rsid w:val="006703F0"/>
    <w:rsid w:val="0067393E"/>
    <w:rsid w:val="00695FBB"/>
    <w:rsid w:val="006A324B"/>
    <w:rsid w:val="006B7B4C"/>
    <w:rsid w:val="006C1BB1"/>
    <w:rsid w:val="006D0817"/>
    <w:rsid w:val="006E149E"/>
    <w:rsid w:val="00706831"/>
    <w:rsid w:val="007547B7"/>
    <w:rsid w:val="00765135"/>
    <w:rsid w:val="0077009E"/>
    <w:rsid w:val="00777944"/>
    <w:rsid w:val="007A05DB"/>
    <w:rsid w:val="007A57D0"/>
    <w:rsid w:val="007B5163"/>
    <w:rsid w:val="007D1736"/>
    <w:rsid w:val="007E107D"/>
    <w:rsid w:val="007F3B79"/>
    <w:rsid w:val="008172C9"/>
    <w:rsid w:val="00825CE5"/>
    <w:rsid w:val="00830EB4"/>
    <w:rsid w:val="00832EC2"/>
    <w:rsid w:val="00864B32"/>
    <w:rsid w:val="0086566B"/>
    <w:rsid w:val="00892E94"/>
    <w:rsid w:val="008D3A6D"/>
    <w:rsid w:val="008E1EBF"/>
    <w:rsid w:val="008E54B5"/>
    <w:rsid w:val="008E6ED6"/>
    <w:rsid w:val="008F2FC2"/>
    <w:rsid w:val="008F7E87"/>
    <w:rsid w:val="0090623B"/>
    <w:rsid w:val="009119FD"/>
    <w:rsid w:val="00926CD4"/>
    <w:rsid w:val="00941BC0"/>
    <w:rsid w:val="00946B19"/>
    <w:rsid w:val="009732EF"/>
    <w:rsid w:val="00992B95"/>
    <w:rsid w:val="009E5AAC"/>
    <w:rsid w:val="009E5C74"/>
    <w:rsid w:val="00A00B87"/>
    <w:rsid w:val="00A036A9"/>
    <w:rsid w:val="00A06E30"/>
    <w:rsid w:val="00A0730D"/>
    <w:rsid w:val="00A12A98"/>
    <w:rsid w:val="00A164E3"/>
    <w:rsid w:val="00A3104A"/>
    <w:rsid w:val="00A44CF7"/>
    <w:rsid w:val="00A517E9"/>
    <w:rsid w:val="00A61C71"/>
    <w:rsid w:val="00A75987"/>
    <w:rsid w:val="00A94E2D"/>
    <w:rsid w:val="00AB61B7"/>
    <w:rsid w:val="00AC48E4"/>
    <w:rsid w:val="00AC5140"/>
    <w:rsid w:val="00AC7EB8"/>
    <w:rsid w:val="00AD4C06"/>
    <w:rsid w:val="00AD6624"/>
    <w:rsid w:val="00AF6F7D"/>
    <w:rsid w:val="00B053BC"/>
    <w:rsid w:val="00B0612B"/>
    <w:rsid w:val="00B06261"/>
    <w:rsid w:val="00B06497"/>
    <w:rsid w:val="00B07E23"/>
    <w:rsid w:val="00B149AE"/>
    <w:rsid w:val="00B15EDC"/>
    <w:rsid w:val="00B2200C"/>
    <w:rsid w:val="00B37859"/>
    <w:rsid w:val="00B74455"/>
    <w:rsid w:val="00B76303"/>
    <w:rsid w:val="00B7668B"/>
    <w:rsid w:val="00B97F5B"/>
    <w:rsid w:val="00BF5363"/>
    <w:rsid w:val="00C01017"/>
    <w:rsid w:val="00C066B6"/>
    <w:rsid w:val="00C20678"/>
    <w:rsid w:val="00C20FFF"/>
    <w:rsid w:val="00C2313C"/>
    <w:rsid w:val="00C332F0"/>
    <w:rsid w:val="00C354CA"/>
    <w:rsid w:val="00C461F7"/>
    <w:rsid w:val="00C640CB"/>
    <w:rsid w:val="00C75F74"/>
    <w:rsid w:val="00C76061"/>
    <w:rsid w:val="00CA53FD"/>
    <w:rsid w:val="00CB565E"/>
    <w:rsid w:val="00CC1691"/>
    <w:rsid w:val="00CC2A72"/>
    <w:rsid w:val="00CC5F96"/>
    <w:rsid w:val="00CD085E"/>
    <w:rsid w:val="00CE6578"/>
    <w:rsid w:val="00D00E23"/>
    <w:rsid w:val="00D418F5"/>
    <w:rsid w:val="00D51D0F"/>
    <w:rsid w:val="00D705CD"/>
    <w:rsid w:val="00D9009F"/>
    <w:rsid w:val="00DA2190"/>
    <w:rsid w:val="00DA35D8"/>
    <w:rsid w:val="00DA7F34"/>
    <w:rsid w:val="00DB43A0"/>
    <w:rsid w:val="00DB73BD"/>
    <w:rsid w:val="00DC4283"/>
    <w:rsid w:val="00DC43AA"/>
    <w:rsid w:val="00DE0195"/>
    <w:rsid w:val="00DF193C"/>
    <w:rsid w:val="00DF4BF0"/>
    <w:rsid w:val="00DF4F1B"/>
    <w:rsid w:val="00E00155"/>
    <w:rsid w:val="00E23530"/>
    <w:rsid w:val="00E34446"/>
    <w:rsid w:val="00E51335"/>
    <w:rsid w:val="00E52EBC"/>
    <w:rsid w:val="00E615E2"/>
    <w:rsid w:val="00E7411C"/>
    <w:rsid w:val="00E91A36"/>
    <w:rsid w:val="00EB7200"/>
    <w:rsid w:val="00EC16D6"/>
    <w:rsid w:val="00EE588B"/>
    <w:rsid w:val="00EF24AF"/>
    <w:rsid w:val="00F21F1F"/>
    <w:rsid w:val="00F22B45"/>
    <w:rsid w:val="00F54F75"/>
    <w:rsid w:val="00F77C0C"/>
    <w:rsid w:val="00F80A6F"/>
    <w:rsid w:val="00FA1B22"/>
    <w:rsid w:val="00FD1198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1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778</properties:Words>
  <properties:Characters>4467</properties:Characters>
  <properties:Lines>127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2016-10-10T06:08:00Z</dcterms:created>
  <dc:creator>Korisnik</dc:creator>
  <cp:keywords/>
  <cp:lastModifiedBy>wsadmin</cp:lastModifiedBy>
  <cp:lastPrinted>2016-02-12T06:36:00Z</cp:lastPrinted>
  <dcterms:modified xmlns:xsi="http://www.w3.org/2001/XMLSchema-instance" xsi:type="dcterms:W3CDTF">2016-10-10T06:16:00Z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