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c8847" w14:paraId="abc8847" w:rsidRDefault="00E40299" w:rsidP="00E40299" w:rsidR="00403F01" w:rsidRPr="006150FA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 w:rsidR="00133015"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150FA">
        <w:rPr>
          <w:noProof/>
          <w:lang w:eastAsia="hr-HR" w:val="hr-HR"/>
        </w:rPr>
        <w:tab/>
      </w:r>
      <w:r w:rsidR="006150FA">
        <w:rPr>
          <w:noProof/>
          <w:lang w:eastAsia="hr-HR" w:val="hr-HR"/>
        </w:rPr>
        <w:tab/>
      </w:r>
      <w:r w:rsidR="006150FA">
        <w:rPr>
          <w:noProof/>
          <w:lang w:eastAsia="hr-HR" w:val="hr-HR"/>
        </w:rPr>
        <w:tab/>
      </w:r>
      <w:r w:rsidR="006150FA">
        <w:rPr>
          <w:noProof/>
          <w:lang w:eastAsia="hr-HR" w:val="hr-HR"/>
        </w:rPr>
        <w:tab/>
      </w:r>
      <w:r w:rsidR="006150FA">
        <w:rPr>
          <w:noProof/>
          <w:lang w:eastAsia="hr-HR" w:val="hr-HR"/>
        </w:rPr>
        <w:tab/>
        <w:t xml:space="preserve">     </w:t>
      </w:r>
      <w:r>
        <w:rPr>
          <w:noProof/>
          <w:lang w:eastAsia="hr-HR" w:val="hr-HR"/>
        </w:rPr>
        <w:t xml:space="preserve">          </w:t>
      </w:r>
      <w:r w:rsidR="006150FA" w:rsidRPr="006150FA">
        <w:rPr>
          <w:lang w:val="hr-HR"/>
        </w:rPr>
        <w:t>Poslovni broj:</w:t>
      </w:r>
      <w:r w:rsidR="004777B1" w:rsidRPr="006150FA">
        <w:rPr>
          <w:lang w:val="hr-HR"/>
        </w:rPr>
        <w:t xml:space="preserve"> 12. St-</w:t>
      </w:r>
      <w:r w:rsidR="00811356" w:rsidRPr="006150FA">
        <w:rPr>
          <w:lang w:val="hr-HR"/>
        </w:rPr>
        <w:t>544</w:t>
      </w:r>
      <w:r w:rsidR="00667ED7" w:rsidRPr="006150FA">
        <w:rPr>
          <w:lang w:val="hr-HR"/>
        </w:rPr>
        <w:t>/2018</w:t>
      </w:r>
      <w:r>
        <w:rPr>
          <w:lang w:val="hr-HR"/>
        </w:rPr>
        <w:t>-7</w:t>
      </w:r>
    </w:p>
    <w:p w:rsidRDefault="00D4027A" w:rsidP="00D4027A" w:rsidR="00D4027A" w:rsidRPr="006150FA">
      <w:pPr>
        <w:pStyle w:val="Naslov1"/>
        <w:jc w:val="both"/>
        <w:rPr>
          <w:b w:val="false"/>
        </w:rPr>
      </w:pPr>
      <w:r w:rsidRPr="006150FA">
        <w:rPr>
          <w:b w:val="false"/>
        </w:rPr>
        <w:t>REPUBLIKA HRVATSKA</w:t>
      </w:r>
    </w:p>
    <w:p w:rsidRDefault="00D4027A" w:rsidP="00D4027A" w:rsidR="00D4027A" w:rsidRPr="006150FA">
      <w:pPr>
        <w:jc w:val="both"/>
        <w:rPr>
          <w:lang w:val="hr-HR"/>
        </w:rPr>
      </w:pPr>
      <w:r w:rsidRPr="006150FA">
        <w:rPr>
          <w:lang w:val="hr-HR"/>
        </w:rPr>
        <w:t xml:space="preserve">TRGOVAČKI SUD U SPLITU             </w:t>
      </w:r>
      <w:r w:rsidRPr="006150FA">
        <w:rPr>
          <w:lang w:val="hr-HR"/>
        </w:rPr>
        <w:tab/>
      </w:r>
      <w:r w:rsidRPr="006150FA">
        <w:rPr>
          <w:lang w:val="hr-HR"/>
        </w:rPr>
        <w:tab/>
      </w:r>
      <w:r w:rsidRPr="006150FA">
        <w:rPr>
          <w:lang w:val="hr-HR"/>
        </w:rPr>
        <w:tab/>
        <w:t xml:space="preserve">      </w:t>
      </w:r>
    </w:p>
    <w:p w:rsidRDefault="00EB78C8" w:rsidP="00EB78C8" w:rsidR="00EB78C8" w:rsidRPr="006150FA">
      <w:pPr>
        <w:rPr>
          <w:lang w:val="hr-HR"/>
        </w:rPr>
      </w:pPr>
      <w:r w:rsidRPr="006150FA">
        <w:rPr>
          <w:lang w:val="hr-HR"/>
        </w:rPr>
        <w:t>Split, Sukoišanska br. 6</w:t>
      </w:r>
    </w:p>
    <w:p w:rsidRDefault="00D4027A" w:rsidP="00D4027A" w:rsidR="00D4027A" w:rsidRPr="006150FA">
      <w:pPr>
        <w:rPr>
          <w:lang w:val="hr-HR"/>
        </w:rPr>
      </w:pPr>
    </w:p>
    <w:p w:rsidRDefault="00063C3A" w:rsidP="00403F01" w:rsidR="00403F01" w:rsidRPr="006150FA">
      <w:pPr>
        <w:pStyle w:val="Naslov1"/>
        <w:rPr>
          <w:b w:val="false"/>
        </w:rPr>
      </w:pPr>
      <w:r w:rsidRPr="006150FA">
        <w:rPr>
          <w:b w:val="false"/>
        </w:rPr>
        <w:t xml:space="preserve">U   I M E   </w:t>
      </w:r>
      <w:r w:rsidR="00403F01" w:rsidRPr="006150FA">
        <w:rPr>
          <w:b w:val="false"/>
        </w:rPr>
        <w:t xml:space="preserve">R E P U B L I K </w:t>
      </w:r>
      <w:r w:rsidRPr="006150FA">
        <w:rPr>
          <w:b w:val="false"/>
        </w:rPr>
        <w:t>E</w:t>
      </w:r>
      <w:r w:rsidR="00403F01" w:rsidRPr="006150FA">
        <w:rPr>
          <w:b w:val="false"/>
        </w:rPr>
        <w:t xml:space="preserve">   H R V A T S K </w:t>
      </w:r>
      <w:r w:rsidRPr="006150FA">
        <w:rPr>
          <w:b w:val="false"/>
        </w:rPr>
        <w:t>E</w:t>
      </w:r>
    </w:p>
    <w:p w:rsidRDefault="00403F01" w:rsidP="00403F01" w:rsidR="00403F01" w:rsidRPr="006150FA">
      <w:pPr>
        <w:rPr>
          <w:lang w:eastAsia="hr-HR" w:val="hr-HR"/>
        </w:rPr>
      </w:pPr>
    </w:p>
    <w:p w:rsidRDefault="00E14AE2" w:rsidP="00D4027A" w:rsidR="00D4027A" w:rsidRPr="006150FA">
      <w:pPr>
        <w:pStyle w:val="Naslov2"/>
        <w:rPr>
          <w:bCs/>
          <w:szCs w:val="24"/>
        </w:rPr>
      </w:pPr>
      <w:r w:rsidRPr="006150FA">
        <w:rPr>
          <w:bCs/>
          <w:szCs w:val="24"/>
        </w:rPr>
        <w:t>R J E Š E NJ E</w:t>
      </w:r>
    </w:p>
    <w:p w:rsidRDefault="00D4027A" w:rsidP="00D4027A" w:rsidR="00D4027A" w:rsidRPr="00415B2D">
      <w:pPr>
        <w:rPr>
          <w:lang w:val="hr-HR"/>
        </w:rPr>
      </w:pPr>
    </w:p>
    <w:p w:rsidRDefault="00D4027A" w:rsidP="00634348" w:rsidR="00634348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811356" w:rsidRPr="00811356">
        <w:rPr>
          <w:lang w:val="hr-HR"/>
        </w:rPr>
        <w:t>IHTIS d.o.o. Split, Šetalište Bač</w:t>
      </w:r>
      <w:r w:rsidR="006150FA">
        <w:rPr>
          <w:lang w:val="hr-HR"/>
        </w:rPr>
        <w:t>vice 8, OIB: 31302863443</w:t>
      </w:r>
      <w:r w:rsidR="00DF2014">
        <w:rPr>
          <w:lang w:val="hr-HR"/>
        </w:rPr>
        <w:t xml:space="preserve">, </w:t>
      </w:r>
      <w:r w:rsidR="00383B92">
        <w:rPr>
          <w:lang w:val="hr-HR"/>
        </w:rPr>
        <w:t>dana</w:t>
      </w:r>
      <w:r w:rsidR="00F75B8C">
        <w:rPr>
          <w:lang w:val="hr-HR"/>
        </w:rPr>
        <w:t xml:space="preserve"> </w:t>
      </w:r>
      <w:r w:rsidR="006150FA">
        <w:rPr>
          <w:lang w:val="hr-HR"/>
        </w:rPr>
        <w:t xml:space="preserve">3. listopada </w:t>
      </w:r>
      <w:r w:rsidR="008C1DFE" w:rsidRPr="008C1DFE">
        <w:rPr>
          <w:lang w:val="hr-HR"/>
        </w:rPr>
        <w:t>2018.</w:t>
      </w:r>
    </w:p>
    <w:p w:rsidRDefault="00383B92" w:rsidP="00634348" w:rsidR="00383B92" w:rsidRPr="006150FA">
      <w:pPr>
        <w:pStyle w:val="Tijeloteksta"/>
        <w:rPr>
          <w:sz w:val="16"/>
          <w:szCs w:val="16"/>
          <w:lang w:val="hr-HR"/>
        </w:rPr>
      </w:pPr>
    </w:p>
    <w:p w:rsidRDefault="00664952" w:rsidP="00D4027A" w:rsidR="00664952" w:rsidRPr="006150FA">
      <w:pPr>
        <w:rPr>
          <w:sz w:val="18"/>
          <w:szCs w:val="18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811356" w:rsidRPr="00811356">
        <w:rPr>
          <w:lang w:val="hr-HR"/>
        </w:rPr>
        <w:t>IHTIS d.o.o. Split, Šetalište Bačvice 8, OIB: 31302863443, MBS: 060269671</w:t>
      </w:r>
      <w:r>
        <w:rPr>
          <w:lang w:val="hr-HR"/>
        </w:rPr>
        <w:t>. Skraćeni st</w:t>
      </w:r>
      <w:r w:rsidR="00383B92">
        <w:rPr>
          <w:lang w:val="hr-HR"/>
        </w:rPr>
        <w:t xml:space="preserve">ečajni postupak je otvoren </w:t>
      </w:r>
      <w:r w:rsidR="006150FA">
        <w:rPr>
          <w:lang w:val="hr-HR"/>
        </w:rPr>
        <w:t>3. listopada</w:t>
      </w:r>
      <w:r w:rsidR="00383B92">
        <w:rPr>
          <w:lang w:val="hr-HR"/>
        </w:rPr>
        <w:t xml:space="preserve"> </w:t>
      </w:r>
      <w:r w:rsidR="008C1DFE" w:rsidRPr="008C1DFE">
        <w:rPr>
          <w:lang w:val="hr-HR"/>
        </w:rPr>
        <w:t>2018.</w:t>
      </w:r>
      <w:r w:rsidR="00383B92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442BC9">
        <w:rPr>
          <w:lang w:val="hr-HR"/>
        </w:rPr>
        <w:t>14,00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E36F4C">
        <w:t xml:space="preserve"> </w:t>
      </w:r>
      <w:r w:rsidR="0059214E">
        <w:t>Mateo Puljić, magistar prava iz Splita, Vesanovićeva 13, OIB: 24219684702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811356" w:rsidRPr="00811356">
        <w:rPr>
          <w:lang w:val="hr-HR"/>
        </w:rPr>
        <w:t>IHTIS d.o.o. Split, Šetalište Bačvice 8, OIB: 31302863443, MBS: 060269671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415B2D">
      <w:pPr>
        <w:ind w:left="708"/>
        <w:jc w:val="both"/>
        <w:rPr>
          <w:lang w:val="hr-HR"/>
        </w:rPr>
      </w:pPr>
    </w:p>
    <w:p w:rsidRDefault="00634348" w:rsidP="00E14AE2" w:rsidR="00634348" w:rsidRPr="00415B2D">
      <w:pPr>
        <w:rPr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175591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7C013D">
        <w:rPr>
          <w:lang w:val="hr-HR"/>
        </w:rPr>
        <w:t>23</w:t>
      </w:r>
      <w:r w:rsidR="00C809E3">
        <w:rPr>
          <w:lang w:val="hr-HR"/>
        </w:rPr>
        <w:t xml:space="preserve">. srpnja </w:t>
      </w:r>
      <w:r w:rsidR="00B37DA8">
        <w:rPr>
          <w:lang w:val="hr-HR"/>
        </w:rPr>
        <w:t>201</w:t>
      </w:r>
      <w:r w:rsidR="00667ED7">
        <w:rPr>
          <w:lang w:val="hr-HR"/>
        </w:rPr>
        <w:t>8</w:t>
      </w:r>
      <w:r>
        <w:rPr>
          <w:lang w:val="hr-HR"/>
        </w:rPr>
        <w:t>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811356" w:rsidRPr="00811356">
        <w:rPr>
          <w:lang w:val="hr-HR"/>
        </w:rPr>
        <w:t>IHTIS d.o.o. Split</w:t>
      </w:r>
      <w:r w:rsidR="003E753D">
        <w:rPr>
          <w:lang w:val="hr-HR"/>
        </w:rPr>
        <w:t>.</w:t>
      </w:r>
    </w:p>
    <w:p w:rsidRDefault="00E36F4C" w:rsidP="00E14AE2" w:rsidR="00E36F4C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415B2D">
        <w:rPr>
          <w:lang w:val="hr-HR"/>
        </w:rPr>
        <w:t xml:space="preserve"> je</w:t>
      </w:r>
      <w:r>
        <w:rPr>
          <w:lang w:val="hr-HR"/>
        </w:rPr>
        <w:t xml:space="preserve"> navedeno da dužnik</w:t>
      </w:r>
      <w:r w:rsidR="00F5507B">
        <w:rPr>
          <w:lang w:val="hr-HR"/>
        </w:rPr>
        <w:t xml:space="preserve"> na dan </w:t>
      </w:r>
      <w:r w:rsidR="00811356">
        <w:rPr>
          <w:lang w:val="hr-HR"/>
        </w:rPr>
        <w:t>16</w:t>
      </w:r>
      <w:r w:rsidR="00490EC0">
        <w:rPr>
          <w:lang w:val="hr-HR"/>
        </w:rPr>
        <w:t>.</w:t>
      </w:r>
      <w:r w:rsidR="00C809E3">
        <w:rPr>
          <w:lang w:val="hr-HR"/>
        </w:rPr>
        <w:t>07</w:t>
      </w:r>
      <w:r w:rsidR="003F5E01">
        <w:rPr>
          <w:lang w:val="hr-HR"/>
        </w:rPr>
        <w:t>.2018</w:t>
      </w:r>
      <w:r w:rsidR="00F5507B">
        <w:rPr>
          <w:lang w:val="hr-HR"/>
        </w:rPr>
        <w:t>.,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11E7E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811356">
        <w:rPr>
          <w:lang w:val="hr-HR"/>
        </w:rPr>
        <w:t>16.614,03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</w:t>
      </w:r>
      <w:r w:rsidR="00DD4FAD">
        <w:rPr>
          <w:lang w:val="hr-HR"/>
        </w:rPr>
        <w:t>ra</w:t>
      </w:r>
      <w:r>
        <w:rPr>
          <w:lang w:val="hr-HR"/>
        </w:rPr>
        <w:t xml:space="preserve"> uvidom u koje je utvrđeno da se u odnosu na dužnika ne vodi drugi postupak radi brisanja iz sudskog registra, bi</w:t>
      </w:r>
      <w:r w:rsidR="006150FA">
        <w:rPr>
          <w:lang w:val="hr-HR"/>
        </w:rPr>
        <w:t>le ispunjene pretpostavke iz članka</w:t>
      </w:r>
      <w:r>
        <w:rPr>
          <w:lang w:val="hr-HR"/>
        </w:rPr>
        <w:t xml:space="preserve"> 428. Stečajnog zakona (Narodne novine broj 71/15</w:t>
      </w:r>
      <w:r w:rsidR="00383B92">
        <w:rPr>
          <w:lang w:val="hr-HR"/>
        </w:rPr>
        <w:t xml:space="preserve"> i 104/17</w:t>
      </w:r>
      <w:r>
        <w:rPr>
          <w:lang w:val="hr-HR"/>
        </w:rPr>
        <w:t>, dalje SZ) ovaj sud je</w:t>
      </w:r>
      <w:r w:rsidR="003070DD">
        <w:rPr>
          <w:lang w:val="hr-HR"/>
        </w:rPr>
        <w:t xml:space="preserve"> </w:t>
      </w:r>
      <w:r w:rsidR="007C013D">
        <w:rPr>
          <w:lang w:val="hr-HR"/>
        </w:rPr>
        <w:t>30</w:t>
      </w:r>
      <w:r w:rsidR="00132030">
        <w:rPr>
          <w:lang w:val="hr-HR"/>
        </w:rPr>
        <w:t xml:space="preserve">. srpnja </w:t>
      </w:r>
      <w:r w:rsidR="00045FDD" w:rsidRPr="00D65D2A">
        <w:rPr>
          <w:lang w:val="hr-HR"/>
        </w:rPr>
        <w:t>201</w:t>
      </w:r>
      <w:r w:rsidR="00667ED7" w:rsidRPr="00D65D2A">
        <w:rPr>
          <w:lang w:val="hr-HR"/>
        </w:rPr>
        <w:t>8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na mrežnoj stranici e-Oglasna ploča sudova</w:t>
      </w:r>
      <w:r w:rsidR="00415B2D">
        <w:rPr>
          <w:lang w:val="hr-HR"/>
        </w:rPr>
        <w:t>,</w:t>
      </w:r>
      <w:r w:rsidR="00193F49">
        <w:rPr>
          <w:lang w:val="hr-HR"/>
        </w:rPr>
        <w:t xml:space="preserve"> </w:t>
      </w:r>
      <w:r w:rsidR="006150FA">
        <w:rPr>
          <w:lang w:val="hr-HR"/>
        </w:rPr>
        <w:t>sukladno članku</w:t>
      </w:r>
      <w:r w:rsidR="00383B92">
        <w:rPr>
          <w:lang w:val="hr-HR"/>
        </w:rPr>
        <w:t xml:space="preserve"> 430. SZ-a, </w:t>
      </w:r>
      <w:r w:rsidR="00193F49">
        <w:rPr>
          <w:lang w:val="hr-HR"/>
        </w:rPr>
        <w:t xml:space="preserve">objavio oglas s podacima o </w:t>
      </w:r>
      <w:r w:rsidR="00193F49">
        <w:rPr>
          <w:lang w:val="hr-HR"/>
        </w:rPr>
        <w:lastRenderedPageBreak/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6150FA" w:rsidP="006150FA" w:rsidR="006150FA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članka 431. stavak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6150FA" w:rsidP="006150FA" w:rsidR="006150FA">
      <w:pPr>
        <w:jc w:val="both"/>
        <w:rPr>
          <w:lang w:val="hr-HR"/>
        </w:rPr>
      </w:pPr>
      <w:r>
        <w:rPr>
          <w:lang w:val="hr-HR"/>
        </w:rPr>
        <w:t>Odredbom članka 431. stavak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6150FA" w:rsidP="006150FA" w:rsidR="006150FA">
      <w:pPr>
        <w:jc w:val="both"/>
        <w:rPr>
          <w:lang w:val="hr-HR"/>
        </w:rPr>
      </w:pPr>
    </w:p>
    <w:p w:rsidRDefault="006150FA" w:rsidP="006150FA" w:rsidR="006150FA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članka 431. SZ-a za donošenje rješenja o otvaranju i zaključenju skraćenog stečajnog postupka nad dužnikom. </w:t>
      </w:r>
    </w:p>
    <w:p w:rsidRDefault="006150FA" w:rsidP="006150FA" w:rsidR="006150FA">
      <w:pPr>
        <w:jc w:val="both"/>
        <w:rPr>
          <w:lang w:val="hr-HR"/>
        </w:rPr>
      </w:pPr>
    </w:p>
    <w:p w:rsidRDefault="006150FA" w:rsidP="006150FA" w:rsidR="006150FA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člankom 432. SZ-a. </w:t>
      </w:r>
    </w:p>
    <w:p w:rsidRDefault="006150FA" w:rsidP="006150FA" w:rsidR="006150FA">
      <w:pPr>
        <w:jc w:val="both"/>
        <w:rPr>
          <w:lang w:val="hr-HR"/>
        </w:rPr>
      </w:pPr>
    </w:p>
    <w:p w:rsidRDefault="006150FA" w:rsidP="006150FA" w:rsidR="006150FA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članka 431. i članka 432. SZ-a, odlučeno je kao u izreci ovog rješenja. </w:t>
      </w:r>
    </w:p>
    <w:p w:rsidRDefault="006150FA" w:rsidP="006150FA" w:rsidR="006150FA" w:rsidRPr="005745D6">
      <w:pPr>
        <w:rPr>
          <w:lang w:val="hr-HR"/>
        </w:rPr>
      </w:pPr>
    </w:p>
    <w:p w:rsidRDefault="006150FA" w:rsidP="006150FA" w:rsidR="006150FA" w:rsidRPr="003734BE">
      <w:pPr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>
        <w:rPr>
          <w:lang w:val="hr-HR"/>
        </w:rPr>
        <w:t xml:space="preserve">3. listopada </w:t>
      </w:r>
      <w:r w:rsidRPr="008C1DFE">
        <w:rPr>
          <w:lang w:val="hr-HR"/>
        </w:rPr>
        <w:t>2018.</w:t>
      </w:r>
    </w:p>
    <w:p w:rsidRDefault="006150FA" w:rsidP="006150FA" w:rsidR="006150F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8641B2" w:rsidP="00F53C8F" w:rsidR="008641B2">
      <w:pPr>
        <w:ind w:left="4956"/>
        <w:jc w:val="center"/>
      </w:pPr>
      <w:r w:rsidRPr="00F049A9">
        <w:t>Sudac</w:t>
      </w:r>
    </w:p>
    <w:p w:rsidRDefault="008641B2" w:rsidP="00F53C8F" w:rsidR="008641B2" w:rsidRPr="00EF31D7">
      <w:pPr>
        <w:ind w:left="4956"/>
        <w:jc w:val="center"/>
        <w:rPr>
          <w:sz w:val="28"/>
          <w:szCs w:val="28"/>
        </w:rPr>
      </w:pPr>
    </w:p>
    <w:p w:rsidRDefault="008641B2" w:rsidP="00F53C8F" w:rsidR="008641B2" w:rsidRPr="00F049A9">
      <w:pPr>
        <w:ind w:left="4956"/>
        <w:jc w:val="center"/>
      </w:pPr>
      <w:r w:rsidRPr="00F049A9">
        <w:t>Paško Bačić</w:t>
      </w:r>
      <w:r>
        <w:t>, v.r.</w:t>
      </w:r>
    </w:p>
    <w:p w:rsidRDefault="008641B2" w:rsidP="00F53C8F" w:rsidR="008641B2" w:rsidRPr="00F049A9">
      <w:pPr>
        <w:ind w:left="4956"/>
        <w:jc w:val="center"/>
      </w:pPr>
      <w:r w:rsidRPr="00F049A9">
        <w:t>za točnost otpravka</w:t>
      </w:r>
      <w:r>
        <w:t>-</w:t>
      </w:r>
      <w:r w:rsidRPr="00F049A9">
        <w:t>ovlašteni službenik</w:t>
      </w:r>
    </w:p>
    <w:p w:rsidRDefault="008641B2" w:rsidP="00F53C8F" w:rsidR="008641B2">
      <w:pPr>
        <w:ind w:firstLine="708" w:left="5664"/>
      </w:pPr>
      <w:r>
        <w:t xml:space="preserve"> </w:t>
      </w:r>
      <w:r w:rsidRPr="00F049A9">
        <w:t>Katarina Raos</w:t>
      </w:r>
    </w:p>
    <w:p w:rsidRDefault="006150FA" w:rsidP="006150FA" w:rsidR="006150FA" w:rsidRPr="00B235F9">
      <w:pPr>
        <w:ind w:firstLine="708" w:left="7080"/>
      </w:pPr>
    </w:p>
    <w:p w:rsidRDefault="006150FA" w:rsidP="006150FA" w:rsidR="006150FA"/>
    <w:p w:rsidRDefault="006150FA" w:rsidP="006150FA" w:rsidR="006150FA" w:rsidRPr="005745D6"/>
    <w:p w:rsidRDefault="006150FA" w:rsidP="006150FA" w:rsidR="006150F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403F01" w:rsidR="00E14AE2" w:rsidRPr="003734BE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P="006150FA" w:rsidR="006150FA" w:rsidRPr="006150FA">
    <w:pPr>
      <w:ind w:firstLine="708"/>
      <w:jc w:val="center"/>
      <w:rPr>
        <w:lang w:val="hr-HR"/>
      </w:rPr>
    </w:pPr>
    <w:r>
      <w:tab/>
    </w:r>
    <w:r w:rsidR="006150FA">
      <w:t xml:space="preserve">                                                 </w:t>
    </w:r>
    <w:r>
      <w:t>-</w:t>
    </w:r>
    <w:r>
      <w:fldChar w:fldCharType="begin"/>
    </w:r>
    <w:r>
      <w:instrText>PAGE   \* MERGEFORMAT</w:instrText>
    </w:r>
    <w:r>
      <w:fldChar w:fldCharType="separate"/>
    </w:r>
    <w:r w:rsidR="00953074" w:rsidRPr="00953074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</w:r>
    <w:r w:rsidR="006150FA">
      <w:t xml:space="preserve">               </w:t>
    </w:r>
    <w:r w:rsidR="006150FA" w:rsidRPr="006150FA">
      <w:rPr>
        <w:lang w:val="hr-HR"/>
      </w:rPr>
      <w:t>Poslovni broj: 12. St-544/2018</w:t>
    </w:r>
    <w:r w:rsidR="00E40299">
      <w:rPr>
        <w:lang w:val="hr-HR"/>
      </w:rPr>
      <w:t>-7</w:t>
    </w:r>
  </w:p>
  <w:p w:rsidRDefault="006150FA" w:rsidP="006150FA" w:rsidR="006150FA" w:rsidRPr="006150FA">
    <w:pPr>
      <w:pStyle w:val="Naslov1"/>
      <w:jc w:val="both"/>
      <w:rPr>
        <w:b w:val="false"/>
        <w:sz w:val="4"/>
        <w:szCs w:val="4"/>
      </w:rPr>
    </w:pPr>
  </w:p>
  <w:p w:rsidRDefault="003734BE" w:rsidR="003734BE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45FDD"/>
    <w:rsid w:val="00052E51"/>
    <w:rsid w:val="00057E4E"/>
    <w:rsid w:val="000616C2"/>
    <w:rsid w:val="0006247C"/>
    <w:rsid w:val="00062AEB"/>
    <w:rsid w:val="00063C3A"/>
    <w:rsid w:val="000641D0"/>
    <w:rsid w:val="000666DB"/>
    <w:rsid w:val="00067B46"/>
    <w:rsid w:val="000712B8"/>
    <w:rsid w:val="00075110"/>
    <w:rsid w:val="000753A7"/>
    <w:rsid w:val="00075942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C6F39"/>
    <w:rsid w:val="000D5827"/>
    <w:rsid w:val="000E1C19"/>
    <w:rsid w:val="000E2372"/>
    <w:rsid w:val="000E36FA"/>
    <w:rsid w:val="000F16A3"/>
    <w:rsid w:val="00100FB5"/>
    <w:rsid w:val="001010E2"/>
    <w:rsid w:val="001064E8"/>
    <w:rsid w:val="00110325"/>
    <w:rsid w:val="00120FAF"/>
    <w:rsid w:val="00132030"/>
    <w:rsid w:val="00133015"/>
    <w:rsid w:val="001364BF"/>
    <w:rsid w:val="001468C6"/>
    <w:rsid w:val="00151CD8"/>
    <w:rsid w:val="00152689"/>
    <w:rsid w:val="00152929"/>
    <w:rsid w:val="00160774"/>
    <w:rsid w:val="001629FC"/>
    <w:rsid w:val="0017202F"/>
    <w:rsid w:val="001741BC"/>
    <w:rsid w:val="00175591"/>
    <w:rsid w:val="001761EE"/>
    <w:rsid w:val="00176351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16D8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1A39"/>
    <w:rsid w:val="002C7A11"/>
    <w:rsid w:val="002D017F"/>
    <w:rsid w:val="002D048F"/>
    <w:rsid w:val="002D3B58"/>
    <w:rsid w:val="002F20D3"/>
    <w:rsid w:val="002F3002"/>
    <w:rsid w:val="00300B42"/>
    <w:rsid w:val="003070DD"/>
    <w:rsid w:val="003148C7"/>
    <w:rsid w:val="0031723F"/>
    <w:rsid w:val="00325BAA"/>
    <w:rsid w:val="00332111"/>
    <w:rsid w:val="00334C2C"/>
    <w:rsid w:val="0035082B"/>
    <w:rsid w:val="0035131D"/>
    <w:rsid w:val="00360FB8"/>
    <w:rsid w:val="00371386"/>
    <w:rsid w:val="003734BE"/>
    <w:rsid w:val="00375762"/>
    <w:rsid w:val="00382327"/>
    <w:rsid w:val="00383B92"/>
    <w:rsid w:val="003855E7"/>
    <w:rsid w:val="003929B4"/>
    <w:rsid w:val="00395BAA"/>
    <w:rsid w:val="003A47B3"/>
    <w:rsid w:val="003B2826"/>
    <w:rsid w:val="003B562C"/>
    <w:rsid w:val="003C125C"/>
    <w:rsid w:val="003D1ECF"/>
    <w:rsid w:val="003E6A02"/>
    <w:rsid w:val="003E753D"/>
    <w:rsid w:val="003F2086"/>
    <w:rsid w:val="003F4FFA"/>
    <w:rsid w:val="003F5E01"/>
    <w:rsid w:val="00400AB0"/>
    <w:rsid w:val="00403D26"/>
    <w:rsid w:val="00403F01"/>
    <w:rsid w:val="004075BA"/>
    <w:rsid w:val="004119FF"/>
    <w:rsid w:val="00415890"/>
    <w:rsid w:val="00415B2D"/>
    <w:rsid w:val="004171BE"/>
    <w:rsid w:val="00442BC9"/>
    <w:rsid w:val="004502BD"/>
    <w:rsid w:val="004507F1"/>
    <w:rsid w:val="00451EA6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0EC0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214E"/>
    <w:rsid w:val="00594116"/>
    <w:rsid w:val="00596B8D"/>
    <w:rsid w:val="005C0793"/>
    <w:rsid w:val="005C6708"/>
    <w:rsid w:val="005C6D99"/>
    <w:rsid w:val="005C7623"/>
    <w:rsid w:val="005D4B29"/>
    <w:rsid w:val="005E2A6E"/>
    <w:rsid w:val="00602D44"/>
    <w:rsid w:val="00603C85"/>
    <w:rsid w:val="006065E6"/>
    <w:rsid w:val="00611E7E"/>
    <w:rsid w:val="006150FA"/>
    <w:rsid w:val="00617D31"/>
    <w:rsid w:val="006209EE"/>
    <w:rsid w:val="00621375"/>
    <w:rsid w:val="00625161"/>
    <w:rsid w:val="00627A10"/>
    <w:rsid w:val="00632E0D"/>
    <w:rsid w:val="00634348"/>
    <w:rsid w:val="006353CD"/>
    <w:rsid w:val="00641FD6"/>
    <w:rsid w:val="00642955"/>
    <w:rsid w:val="00663373"/>
    <w:rsid w:val="00663ED2"/>
    <w:rsid w:val="00664952"/>
    <w:rsid w:val="00666C74"/>
    <w:rsid w:val="0066735D"/>
    <w:rsid w:val="00667ED7"/>
    <w:rsid w:val="00671B2C"/>
    <w:rsid w:val="00675FC9"/>
    <w:rsid w:val="0067670C"/>
    <w:rsid w:val="006767AE"/>
    <w:rsid w:val="00680BB4"/>
    <w:rsid w:val="006819EF"/>
    <w:rsid w:val="00685718"/>
    <w:rsid w:val="006A0CB3"/>
    <w:rsid w:val="006A1394"/>
    <w:rsid w:val="006A3632"/>
    <w:rsid w:val="006B53E7"/>
    <w:rsid w:val="006B6B88"/>
    <w:rsid w:val="006C0489"/>
    <w:rsid w:val="006C4EC7"/>
    <w:rsid w:val="006C6B94"/>
    <w:rsid w:val="006D0781"/>
    <w:rsid w:val="006D1510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2D9F"/>
    <w:rsid w:val="007564F5"/>
    <w:rsid w:val="0076166F"/>
    <w:rsid w:val="0076496E"/>
    <w:rsid w:val="007651CB"/>
    <w:rsid w:val="00766433"/>
    <w:rsid w:val="007725FF"/>
    <w:rsid w:val="007726BA"/>
    <w:rsid w:val="007804A8"/>
    <w:rsid w:val="00781A2A"/>
    <w:rsid w:val="00781D51"/>
    <w:rsid w:val="00790356"/>
    <w:rsid w:val="00791948"/>
    <w:rsid w:val="0079552D"/>
    <w:rsid w:val="00796D1B"/>
    <w:rsid w:val="007A51CD"/>
    <w:rsid w:val="007A74B6"/>
    <w:rsid w:val="007B029F"/>
    <w:rsid w:val="007B5450"/>
    <w:rsid w:val="007B6553"/>
    <w:rsid w:val="007C013D"/>
    <w:rsid w:val="007C4159"/>
    <w:rsid w:val="007D1A8A"/>
    <w:rsid w:val="007D390B"/>
    <w:rsid w:val="007D6435"/>
    <w:rsid w:val="007E0EB9"/>
    <w:rsid w:val="007F45A7"/>
    <w:rsid w:val="008035D9"/>
    <w:rsid w:val="00811356"/>
    <w:rsid w:val="0081515C"/>
    <w:rsid w:val="008211CD"/>
    <w:rsid w:val="00823FFA"/>
    <w:rsid w:val="00832F97"/>
    <w:rsid w:val="00854842"/>
    <w:rsid w:val="00855754"/>
    <w:rsid w:val="0086183F"/>
    <w:rsid w:val="008641B2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1DFE"/>
    <w:rsid w:val="008C36B4"/>
    <w:rsid w:val="008C3F05"/>
    <w:rsid w:val="008D3A45"/>
    <w:rsid w:val="008E548B"/>
    <w:rsid w:val="008F0D91"/>
    <w:rsid w:val="008F6A6B"/>
    <w:rsid w:val="008F708F"/>
    <w:rsid w:val="00910AF3"/>
    <w:rsid w:val="00935ED7"/>
    <w:rsid w:val="00936B7D"/>
    <w:rsid w:val="009374AD"/>
    <w:rsid w:val="0094778A"/>
    <w:rsid w:val="00953074"/>
    <w:rsid w:val="00967195"/>
    <w:rsid w:val="00970C41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A4477"/>
    <w:rsid w:val="009B06D9"/>
    <w:rsid w:val="009D2638"/>
    <w:rsid w:val="009D46D2"/>
    <w:rsid w:val="009D6605"/>
    <w:rsid w:val="009D7CAA"/>
    <w:rsid w:val="009E12D5"/>
    <w:rsid w:val="009E1426"/>
    <w:rsid w:val="009E563F"/>
    <w:rsid w:val="00A01740"/>
    <w:rsid w:val="00A17461"/>
    <w:rsid w:val="00A312F6"/>
    <w:rsid w:val="00A31ADC"/>
    <w:rsid w:val="00A5401C"/>
    <w:rsid w:val="00A61857"/>
    <w:rsid w:val="00A74AF8"/>
    <w:rsid w:val="00A83CF1"/>
    <w:rsid w:val="00A94035"/>
    <w:rsid w:val="00A97762"/>
    <w:rsid w:val="00AA13B5"/>
    <w:rsid w:val="00AA1815"/>
    <w:rsid w:val="00AA5065"/>
    <w:rsid w:val="00AB229D"/>
    <w:rsid w:val="00AB2F4E"/>
    <w:rsid w:val="00AC04D9"/>
    <w:rsid w:val="00AC4892"/>
    <w:rsid w:val="00AC5349"/>
    <w:rsid w:val="00AD2061"/>
    <w:rsid w:val="00AD4DB4"/>
    <w:rsid w:val="00AD70BD"/>
    <w:rsid w:val="00AF3646"/>
    <w:rsid w:val="00B02B3D"/>
    <w:rsid w:val="00B104F3"/>
    <w:rsid w:val="00B11BCA"/>
    <w:rsid w:val="00B20C23"/>
    <w:rsid w:val="00B347F0"/>
    <w:rsid w:val="00B37DA8"/>
    <w:rsid w:val="00B42D2F"/>
    <w:rsid w:val="00B46399"/>
    <w:rsid w:val="00B502D3"/>
    <w:rsid w:val="00B6615F"/>
    <w:rsid w:val="00B87C06"/>
    <w:rsid w:val="00B900FC"/>
    <w:rsid w:val="00B925CD"/>
    <w:rsid w:val="00B96120"/>
    <w:rsid w:val="00BA59B2"/>
    <w:rsid w:val="00BB1B37"/>
    <w:rsid w:val="00BB4705"/>
    <w:rsid w:val="00BB4965"/>
    <w:rsid w:val="00BD4CA8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6D3"/>
    <w:rsid w:val="00C70E8C"/>
    <w:rsid w:val="00C809E3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5D2A"/>
    <w:rsid w:val="00D66F07"/>
    <w:rsid w:val="00D67401"/>
    <w:rsid w:val="00D74C99"/>
    <w:rsid w:val="00D7712C"/>
    <w:rsid w:val="00D807F6"/>
    <w:rsid w:val="00D83D6A"/>
    <w:rsid w:val="00DB1C91"/>
    <w:rsid w:val="00DB5E7B"/>
    <w:rsid w:val="00DB7303"/>
    <w:rsid w:val="00DC1C24"/>
    <w:rsid w:val="00DD2637"/>
    <w:rsid w:val="00DD4FAD"/>
    <w:rsid w:val="00DD7151"/>
    <w:rsid w:val="00DF014B"/>
    <w:rsid w:val="00DF2014"/>
    <w:rsid w:val="00E100A1"/>
    <w:rsid w:val="00E12497"/>
    <w:rsid w:val="00E14AE2"/>
    <w:rsid w:val="00E27E2F"/>
    <w:rsid w:val="00E30A09"/>
    <w:rsid w:val="00E33059"/>
    <w:rsid w:val="00E36F4C"/>
    <w:rsid w:val="00E4029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317AB"/>
    <w:rsid w:val="00F43510"/>
    <w:rsid w:val="00F5507B"/>
    <w:rsid w:val="00F63D59"/>
    <w:rsid w:val="00F743B3"/>
    <w:rsid w:val="00F75B8C"/>
    <w:rsid w:val="00F75E2B"/>
    <w:rsid w:val="00F85A66"/>
    <w:rsid w:val="00F87AC9"/>
    <w:rsid w:val="00F913EB"/>
    <w:rsid w:val="00F9427C"/>
    <w:rsid w:val="00F94412"/>
    <w:rsid w:val="00F9797B"/>
    <w:rsid w:val="00FA7922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30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307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5307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5307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5307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30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307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5307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5307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5307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2018.</izvorni_sadrzaj>
    <derivirana_varijabla naziv="DomainObject.Predmet.DatumOsnivanja_1">26.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St-544/2018</izvorni_sadrzaj>
    <derivirana_varijabla naziv="DomainObject.Predmet.OznakaBroj_1">St-544/2018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IHTIS d.o.o. za građenje</izvorni_sadrzaj>
    <derivirana_varijabla naziv="DomainObject.Predmet.ProtustrankaFormated_1">  IHTIS d.o.o. za građenje</derivirana_varijabla>
  </DomainObject.Predmet.ProtustrankaFormated>
  <DomainObject.Predmet.ProtustrankaFormatedOIB>
    <izvorni_sadrzaj>  IHTIS d.o.o. za građenje, OIB 31302863443</izvorni_sadrzaj>
    <derivirana_varijabla naziv="DomainObject.Predmet.ProtustrankaFormatedOIB_1">  IHTIS d.o.o. za građenje, OIB 31302863443</derivirana_varijabla>
  </DomainObject.Predmet.ProtustrankaFormatedOIB>
  <DomainObject.Predmet.ProtustrankaFormatedWithAdress>
    <izvorni_sadrzaj> IHTIS d.o.o. za građenje, Šetalište Bačvice 8, 21000 Split</izvorni_sadrzaj>
    <derivirana_varijabla naziv="DomainObject.Predmet.ProtustrankaFormatedWithAdress_1"> IHTIS d.o.o. za građenje, Šetalište Bačvice 8, 21000 Split</derivirana_varijabla>
  </DomainObject.Predmet.ProtustrankaFormatedWithAdress>
  <DomainObject.Predmet.ProtustrankaFormatedWithAdressOIB>
    <izvorni_sadrzaj> IHTIS d.o.o. za građenje, OIB 31302863443, Šetalište Bačvice 8, 21000 Split</izvorni_sadrzaj>
    <derivirana_varijabla naziv="DomainObject.Predmet.ProtustrankaFormatedWithAdressOIB_1"> IHTIS d.o.o. za građenje, OIB 31302863443, Šetalište Bačvice 8, 21000 Split</derivirana_varijabla>
  </DomainObject.Predmet.ProtustrankaFormatedWithAdressOIB>
  <DomainObject.Predmet.ProtustrankaWithAdress>
    <izvorni_sadrzaj>IHTIS d.o.o. za građenje Šetalište Bačvice 8, 21000 Split</izvorni_sadrzaj>
    <derivirana_varijabla naziv="DomainObject.Predmet.ProtustrankaWithAdress_1">IHTIS d.o.o. za građenje Šetalište Bačvice 8, 21000 Split</derivirana_varijabla>
  </DomainObject.Predmet.ProtustrankaWithAdress>
  <DomainObject.Predmet.ProtustrankaWithAdressOIB>
    <izvorni_sadrzaj>IHTIS d.o.o. za građenje, OIB 31302863443, Šetalište Bačvice 8, 21000 Split</izvorni_sadrzaj>
    <derivirana_varijabla naziv="DomainObject.Predmet.ProtustrankaWithAdressOIB_1">IHTIS d.o.o. za građenje, OIB 31302863443, Šetalište Bačvice 8, 21000 Split</derivirana_varijabla>
  </DomainObject.Predmet.ProtustrankaWithAdressOIB>
  <DomainObject.Predmet.ProtustrankaNazivFormated>
    <izvorni_sadrzaj>IHTIS d.o.o. za građenje</izvorni_sadrzaj>
    <derivirana_varijabla naziv="DomainObject.Predmet.ProtustrankaNazivFormated_1">IHTIS d.o.o. za građenje</derivirana_varijabla>
  </DomainObject.Predmet.ProtustrankaNazivFormated>
  <DomainObject.Predmet.ProtustrankaNazivFormatedOIB>
    <izvorni_sadrzaj>IHTIS d.o.o. za građenje, OIB 31302863443</izvorni_sadrzaj>
    <derivirana_varijabla naziv="DomainObject.Predmet.ProtustrankaNazivFormatedOIB_1">IHTIS d.o.o. za građenje, OIB 31302863443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IHTIS d.o.o. za građenje</item>
    </izvorni_sadrzaj>
    <derivirana_varijabla naziv="DomainObject.Predmet.ProtuStrankaListFormated_1">
      <item>IHTIS d.o.o. za građenje</item>
    </derivirana_varijabla>
  </DomainObject.Predmet.ProtuStrankaListFormated>
  <DomainObject.Predmet.ProtuStrankaListFormatedOIB>
    <izvorni_sadrzaj>
      <item>IHTIS d.o.o. za građenje, OIB 31302863443</item>
    </izvorni_sadrzaj>
    <derivirana_varijabla naziv="DomainObject.Predmet.ProtuStrankaListFormatedOIB_1">
      <item>IHTIS d.o.o. za građenje, OIB 31302863443</item>
    </derivirana_varijabla>
  </DomainObject.Predmet.ProtuStrankaListFormatedOIB>
  <DomainObject.Predmet.ProtuStrankaListFormatedWithAdress>
    <izvorni_sadrzaj>
      <item>IHTIS d.o.o. za građenje, Šetalište Bačvice 8, 21000 Split</item>
    </izvorni_sadrzaj>
    <derivirana_varijabla naziv="DomainObject.Predmet.ProtuStrankaListFormatedWithAdress_1">
      <item>IHTIS d.o.o. za građenje, Šetalište Bačvice 8, 21000 Split</item>
    </derivirana_varijabla>
  </DomainObject.Predmet.ProtuStrankaListFormatedWithAdress>
  <DomainObject.Predmet.ProtuStrankaListFormatedWithAdressOIB>
    <izvorni_sadrzaj>
      <item>IHTIS d.o.o. za građenje, OIB 31302863443, Šetalište Bačvice 8, 21000 Split</item>
    </izvorni_sadrzaj>
    <derivirana_varijabla naziv="DomainObject.Predmet.ProtuStrankaListFormatedWithAdressOIB_1">
      <item>IHTIS d.o.o. za građenje, OIB 31302863443, Šetalište Bačvice 8, 21000 Split</item>
    </derivirana_varijabla>
  </DomainObject.Predmet.ProtuStrankaListFormatedWithAdressOIB>
  <DomainObject.Predmet.ProtuStrankaListNazivFormated>
    <izvorni_sadrzaj>
      <item>IHTIS d.o.o. za građenje</item>
    </izvorni_sadrzaj>
    <derivirana_varijabla naziv="DomainObject.Predmet.ProtuStrankaListNazivFormated_1">
      <item>IHTIS d.o.o. za građenje</item>
    </derivirana_varijabla>
  </DomainObject.Predmet.ProtuStrankaListNazivFormated>
  <DomainObject.Predmet.ProtuStrankaListNazivFormatedOIB>
    <izvorni_sadrzaj>
      <item>IHTIS d.o.o. za građenje, OIB 31302863443</item>
    </izvorni_sadrzaj>
    <derivirana_varijabla naziv="DomainObject.Predmet.ProtuStrankaListNazivFormatedOIB_1">
      <item>IHTIS d.o.o. za građenje, OIB 31302863443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IHTIS d.o.o. za građenje</izvorni_sadrzaj>
    <derivirana_varijabla naziv="DomainObject.Predmet.ProtustrankaIDrugi_1">IHTIS 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IHTIS d.o.o. za građenje, OIB 31302863443, Šetalište Bačvice 8, 21000 Split</izvorni_sadrzaj>
    <derivirana_varijabla naziv="DomainObject.Predmet.ProtustrankaIDrugiAdressOIB_1">IHTIS d.o.o. za građenje, OIB 31302863443, Šetalište Bačvice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IHTIS d.o.o. za građenje</item>
      <item>FINANCIJSKA AGENCIJA, RC SPLIT</item>
    </izvorni_sadrzaj>
    <derivirana_varijabla naziv="DomainObject.Predmet.SudioniciListNaziv_1">
      <item>IHTIS d.o.o. za građenje</item>
      <item>FINANCIJSKA AGENCIJA, RC SPLIT</item>
    </derivirana_varijabla>
  </DomainObject.Predmet.SudioniciListNaziv>
  <DomainObject.Predmet.SudioniciListAdressOIB>
    <izvorni_sadrzaj>
      <item>IHTIS d.o.o. za građenje, OIB 31302863443, Šetalište Bačvice 8,21000 Split</item>
      <item>FINANCIJSKA AGENCIJA, RC SPLIT, OIB 85821130368, Mažuranićevo šetalište 24 b,21000 Split</item>
    </izvorni_sadrzaj>
    <derivirana_varijabla naziv="DomainObject.Predmet.SudioniciListAdressOIB_1">
      <item>IHTIS d.o.o. za građenje, OIB 31302863443, Šetalište Bačvice 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31302863443</item>
      <item>, OIB 85821130368</item>
    </izvorni_sadrzaj>
    <derivirana_varijabla naziv="DomainObject.Predmet.SudioniciListNazivOIB_1">
      <item>, OIB 31302863443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Puljić, OIB 24219684702, Vesanovićeva 13, 21000 Split</item>
    </izvorni_sadrzaj>
    <derivirana_varijabla naziv="DomainObject.Predmet.StecajniUpraviteljiListAddressOIB_1">
      <item>Mateo Puljić, OIB 24219684702, Vesanovićeva 13,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110EE4-E81B-4B18-A6F2-05377752FD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742</properties:Words>
  <properties:Characters>3995</properties:Characters>
  <properties:Lines>97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2018-10-03T11:43:00Z</dcterms:created>
  <dc:creator>wsadmin</dc:creator>
  <cp:lastModifiedBy>Paško Bačić</cp:lastModifiedBy>
  <cp:lastPrinted>2018-10-03T11:42:00Z</cp:lastPrinted>
  <dcterms:modified xmlns:xsi="http://www.w3.org/2001/XMLSchema-instance" xsi:type="dcterms:W3CDTF">2018-10-03T11:49:00Z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(ICMS - 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