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9d5d" w14:paraId="7599d5d" w:rsidRDefault="001077BC" w:rsidP="0018170C" w:rsidR="0018170C">
      <w:pPr>
        <w:pStyle w:val="Bezproreda"/>
        <w:ind w:firstLine="708" w:left="4956"/>
        <w15:collapsed w:val="false"/>
      </w:pPr>
      <w:bookmarkStart w:name="_GoBack" w:id="0"/>
      <w:bookmarkEnd w:id="0"/>
      <w:r>
        <w:t>Poslovni broj: 1 St-797/2017-</w:t>
      </w:r>
      <w:r w:rsidR="00FC4769">
        <w:t>12</w:t>
      </w:r>
    </w:p>
    <w:p w:rsidRDefault="0018170C" w:rsidP="0018170C" w:rsidR="0018170C">
      <w:pPr>
        <w:pStyle w:val="Bezproreda"/>
      </w:pPr>
      <w:r>
        <w:t xml:space="preserve">                                 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  <w:jc w:val="center"/>
      </w:pPr>
      <w:r>
        <w:t>Z A P I S N I K</w:t>
      </w:r>
    </w:p>
    <w:p w:rsidRDefault="0018170C" w:rsidP="0018170C" w:rsidR="0018170C">
      <w:pPr>
        <w:pStyle w:val="Bezproreda"/>
        <w:jc w:val="center"/>
      </w:pPr>
    </w:p>
    <w:p w:rsidRDefault="0018170C" w:rsidP="0018170C" w:rsidR="0018170C">
      <w:pPr>
        <w:pStyle w:val="Bezproreda"/>
      </w:pPr>
    </w:p>
    <w:p w:rsidRDefault="000A3D53" w:rsidP="0018170C" w:rsidR="0018170C">
      <w:pPr>
        <w:pStyle w:val="Bezproreda"/>
        <w:jc w:val="center"/>
      </w:pPr>
      <w:r>
        <w:t xml:space="preserve">od  </w:t>
      </w:r>
      <w:r w:rsidR="001077BC">
        <w:t>1</w:t>
      </w:r>
      <w:r>
        <w:t>6. veljače 2018</w:t>
      </w:r>
      <w:r w:rsidR="0018170C">
        <w:t xml:space="preserve">. godine sa </w:t>
      </w:r>
      <w:r w:rsidR="0018170C">
        <w:rPr>
          <w:b/>
        </w:rPr>
        <w:t>Ispitnog ročišta</w:t>
      </w:r>
      <w:r w:rsidR="0018170C">
        <w:t xml:space="preserve"> u steča</w:t>
      </w:r>
      <w:r w:rsidR="001077BC">
        <w:t>jnom predmetu stečajnog dužnika DARTEKS d.o.o. za tekstilnu proizvodnju u stečaju, Daruvar</w:t>
      </w:r>
    </w:p>
    <w:p w:rsidRDefault="0018170C" w:rsidP="0018170C" w:rsidR="0018170C">
      <w:pPr>
        <w:pStyle w:val="Bezproreda"/>
        <w:jc w:val="center"/>
      </w:pPr>
    </w:p>
    <w:p w:rsidRDefault="0018170C" w:rsidP="0018170C" w:rsidR="0018170C">
      <w:pPr>
        <w:pStyle w:val="Bezproreda"/>
        <w:jc w:val="center"/>
      </w:pPr>
      <w:r>
        <w:t>održanog kod Trgovačkog suda u Bjelovaru</w:t>
      </w:r>
    </w:p>
    <w:p w:rsidRDefault="0018170C" w:rsidP="0018170C" w:rsidR="0018170C">
      <w:pPr>
        <w:pStyle w:val="Bezproreda"/>
        <w:jc w:val="center"/>
      </w:pP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Prisutni od suda:</w:t>
      </w:r>
    </w:p>
    <w:p w:rsidRDefault="00B06EAA" w:rsidP="0018170C" w:rsidR="0018170C">
      <w:pPr>
        <w:pStyle w:val="Bezproreda"/>
      </w:pPr>
      <w:r>
        <w:t>Branka Pleskalt</w:t>
      </w:r>
      <w:r w:rsidR="00337F71">
        <w:t xml:space="preserve">           </w:t>
      </w:r>
      <w:r w:rsidR="00337F71">
        <w:tab/>
      </w:r>
      <w:r w:rsidR="00337F71">
        <w:tab/>
        <w:t xml:space="preserve"> </w:t>
      </w:r>
    </w:p>
    <w:p w:rsidRDefault="0018170C" w:rsidP="0018170C" w:rsidR="0018170C">
      <w:pPr>
        <w:pStyle w:val="Bezproreda"/>
      </w:pPr>
      <w:r>
        <w:t xml:space="preserve"> sudac                           </w:t>
      </w:r>
      <w:r w:rsidR="00B06EAA">
        <w:t xml:space="preserve">               </w:t>
      </w:r>
      <w:r>
        <w:tab/>
      </w:r>
      <w:r w:rsidR="000A3D53">
        <w:tab/>
      </w:r>
      <w:r w:rsidR="00B06EAA">
        <w:t xml:space="preserve"> </w:t>
      </w:r>
      <w:r w:rsidR="00337F71">
        <w:t>Pr</w:t>
      </w:r>
      <w:r w:rsidR="001077BC">
        <w:t xml:space="preserve">edlagatelji: Ivka Lončar i dr. </w:t>
      </w:r>
    </w:p>
    <w:p w:rsidRDefault="000A3D53" w:rsidP="0018170C" w:rsidR="000A3D53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="001077BC">
        <w:t>Dužnik: DARTEKS d.o.o. za tekstilnu proizvodnju, Daruvar</w:t>
      </w:r>
    </w:p>
    <w:p w:rsidRDefault="0018170C" w:rsidP="0018170C" w:rsidR="0018170C">
      <w:pPr>
        <w:pStyle w:val="Bezproreda"/>
      </w:pPr>
      <w:r>
        <w:t xml:space="preserve">                                                                                          </w:t>
      </w:r>
    </w:p>
    <w:p w:rsidRDefault="00EB154E" w:rsidP="0018170C" w:rsidR="0018170C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 w:rsidR="0018170C">
        <w:t>Radi: stečajnog postupka</w:t>
      </w:r>
    </w:p>
    <w:p w:rsidRDefault="0018170C" w:rsidP="0018170C" w:rsidR="0018170C">
      <w:pPr>
        <w:pStyle w:val="Bezproreda"/>
      </w:pPr>
      <w:r>
        <w:t xml:space="preserve">Vesna Dragišić </w:t>
      </w:r>
    </w:p>
    <w:p w:rsidRDefault="0018170C" w:rsidP="0018170C" w:rsidR="0018170C">
      <w:pPr>
        <w:pStyle w:val="Bezproreda"/>
      </w:pPr>
      <w:r>
        <w:t>zapisničar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Sudac  otvara d</w:t>
      </w:r>
      <w:r w:rsidR="0061671A">
        <w:t>anašnje Ispitno  ročište  u  9,0</w:t>
      </w:r>
      <w:r>
        <w:t>0 sati, te objavljuje predmet raspravljanja.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Konstatira se da su pristupili: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Za dužnika:  steča</w:t>
      </w:r>
      <w:r w:rsidR="001077BC">
        <w:t>jni upravitelj Darko Šket dipl. oec.</w:t>
      </w:r>
    </w:p>
    <w:p w:rsidRDefault="0018170C" w:rsidP="0018170C" w:rsidR="0018170C">
      <w:pPr>
        <w:pStyle w:val="Bezproreda"/>
      </w:pPr>
    </w:p>
    <w:p w:rsidRDefault="00EB154E" w:rsidP="0018170C" w:rsidR="00CB43DE">
      <w:pPr>
        <w:pStyle w:val="Bezproreda"/>
      </w:pPr>
      <w:r>
        <w:t>Nadalje se konstatira da</w:t>
      </w:r>
      <w:r w:rsidR="001077BC">
        <w:t xml:space="preserve"> su </w:t>
      </w:r>
      <w:r>
        <w:t xml:space="preserve"> od strane </w:t>
      </w:r>
      <w:r w:rsidR="001077BC">
        <w:t>vjerovnika pristupili:</w:t>
      </w:r>
    </w:p>
    <w:p w:rsidRDefault="00CB43DE" w:rsidP="0018170C" w:rsidR="00CB43DE">
      <w:pPr>
        <w:pStyle w:val="Bezproreda"/>
      </w:pPr>
    </w:p>
    <w:p w:rsidRDefault="00337CA6" w:rsidP="0018170C" w:rsidR="00816306">
      <w:pPr>
        <w:pStyle w:val="Bezproreda"/>
      </w:pPr>
      <w:r>
        <w:t>Za Republiku Hrvatsku Ana Bartonj Šabarić savjetnica na županijskom državnom odvjetništvu u Bjelovaru</w:t>
      </w:r>
    </w:p>
    <w:p w:rsidRDefault="00337CA6" w:rsidP="0018170C" w:rsidR="00337CA6">
      <w:pPr>
        <w:pStyle w:val="Bezproreda"/>
      </w:pPr>
    </w:p>
    <w:p w:rsidRDefault="00337CA6" w:rsidP="0018170C" w:rsidR="00337CA6">
      <w:pPr>
        <w:pStyle w:val="Bezproreda"/>
      </w:pPr>
      <w:r>
        <w:t>Za Inu industriju nafte d.d. Zagreb, pun. Ervina Karabegović odvjetnička vježbenica u Zagrebu</w:t>
      </w:r>
    </w:p>
    <w:p w:rsidRDefault="00337CA6" w:rsidP="0018170C" w:rsidR="00337CA6">
      <w:pPr>
        <w:pStyle w:val="Bezproreda"/>
      </w:pPr>
    </w:p>
    <w:p w:rsidRDefault="00337CA6" w:rsidP="0018170C" w:rsidR="00337CA6">
      <w:pPr>
        <w:pStyle w:val="Bezproreda"/>
      </w:pPr>
      <w:r>
        <w:t xml:space="preserve">Za Vesnu </w:t>
      </w:r>
      <w:r w:rsidR="00540164">
        <w:t xml:space="preserve"> d.o.o. tekstilna industrija </w:t>
      </w:r>
      <w:r>
        <w:t>po</w:t>
      </w:r>
      <w:r w:rsidR="00540164">
        <w:t xml:space="preserve"> z.p</w:t>
      </w:r>
      <w:r>
        <w:t>. Hrvoju Čačić odvjetniku u Bjelovaru</w:t>
      </w:r>
    </w:p>
    <w:p w:rsidRDefault="00337CA6" w:rsidP="0018170C" w:rsidR="00337CA6">
      <w:pPr>
        <w:pStyle w:val="Bezproreda"/>
      </w:pPr>
    </w:p>
    <w:p w:rsidRDefault="00337CA6" w:rsidP="0018170C" w:rsidR="00337CA6">
      <w:pPr>
        <w:pStyle w:val="Bezproreda"/>
      </w:pPr>
      <w:r>
        <w:t xml:space="preserve">Za Turković, Lončar </w:t>
      </w:r>
      <w:r w:rsidR="00E81175">
        <w:t>Sv</w:t>
      </w:r>
      <w:r>
        <w:t>rtan po pun. Valentina Bilandžić odvjetnica u Daruvaru</w:t>
      </w:r>
    </w:p>
    <w:p w:rsidRDefault="00337CA6" w:rsidP="0018170C" w:rsidR="00337CA6">
      <w:pPr>
        <w:pStyle w:val="Bezproreda"/>
      </w:pPr>
    </w:p>
    <w:p w:rsidRDefault="00337CA6" w:rsidP="0018170C" w:rsidR="00337CA6">
      <w:pPr>
        <w:pStyle w:val="Bezproreda"/>
      </w:pPr>
      <w:r>
        <w:t>Sanja Holubek, Snježana Pitanti, Ankica Komuškić, Zvonko Klimeš, Žarković Ankica, Vesna Anđal Štefica Nemec i Snježna Selihar</w:t>
      </w:r>
    </w:p>
    <w:p w:rsidRDefault="00816306" w:rsidP="0018170C" w:rsidR="00816306">
      <w:pPr>
        <w:pStyle w:val="Bezproreda"/>
      </w:pPr>
    </w:p>
    <w:p w:rsidRDefault="0018170C" w:rsidP="0018170C" w:rsidR="0018170C">
      <w:pPr>
        <w:pStyle w:val="Bezproreda"/>
      </w:pPr>
      <w:r>
        <w:t xml:space="preserve"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</w:t>
      </w:r>
      <w:r w:rsidR="0061671A">
        <w:t xml:space="preserve">u pisarnici ovog </w:t>
      </w:r>
      <w:r w:rsidR="001077BC">
        <w:t>su</w:t>
      </w:r>
      <w:r w:rsidR="00257565">
        <w:t>da od dana  1. veljače</w:t>
      </w:r>
      <w:r w:rsidR="000A3D53">
        <w:t xml:space="preserve"> 2018</w:t>
      </w:r>
      <w:r w:rsidR="0061671A">
        <w:t>. g</w:t>
      </w:r>
      <w:r w:rsidR="000A3D53">
        <w:t>odine te objavljene na e-oglasnoj ploči</w:t>
      </w:r>
      <w:r w:rsidR="00257565">
        <w:t xml:space="preserve"> Trgovačkog suda u Bjelovaru dana 1. veljače 2018. godine.</w:t>
      </w:r>
    </w:p>
    <w:p w:rsidRDefault="0018170C" w:rsidP="0018170C" w:rsidR="0018170C">
      <w:pPr>
        <w:pStyle w:val="Bezproreda"/>
      </w:pPr>
    </w:p>
    <w:p w:rsidRDefault="001077BC" w:rsidP="0018170C" w:rsidR="001077BC">
      <w:pPr>
        <w:pStyle w:val="Bezproreda"/>
      </w:pPr>
      <w:r>
        <w:t>Upozorava nazočne vjerovnike da mogu osporavati prijavljene tražbine i to na način da se o osporavanju izjasne odmah nakon stečajnog upravitelja za svaku pojedinu tražbinu.</w:t>
      </w:r>
    </w:p>
    <w:p w:rsidRDefault="001077BC" w:rsidP="0018170C" w:rsidR="001077BC">
      <w:pPr>
        <w:pStyle w:val="Bezproreda"/>
      </w:pPr>
    </w:p>
    <w:p w:rsidRDefault="0018170C" w:rsidP="0018170C" w:rsidR="0018170C">
      <w:pPr>
        <w:pStyle w:val="Bezproreda"/>
      </w:pPr>
      <w:r>
        <w:t>Poziva stečajnog upravitelja da se jasno i određeno izjasni o svakoj pojedinoj prijavi potraživanja na način da istu priznaje ili osporava.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Prelazi se na ispitivanje svake pojedine prijavljene tražbine.</w:t>
      </w:r>
    </w:p>
    <w:p w:rsidRDefault="0018170C" w:rsidP="0018170C" w:rsidR="0018170C">
      <w:pPr>
        <w:pStyle w:val="Bezproreda"/>
      </w:pPr>
    </w:p>
    <w:p w:rsidRDefault="00B06EAA" w:rsidP="0097397C" w:rsidR="0097397C">
      <w:pPr>
        <w:pStyle w:val="Bezproreda"/>
      </w:pPr>
      <w:r>
        <w:t>I</w:t>
      </w:r>
      <w:r w:rsidR="0018170C">
        <w:t xml:space="preserve"> Viši  isplatni red</w:t>
      </w:r>
    </w:p>
    <w:p w:rsidRDefault="0097397C" w:rsidP="0097397C" w:rsidR="0097397C">
      <w:pPr>
        <w:pStyle w:val="Bezproreda"/>
      </w:pPr>
    </w:p>
    <w:p w:rsidRDefault="000A3D53" w:rsidP="0097397C" w:rsidR="0097397C">
      <w:pPr>
        <w:pStyle w:val="Bezproreda"/>
      </w:pPr>
      <w:r>
        <w:t>1.</w:t>
      </w:r>
      <w:r w:rsidR="001077BC">
        <w:t>Andrea Weber iz Zagreba, Prilaz Đ. Deželića 2, OIB: 01377569133,  u iznosu od 1.421,30</w:t>
      </w:r>
      <w:r w:rsidR="0097397C">
        <w:t xml:space="preserve"> kuna.</w:t>
      </w:r>
    </w:p>
    <w:p w:rsidRDefault="0097397C" w:rsidP="0097397C" w:rsidR="0097397C">
      <w:pPr>
        <w:pStyle w:val="Bezproreda"/>
      </w:pPr>
      <w:r>
        <w:t>Stečajni upravitelj priznaje potraživanje u cijelosti.</w:t>
      </w:r>
    </w:p>
    <w:p w:rsidRDefault="0097397C" w:rsidP="0097397C" w:rsidR="0097397C">
      <w:pPr>
        <w:pStyle w:val="Bezproreda"/>
      </w:pPr>
      <w:r>
        <w:t>Nitko od nazočnih vjerovnika ne osporava predmetnu tražbinu.</w:t>
      </w:r>
    </w:p>
    <w:p w:rsidRDefault="006C59DE" w:rsidP="0097397C" w:rsidR="0097397C">
      <w:pPr>
        <w:pStyle w:val="Bezproreda"/>
      </w:pPr>
      <w:r>
        <w:t>S</w:t>
      </w:r>
      <w:r w:rsidR="0097397C">
        <w:t>utkinja konstatira da je potraživanje vj</w:t>
      </w:r>
      <w:r w:rsidR="000A3D53">
        <w:t xml:space="preserve">erovnika </w:t>
      </w:r>
      <w:r w:rsidR="001077BC">
        <w:t>Andree Weber iz Zagreba,</w:t>
      </w:r>
      <w:r w:rsidR="0097397C">
        <w:t xml:space="preserve"> utv</w:t>
      </w:r>
      <w:r w:rsidR="00DD4A76">
        <w:t>rđeno</w:t>
      </w:r>
      <w:r w:rsidR="001077BC">
        <w:t xml:space="preserve"> u iznosu od 1.421,30</w:t>
      </w:r>
      <w:r w:rsidR="0097397C">
        <w:t xml:space="preserve"> kuna.</w:t>
      </w:r>
    </w:p>
    <w:p w:rsidRDefault="000C2D65" w:rsidP="00B52BD7" w:rsidR="000C2D65">
      <w:pPr>
        <w:pStyle w:val="Bezproreda"/>
      </w:pPr>
    </w:p>
    <w:p w:rsidRDefault="001077BC" w:rsidP="001077BC" w:rsidR="001077BC">
      <w:pPr>
        <w:pStyle w:val="Bezproreda"/>
      </w:pPr>
      <w:r>
        <w:t>2.Željko Turković iz Daruvara, Ivana Mažuranića 32, OIB: 98951640635,  u iznosu od 385,60 kuna.</w:t>
      </w:r>
    </w:p>
    <w:p w:rsidRDefault="001077BC" w:rsidP="001077BC" w:rsidR="001077BC">
      <w:pPr>
        <w:pStyle w:val="Bezproreda"/>
      </w:pPr>
      <w:r>
        <w:t>Stečajni upravitelj priznaje potraživanje u cijelosti.</w:t>
      </w:r>
    </w:p>
    <w:p w:rsidRDefault="001077BC" w:rsidP="001077BC" w:rsidR="001077BC">
      <w:pPr>
        <w:pStyle w:val="Bezproreda"/>
      </w:pPr>
      <w:r>
        <w:t>Nitko od nazočnih vjerovnika ne osporava predmetnu tražbinu.</w:t>
      </w:r>
    </w:p>
    <w:p w:rsidRDefault="001077BC" w:rsidP="001077BC" w:rsidR="001077BC">
      <w:pPr>
        <w:pStyle w:val="Bezproreda"/>
      </w:pPr>
      <w:r>
        <w:t>Sutkinja konstatira da je potraživanje vjerovnika Željko Turković iz Daruvara, utvrđeno u iznosu od 385,60 kuna.</w:t>
      </w:r>
    </w:p>
    <w:p w:rsidRDefault="001077BC" w:rsidP="001077BC" w:rsidR="001077BC">
      <w:pPr>
        <w:pStyle w:val="Bezproreda"/>
      </w:pPr>
    </w:p>
    <w:p w:rsidRDefault="001077BC" w:rsidP="001077BC" w:rsidR="001077BC">
      <w:pPr>
        <w:pStyle w:val="Bezproreda"/>
      </w:pPr>
      <w:r>
        <w:t>3.Kazimir Birka iz Daruvara, Vinogradski dol 15, OIB: 70041895145,  u iznosu od 9,38 kuna.</w:t>
      </w:r>
    </w:p>
    <w:p w:rsidRDefault="001077BC" w:rsidP="001077BC" w:rsidR="001077BC">
      <w:pPr>
        <w:pStyle w:val="Bezproreda"/>
      </w:pPr>
      <w:r>
        <w:t>Stečajni upravitelj priznaje potraživanje u cijelosti.</w:t>
      </w:r>
    </w:p>
    <w:p w:rsidRDefault="001077BC" w:rsidP="001077BC" w:rsidR="001077BC">
      <w:pPr>
        <w:pStyle w:val="Bezproreda"/>
      </w:pPr>
      <w:r>
        <w:t>Nitko od nazočnih vjerovnika ne osporava predmetnu tražbinu.</w:t>
      </w:r>
    </w:p>
    <w:p w:rsidRDefault="001077BC" w:rsidP="001077BC" w:rsidR="001077BC">
      <w:pPr>
        <w:pStyle w:val="Bezproreda"/>
      </w:pPr>
      <w:r>
        <w:t>Sutkinja konstatira da je potraživanje vjerovnika Kazimira Birka iz Daruvara, utvrđeno u iznosu od 9,38 kuna.</w:t>
      </w:r>
    </w:p>
    <w:p w:rsidRDefault="001077BC" w:rsidP="001077BC" w:rsidR="001077BC">
      <w:pPr>
        <w:pStyle w:val="Bezproreda"/>
      </w:pPr>
    </w:p>
    <w:p w:rsidRDefault="001077BC" w:rsidP="001077BC" w:rsidR="001077BC">
      <w:pPr>
        <w:pStyle w:val="Bezproreda"/>
      </w:pPr>
      <w:r>
        <w:t>4.Dražen Ambrož iz Daruvara,</w:t>
      </w:r>
      <w:r w:rsidR="009D0413">
        <w:t xml:space="preserve"> Ljudevit Selo 2D, OIB. 81627449549,</w:t>
      </w:r>
      <w:r>
        <w:t xml:space="preserve">  u izn</w:t>
      </w:r>
      <w:r w:rsidR="009D0413">
        <w:t>osu od 28,96</w:t>
      </w:r>
      <w:r>
        <w:t xml:space="preserve"> kuna.</w:t>
      </w:r>
    </w:p>
    <w:p w:rsidRDefault="001077BC" w:rsidP="001077BC" w:rsidR="001077BC">
      <w:pPr>
        <w:pStyle w:val="Bezproreda"/>
      </w:pPr>
      <w:r>
        <w:t>Stečajni upravitelj priznaje potraživanje u cijelosti.</w:t>
      </w:r>
    </w:p>
    <w:p w:rsidRDefault="001077BC" w:rsidP="001077BC" w:rsidR="001077BC">
      <w:pPr>
        <w:pStyle w:val="Bezproreda"/>
      </w:pPr>
      <w:r>
        <w:t>Nitko od nazočnih vjerovnika ne osporava predmetnu tražbinu.</w:t>
      </w:r>
    </w:p>
    <w:p w:rsidRDefault="001077BC" w:rsidP="001077BC" w:rsidR="001077BC">
      <w:pPr>
        <w:pStyle w:val="Bezproreda"/>
      </w:pPr>
      <w:r>
        <w:t xml:space="preserve">Sutkinja konstatira da je potraživanje vjerovnika </w:t>
      </w:r>
      <w:r w:rsidR="009D0413">
        <w:t>Dražena Ambrož iz Daruvara</w:t>
      </w:r>
      <w:r>
        <w:t>, utvrđeno</w:t>
      </w:r>
      <w:r w:rsidR="009D0413">
        <w:t xml:space="preserve"> u iznosu od 28,96</w:t>
      </w:r>
      <w:r>
        <w:t xml:space="preserve"> kuna.</w:t>
      </w:r>
    </w:p>
    <w:p w:rsidRDefault="001077BC" w:rsidP="001077BC" w:rsidR="001077BC">
      <w:pPr>
        <w:pStyle w:val="Bezproreda"/>
      </w:pPr>
    </w:p>
    <w:p w:rsidRDefault="009D0413" w:rsidP="009D0413" w:rsidR="009D0413">
      <w:pPr>
        <w:pStyle w:val="Bezproreda"/>
      </w:pPr>
      <w:r>
        <w:t>5.Ivka Lončar iz Pakraca, Nikole Tesle 6, OIB: 43448706698,  u iznosu od 435,81 kuna.</w:t>
      </w:r>
    </w:p>
    <w:p w:rsidRDefault="009D0413" w:rsidP="009D0413" w:rsidR="009D0413">
      <w:pPr>
        <w:pStyle w:val="Bezproreda"/>
      </w:pPr>
      <w:r>
        <w:t>Stečajni upravitelj priznaje potraživanje u cijelosti.</w:t>
      </w:r>
    </w:p>
    <w:p w:rsidRDefault="009D0413" w:rsidP="009D0413" w:rsidR="009D0413">
      <w:pPr>
        <w:pStyle w:val="Bezproreda"/>
      </w:pPr>
      <w:r>
        <w:t>Nitko od nazočnih vjerovnika ne osporava predmetnu tražbinu.</w:t>
      </w:r>
    </w:p>
    <w:p w:rsidRDefault="009D0413" w:rsidP="009D0413" w:rsidR="009D0413">
      <w:pPr>
        <w:pStyle w:val="Bezproreda"/>
      </w:pPr>
      <w:r>
        <w:t>Sutkinja konstatira da je potraživanje vjerovnika Ivke Lončar iz Pakraca, utvrđeno u iznosu od 435,81 kuna.</w:t>
      </w:r>
    </w:p>
    <w:p w:rsidRDefault="009D0413" w:rsidP="009D0413" w:rsidR="009D0413">
      <w:pPr>
        <w:pStyle w:val="Bezproreda"/>
      </w:pPr>
    </w:p>
    <w:p w:rsidRDefault="00A0362B" w:rsidP="00A0362B" w:rsidR="00A0362B">
      <w:pPr>
        <w:pStyle w:val="Bezproreda"/>
      </w:pPr>
      <w:r>
        <w:t>6.Vlatka Tomašek iz Končanica 294, OIB: 56212579612,  u iznosu od 385,84 kuna.</w:t>
      </w:r>
    </w:p>
    <w:p w:rsidRDefault="00A0362B" w:rsidP="00A0362B" w:rsidR="00A0362B">
      <w:pPr>
        <w:pStyle w:val="Bezproreda"/>
      </w:pPr>
      <w:r>
        <w:t>Stečajni upravitelj priznaje potraživanje u cijelosti.</w:t>
      </w:r>
    </w:p>
    <w:p w:rsidRDefault="00A0362B" w:rsidP="00A0362B" w:rsidR="00A0362B">
      <w:pPr>
        <w:pStyle w:val="Bezproreda"/>
      </w:pPr>
      <w:r>
        <w:t>Nitko od nazočnih vjerovnika ne osporava predmetnu tražbinu.</w:t>
      </w:r>
    </w:p>
    <w:p w:rsidRDefault="00A0362B" w:rsidP="00A0362B" w:rsidR="00A0362B">
      <w:pPr>
        <w:pStyle w:val="Bezproreda"/>
      </w:pPr>
      <w:r>
        <w:t>Sutkinja konstatira da je potraživanje vjerovnika Vlatke Tomašek iz Končanice, utvrđeno u iznosu od 385,84 kuna.</w:t>
      </w:r>
    </w:p>
    <w:p w:rsidRDefault="00A0362B" w:rsidP="00A0362B" w:rsidR="00A0362B">
      <w:pPr>
        <w:pStyle w:val="Bezproreda"/>
      </w:pPr>
    </w:p>
    <w:p w:rsidRDefault="001370B1" w:rsidP="001370B1" w:rsidR="001370B1">
      <w:pPr>
        <w:pStyle w:val="Bezproreda"/>
      </w:pPr>
      <w:r>
        <w:t>7.Milena Lončar iz Daruvara, Petra Zrinskog 4 C, OIB: 49777087820,  u iznosu od 405,18 kuna.</w:t>
      </w:r>
    </w:p>
    <w:p w:rsidRDefault="001370B1" w:rsidP="001370B1" w:rsidR="001370B1">
      <w:pPr>
        <w:pStyle w:val="Bezproreda"/>
      </w:pPr>
      <w:r>
        <w:t>Stečajni upravitelj priznaje potraživanje u cijelosti.</w:t>
      </w:r>
    </w:p>
    <w:p w:rsidRDefault="001370B1" w:rsidP="001370B1" w:rsidR="001370B1">
      <w:pPr>
        <w:pStyle w:val="Bezproreda"/>
      </w:pPr>
      <w:r>
        <w:t>Nitko od nazočnih vjerovnika ne osporava predmetnu tražbinu.</w:t>
      </w:r>
    </w:p>
    <w:p w:rsidRDefault="001370B1" w:rsidP="001370B1" w:rsidR="001370B1">
      <w:pPr>
        <w:pStyle w:val="Bezproreda"/>
      </w:pPr>
      <w:r>
        <w:t>Sutkinja konstatira da je potraživanje vjerovnika Milene Lončar iz Daruvara, utvrđeno u iznosu od 405,18 kuna.</w:t>
      </w:r>
    </w:p>
    <w:p w:rsidRDefault="001370B1" w:rsidP="001370B1" w:rsidR="001370B1">
      <w:pPr>
        <w:pStyle w:val="Bezproreda"/>
      </w:pPr>
    </w:p>
    <w:p w:rsidRDefault="001370B1" w:rsidP="001370B1" w:rsidR="001370B1">
      <w:pPr>
        <w:pStyle w:val="Bezproreda"/>
      </w:pPr>
      <w:r>
        <w:t>8.</w:t>
      </w:r>
      <w:r w:rsidR="005721D4">
        <w:t>Ivana Crnković iz Daruvara, Vinogradska c. 15/1 OIB: 27182833850</w:t>
      </w:r>
      <w:r>
        <w:t>,  u izn</w:t>
      </w:r>
      <w:r w:rsidR="005721D4">
        <w:t>osu od 19,39</w:t>
      </w:r>
      <w:r>
        <w:t xml:space="preserve"> kuna.</w:t>
      </w:r>
    </w:p>
    <w:p w:rsidRDefault="001370B1" w:rsidP="001370B1" w:rsidR="001370B1">
      <w:pPr>
        <w:pStyle w:val="Bezproreda"/>
      </w:pPr>
      <w:r>
        <w:t>Stečajni upravitelj priznaje potraživanje u cijelosti.</w:t>
      </w:r>
    </w:p>
    <w:p w:rsidRDefault="001370B1" w:rsidP="001370B1" w:rsidR="001370B1">
      <w:pPr>
        <w:pStyle w:val="Bezproreda"/>
      </w:pPr>
      <w:r>
        <w:t>Nitko od nazočnih vjerovnika ne osporava predmetnu tražbinu.</w:t>
      </w:r>
    </w:p>
    <w:p w:rsidRDefault="001370B1" w:rsidP="001370B1" w:rsidR="001370B1">
      <w:pPr>
        <w:pStyle w:val="Bezproreda"/>
      </w:pPr>
      <w:r>
        <w:t xml:space="preserve">Sutkinja konstatira da je potraživanje vjerovnika </w:t>
      </w:r>
      <w:r w:rsidR="005721D4">
        <w:t>Ivane Crnković iz Daruvara</w:t>
      </w:r>
      <w:r>
        <w:t>, utvrđeno</w:t>
      </w:r>
      <w:r w:rsidR="005721D4">
        <w:t xml:space="preserve"> u iznosu od </w:t>
      </w:r>
      <w:r>
        <w:t xml:space="preserve"> </w:t>
      </w:r>
      <w:r w:rsidR="005721D4">
        <w:t>19,39</w:t>
      </w:r>
      <w:r>
        <w:t>kuna.</w:t>
      </w:r>
    </w:p>
    <w:p w:rsidRDefault="001370B1" w:rsidP="001370B1" w:rsidR="001370B1">
      <w:pPr>
        <w:pStyle w:val="Bezproreda"/>
      </w:pPr>
    </w:p>
    <w:p w:rsidRDefault="005721D4" w:rsidP="005721D4" w:rsidR="005721D4">
      <w:pPr>
        <w:pStyle w:val="Bezproreda"/>
      </w:pPr>
      <w:r>
        <w:t>9.Marija Horvat iz Daruvara, Trg kralja P. Krešimir</w:t>
      </w:r>
      <w:r w:rsidR="00C054B7">
        <w:t xml:space="preserve">a IV 3/4, OIB: 00140707358 </w:t>
      </w:r>
      <w:r>
        <w:t xml:space="preserve"> u iznosu od </w:t>
      </w:r>
      <w:r w:rsidR="00C80388">
        <w:t>385,60</w:t>
      </w:r>
      <w:r>
        <w:t xml:space="preserve"> kuna.</w:t>
      </w:r>
    </w:p>
    <w:p w:rsidRDefault="005721D4" w:rsidP="005721D4" w:rsidR="005721D4">
      <w:pPr>
        <w:pStyle w:val="Bezproreda"/>
      </w:pPr>
      <w:r>
        <w:t>Stečajni upravitelj priznaje potraživanje u cijelosti.</w:t>
      </w:r>
    </w:p>
    <w:p w:rsidRDefault="005721D4" w:rsidP="005721D4" w:rsidR="005721D4">
      <w:pPr>
        <w:pStyle w:val="Bezproreda"/>
      </w:pPr>
      <w:r>
        <w:t>Nitko od nazočnih vjerovnika ne osporava predmetnu tražbinu.</w:t>
      </w:r>
    </w:p>
    <w:p w:rsidRDefault="005721D4" w:rsidP="005721D4" w:rsidR="005721D4">
      <w:pPr>
        <w:pStyle w:val="Bezproreda"/>
      </w:pPr>
      <w:r>
        <w:t xml:space="preserve">Sutkinja konstatira da je potraživanje vjerovnika </w:t>
      </w:r>
      <w:r w:rsidR="00C80388">
        <w:t>Marije Horvat iz Daruvara</w:t>
      </w:r>
      <w:r>
        <w:t>, utvrđeno</w:t>
      </w:r>
      <w:r w:rsidR="00C80388">
        <w:t xml:space="preserve"> u iznosu od 385,60</w:t>
      </w:r>
      <w:r>
        <w:t xml:space="preserve"> kuna.</w:t>
      </w:r>
    </w:p>
    <w:p w:rsidRDefault="005721D4" w:rsidP="005721D4" w:rsidR="005721D4">
      <w:pPr>
        <w:pStyle w:val="Bezproreda"/>
      </w:pPr>
    </w:p>
    <w:p w:rsidRDefault="008727F5" w:rsidP="008727F5" w:rsidR="008727F5">
      <w:pPr>
        <w:pStyle w:val="Bezproreda"/>
      </w:pPr>
      <w:r>
        <w:t>10.Vlasta Minik iz Badljevine, Kralja Zvonimira 70, OIB: 54963235383,  u iznosu od 385,60 kuna.</w:t>
      </w:r>
    </w:p>
    <w:p w:rsidRDefault="008727F5" w:rsidP="008727F5" w:rsidR="008727F5">
      <w:pPr>
        <w:pStyle w:val="Bezproreda"/>
      </w:pPr>
      <w:r>
        <w:t>Stečajni upravitelj priznaje potraživanje u cijelosti.</w:t>
      </w:r>
    </w:p>
    <w:p w:rsidRDefault="008727F5" w:rsidP="008727F5" w:rsidR="008727F5">
      <w:pPr>
        <w:pStyle w:val="Bezproreda"/>
      </w:pPr>
      <w:r>
        <w:t>Nitko od nazočnih vjerovnika ne osporava predmetnu tražbinu.</w:t>
      </w:r>
    </w:p>
    <w:p w:rsidRDefault="008727F5" w:rsidP="008727F5" w:rsidR="008727F5">
      <w:pPr>
        <w:pStyle w:val="Bezproreda"/>
      </w:pPr>
      <w:r>
        <w:t>Sutkinja konstatira da je potraživanje vjerovnika Vlaste Minik iz Badljevine, utvrđeno u iznosu od 385,60 kuna.</w:t>
      </w:r>
    </w:p>
    <w:p w:rsidRDefault="008727F5" w:rsidP="008727F5" w:rsidR="008727F5">
      <w:pPr>
        <w:pStyle w:val="Bezproreda"/>
      </w:pPr>
    </w:p>
    <w:p w:rsidRDefault="008727F5" w:rsidP="008727F5" w:rsidR="008727F5">
      <w:pPr>
        <w:pStyle w:val="Bezproreda"/>
      </w:pPr>
      <w:r>
        <w:t>11.Alenka Jelinek iz Končanice 147, OIB: 97396273879,  u iznosu od 370,67 kuna.</w:t>
      </w:r>
    </w:p>
    <w:p w:rsidRDefault="008727F5" w:rsidP="008727F5" w:rsidR="008727F5">
      <w:pPr>
        <w:pStyle w:val="Bezproreda"/>
      </w:pPr>
      <w:r>
        <w:t>Stečajni upravitelj priznaje potraživanje u cijelosti.</w:t>
      </w:r>
    </w:p>
    <w:p w:rsidRDefault="008727F5" w:rsidP="008727F5" w:rsidR="008727F5">
      <w:pPr>
        <w:pStyle w:val="Bezproreda"/>
      </w:pPr>
      <w:r>
        <w:t>Nitko od nazočnih vjerovnika ne osporava predmetnu tražbinu.</w:t>
      </w:r>
    </w:p>
    <w:p w:rsidRDefault="008727F5" w:rsidP="008727F5" w:rsidR="008727F5">
      <w:pPr>
        <w:pStyle w:val="Bezproreda"/>
      </w:pPr>
      <w:r>
        <w:t>Sutkinja konstatira da je potraživanje vjerovnika Alenke Jelinek iz Končanice, utvrđeno u iznosu od 370,67 kuna.</w:t>
      </w:r>
    </w:p>
    <w:p w:rsidRDefault="008727F5" w:rsidP="008727F5" w:rsidR="008727F5">
      <w:pPr>
        <w:pStyle w:val="Bezproreda"/>
      </w:pPr>
    </w:p>
    <w:p w:rsidRDefault="008727F5" w:rsidP="008727F5" w:rsidR="008727F5">
      <w:pPr>
        <w:pStyle w:val="Bezproreda"/>
      </w:pPr>
      <w:r>
        <w:t>12.Marica Svrtan iz Končanice, Dioš 48, OIB: 29387705241,  u iznosu od 436,59 kuna.</w:t>
      </w:r>
    </w:p>
    <w:p w:rsidRDefault="008727F5" w:rsidP="008727F5" w:rsidR="008727F5">
      <w:pPr>
        <w:pStyle w:val="Bezproreda"/>
      </w:pPr>
      <w:r>
        <w:t>Stečajni upravitelj priznaje potraživanje u cijelosti.</w:t>
      </w:r>
    </w:p>
    <w:p w:rsidRDefault="008727F5" w:rsidP="008727F5" w:rsidR="008727F5">
      <w:pPr>
        <w:pStyle w:val="Bezproreda"/>
      </w:pPr>
      <w:r>
        <w:t>Nitko od nazočnih vjerovnika ne osporava predmetnu tražbinu.</w:t>
      </w:r>
    </w:p>
    <w:p w:rsidRDefault="008727F5" w:rsidP="008727F5" w:rsidR="008727F5">
      <w:pPr>
        <w:pStyle w:val="Bezproreda"/>
      </w:pPr>
      <w:r>
        <w:t>Sutkinja konstatira da je potraživanje vjerovnika Marice Svrtan iz Končanice, utvrđeno u iznosu od 436,59 kuna.</w:t>
      </w:r>
    </w:p>
    <w:p w:rsidRDefault="008727F5" w:rsidP="008727F5" w:rsidR="008727F5">
      <w:pPr>
        <w:pStyle w:val="Bezproreda"/>
      </w:pPr>
    </w:p>
    <w:p w:rsidRDefault="008727F5" w:rsidP="008727F5" w:rsidR="008727F5">
      <w:pPr>
        <w:pStyle w:val="Bezproreda"/>
      </w:pPr>
      <w:r>
        <w:t>13.</w:t>
      </w:r>
      <w:r w:rsidR="0001642D">
        <w:t xml:space="preserve"> Libuška Bartoš iz Končanice 180, OIB: 08260809347,</w:t>
      </w:r>
      <w:r>
        <w:t xml:space="preserve">  u izn</w:t>
      </w:r>
      <w:r w:rsidR="0001642D">
        <w:t>osu od 9,08</w:t>
      </w:r>
      <w:r>
        <w:t xml:space="preserve"> kuna.</w:t>
      </w:r>
    </w:p>
    <w:p w:rsidRDefault="008727F5" w:rsidP="008727F5" w:rsidR="008727F5">
      <w:pPr>
        <w:pStyle w:val="Bezproreda"/>
      </w:pPr>
      <w:r>
        <w:t>Stečajni upravitelj priznaje potraživanje u cijelosti.</w:t>
      </w:r>
    </w:p>
    <w:p w:rsidRDefault="008727F5" w:rsidP="008727F5" w:rsidR="008727F5">
      <w:pPr>
        <w:pStyle w:val="Bezproreda"/>
      </w:pPr>
      <w:r>
        <w:t>Nitko od nazočnih vjerovnika ne osporava predmetnu tražbinu.</w:t>
      </w:r>
    </w:p>
    <w:p w:rsidRDefault="008727F5" w:rsidP="008727F5" w:rsidR="008727F5">
      <w:pPr>
        <w:pStyle w:val="Bezproreda"/>
      </w:pPr>
      <w:r>
        <w:t xml:space="preserve">Sutkinja konstatira da je potraživanje vjerovnika </w:t>
      </w:r>
      <w:r w:rsidR="0001642D">
        <w:t>Libuške Bartoš iz Končanice</w:t>
      </w:r>
      <w:r>
        <w:t xml:space="preserve"> utvrđeno</w:t>
      </w:r>
      <w:r w:rsidR="0001642D">
        <w:t xml:space="preserve"> u iznosu od 9,08</w:t>
      </w:r>
      <w:r>
        <w:t xml:space="preserve"> kuna.</w:t>
      </w:r>
    </w:p>
    <w:p w:rsidRDefault="008727F5" w:rsidP="008727F5" w:rsidR="008727F5">
      <w:pPr>
        <w:pStyle w:val="Bezproreda"/>
      </w:pPr>
    </w:p>
    <w:p w:rsidRDefault="0001642D" w:rsidP="0001642D" w:rsidR="0001642D">
      <w:pPr>
        <w:pStyle w:val="Bezproreda"/>
      </w:pPr>
      <w:r>
        <w:t>14.Tatjana Bašić iz Sirača, Petra S. 15, OIB: 37987575092,  u iznosu od 5,42 kuna.</w:t>
      </w:r>
    </w:p>
    <w:p w:rsidRDefault="0001642D" w:rsidP="0001642D" w:rsidR="0001642D">
      <w:pPr>
        <w:pStyle w:val="Bezproreda"/>
      </w:pPr>
      <w:r>
        <w:t>Stečajni upravitelj priznaje potraživanje u cijelosti.</w:t>
      </w:r>
    </w:p>
    <w:p w:rsidRDefault="0001642D" w:rsidP="0001642D" w:rsidR="0001642D">
      <w:pPr>
        <w:pStyle w:val="Bezproreda"/>
      </w:pPr>
      <w:r>
        <w:t>Nitko od nazočnih vjerovnika ne osporava predmetnu tražbinu.</w:t>
      </w:r>
    </w:p>
    <w:p w:rsidRDefault="0001642D" w:rsidP="0001642D" w:rsidR="0001642D">
      <w:pPr>
        <w:pStyle w:val="Bezproreda"/>
      </w:pPr>
      <w:r>
        <w:t>Sutkinja konstatira da je potraživanje vjerovnika Tatjane Bašić iz Sirača, utvrđeno u iznosu od 5,42 kuna.</w:t>
      </w:r>
    </w:p>
    <w:p w:rsidRDefault="0001642D" w:rsidP="0001642D" w:rsidR="0001642D">
      <w:pPr>
        <w:pStyle w:val="Bezproreda"/>
      </w:pPr>
    </w:p>
    <w:p w:rsidRDefault="0001642D" w:rsidP="0001642D" w:rsidR="0001642D">
      <w:pPr>
        <w:pStyle w:val="Bezproreda"/>
      </w:pPr>
      <w:r>
        <w:t>15.Jasna Brezinščak iz Daruvara, Rujanskih žrtava 89, OIB: 30353003345,  u iznosu od 327,67 kuna.</w:t>
      </w:r>
    </w:p>
    <w:p w:rsidRDefault="0001642D" w:rsidP="0001642D" w:rsidR="0001642D">
      <w:pPr>
        <w:pStyle w:val="Bezproreda"/>
      </w:pPr>
      <w:r>
        <w:t>Stečajni upravitelj priznaje potraživanje u cijelosti.</w:t>
      </w:r>
    </w:p>
    <w:p w:rsidRDefault="0001642D" w:rsidP="0001642D" w:rsidR="0001642D">
      <w:pPr>
        <w:pStyle w:val="Bezproreda"/>
      </w:pPr>
      <w:r>
        <w:t>Nitko od nazočnih vjerovnika ne osporava predmetnu tražbinu.</w:t>
      </w:r>
    </w:p>
    <w:p w:rsidRDefault="0001642D" w:rsidP="0001642D" w:rsidR="0001642D">
      <w:pPr>
        <w:pStyle w:val="Bezproreda"/>
      </w:pPr>
      <w:r>
        <w:t>Sutkinja konstatira da je potraživanje vjerovnika Jasne Brezinščak iz Daruvara, utvrđeno u iznosu od 327,67 kuna.</w:t>
      </w:r>
    </w:p>
    <w:p w:rsidRDefault="0001642D" w:rsidP="0001642D" w:rsidR="0001642D">
      <w:pPr>
        <w:pStyle w:val="Bezproreda"/>
      </w:pPr>
    </w:p>
    <w:p w:rsidRDefault="00EA06BB" w:rsidP="00EA06BB" w:rsidR="00EA06BB">
      <w:pPr>
        <w:pStyle w:val="Bezproreda"/>
      </w:pPr>
      <w:r>
        <w:t>16.Ružica Butigan iz Daruvara, Dore Pejačević 7, OIB: 47419090268,  u iznosu od 1,21 kuna.</w:t>
      </w:r>
    </w:p>
    <w:p w:rsidRDefault="00EA06BB" w:rsidP="00EA06BB" w:rsidR="00EA06BB">
      <w:pPr>
        <w:pStyle w:val="Bezproreda"/>
      </w:pPr>
      <w:r>
        <w:t>Stečajni upravitelj priznaje potraživanje u cijelosti.</w:t>
      </w:r>
    </w:p>
    <w:p w:rsidRDefault="00EA06BB" w:rsidP="00EA06BB" w:rsidR="00EA06BB">
      <w:pPr>
        <w:pStyle w:val="Bezproreda"/>
      </w:pPr>
      <w:r>
        <w:t>Nitko od nazočnih vjerovnika ne osporava predmetnu tražbinu.</w:t>
      </w:r>
    </w:p>
    <w:p w:rsidRDefault="00EA06BB" w:rsidP="00EA06BB" w:rsidR="00EA06BB">
      <w:pPr>
        <w:pStyle w:val="Bezproreda"/>
      </w:pPr>
      <w:r>
        <w:t>Sutkinja konstatira da je potraživanje vjerovnika Ružice Butigan iz Daruvara, utvrđeno u iznosu od 1,21 kuna.</w:t>
      </w:r>
    </w:p>
    <w:p w:rsidRDefault="00EA06BB" w:rsidP="00EA06BB" w:rsidR="00EA06BB">
      <w:pPr>
        <w:pStyle w:val="Bezproreda"/>
      </w:pPr>
    </w:p>
    <w:p w:rsidRDefault="005330FE" w:rsidP="005330FE" w:rsidR="005330FE">
      <w:pPr>
        <w:pStyle w:val="Bezproreda"/>
      </w:pPr>
      <w:r>
        <w:t>17.Violeta Cvijanović iz Daruvara, Josipa Jelačića 63, OIB: 36494189518,  u iznosu od 17,61 kuna.</w:t>
      </w:r>
    </w:p>
    <w:p w:rsidRDefault="005330FE" w:rsidP="005330FE" w:rsidR="005330FE">
      <w:pPr>
        <w:pStyle w:val="Bezproreda"/>
      </w:pPr>
      <w:r>
        <w:t>Stečajni upravitelj priznaje potraživanje u cijelosti.</w:t>
      </w:r>
    </w:p>
    <w:p w:rsidRDefault="005330FE" w:rsidP="005330FE" w:rsidR="005330FE">
      <w:pPr>
        <w:pStyle w:val="Bezproreda"/>
      </w:pPr>
      <w:r>
        <w:lastRenderedPageBreak/>
        <w:t>Nitko od nazočnih vjerovnika ne osporava predmetnu tražbinu.</w:t>
      </w:r>
    </w:p>
    <w:p w:rsidRDefault="005330FE" w:rsidP="005330FE" w:rsidR="005330FE">
      <w:pPr>
        <w:pStyle w:val="Bezproreda"/>
      </w:pPr>
      <w:r>
        <w:t>Sutkinja konstatira da je potraživanje vjerovnika Violete Cvijanović iz Daruvara, utvrđeno u iznosu od 17,61 kuna.</w:t>
      </w:r>
    </w:p>
    <w:p w:rsidRDefault="005330FE" w:rsidP="005330FE" w:rsidR="005330FE">
      <w:pPr>
        <w:pStyle w:val="Bezproreda"/>
      </w:pPr>
    </w:p>
    <w:p w:rsidRDefault="005330FE" w:rsidP="005330FE" w:rsidR="005330FE">
      <w:pPr>
        <w:pStyle w:val="Bezproreda"/>
      </w:pPr>
      <w:r>
        <w:t>18.</w:t>
      </w:r>
      <w:r w:rsidR="00073CD5">
        <w:t>Božena Domović iz Dežanovca 36, OIB: 37713069534</w:t>
      </w:r>
      <w:r>
        <w:t>,  u izn</w:t>
      </w:r>
      <w:r w:rsidR="00073CD5">
        <w:t xml:space="preserve">osu od </w:t>
      </w:r>
      <w:r w:rsidR="00C869B9">
        <w:t>389,96</w:t>
      </w:r>
      <w:r>
        <w:t xml:space="preserve"> kuna.</w:t>
      </w:r>
    </w:p>
    <w:p w:rsidRDefault="005330FE" w:rsidP="005330FE" w:rsidR="005330FE">
      <w:pPr>
        <w:pStyle w:val="Bezproreda"/>
      </w:pPr>
      <w:r>
        <w:t>Stečajni upravitelj priznaje potraživanje u cijelosti.</w:t>
      </w:r>
    </w:p>
    <w:p w:rsidRDefault="005330FE" w:rsidP="005330FE" w:rsidR="005330FE">
      <w:pPr>
        <w:pStyle w:val="Bezproreda"/>
      </w:pPr>
      <w:r>
        <w:t>Nitko od nazočnih vjerovnika ne osporava predmetnu tražbinu.</w:t>
      </w:r>
    </w:p>
    <w:p w:rsidRDefault="005330FE" w:rsidP="005330FE" w:rsidR="005330FE">
      <w:pPr>
        <w:pStyle w:val="Bezproreda"/>
      </w:pPr>
      <w:r>
        <w:t xml:space="preserve">Sutkinja konstatira da je potraživanje vjerovnika </w:t>
      </w:r>
      <w:r w:rsidR="00C869B9">
        <w:t>Božene Domović iz Dežanovca</w:t>
      </w:r>
      <w:r>
        <w:t>, utvrđeno</w:t>
      </w:r>
      <w:r w:rsidR="00C869B9">
        <w:t xml:space="preserve"> u iznosu od 389,96</w:t>
      </w:r>
      <w:r>
        <w:t xml:space="preserve"> kuna.</w:t>
      </w:r>
    </w:p>
    <w:p w:rsidRDefault="005330FE" w:rsidP="005330FE" w:rsidR="005330FE">
      <w:pPr>
        <w:pStyle w:val="Bezproreda"/>
      </w:pPr>
    </w:p>
    <w:p w:rsidRDefault="00C869B9" w:rsidP="00C869B9" w:rsidR="00C869B9">
      <w:pPr>
        <w:pStyle w:val="Bezproreda"/>
      </w:pPr>
      <w:r>
        <w:t>19.Blanka Halupecki iz Dežanovca, Golubinjak 102 A, OIB: 31460299865,  u iznosu od 414,74 kuna.</w:t>
      </w:r>
    </w:p>
    <w:p w:rsidRDefault="00C869B9" w:rsidP="00C869B9" w:rsidR="00C869B9">
      <w:pPr>
        <w:pStyle w:val="Bezproreda"/>
      </w:pPr>
      <w:r>
        <w:t>Stečajni upravitelj priznaje potraživanje u cijelosti.</w:t>
      </w:r>
    </w:p>
    <w:p w:rsidRDefault="00C869B9" w:rsidP="00C869B9" w:rsidR="00C869B9">
      <w:pPr>
        <w:pStyle w:val="Bezproreda"/>
      </w:pPr>
      <w:r>
        <w:t>Nitko od nazočnih vjerovnika ne osporava predmetnu tražbinu.</w:t>
      </w:r>
    </w:p>
    <w:p w:rsidRDefault="00C869B9" w:rsidP="00C869B9" w:rsidR="00C869B9">
      <w:pPr>
        <w:pStyle w:val="Bezproreda"/>
      </w:pPr>
      <w:r>
        <w:t>Sutkinja konstatira da je potraživanje vjerovnika Blanke Halupecki iz Dežanovca, utvrđeno u iznosu od 414,74 kuna.</w:t>
      </w:r>
    </w:p>
    <w:p w:rsidRDefault="00C869B9" w:rsidP="00C869B9" w:rsidR="00C869B9">
      <w:pPr>
        <w:pStyle w:val="Bezproreda"/>
      </w:pPr>
    </w:p>
    <w:p w:rsidRDefault="00C869B9" w:rsidP="00C869B9" w:rsidR="00C869B9">
      <w:pPr>
        <w:pStyle w:val="Bezproreda"/>
      </w:pPr>
      <w:r>
        <w:t>20.Milena Hruza iz Daruvara, Vrlika 43, OIB: 09321373081,  u iznosu od 384,53 kuna.</w:t>
      </w:r>
    </w:p>
    <w:p w:rsidRDefault="00C869B9" w:rsidP="00C869B9" w:rsidR="00C869B9">
      <w:pPr>
        <w:pStyle w:val="Bezproreda"/>
      </w:pPr>
      <w:r>
        <w:t>Stečajni upravitelj priznaje potraživanje u cijelosti.</w:t>
      </w:r>
    </w:p>
    <w:p w:rsidRDefault="00C869B9" w:rsidP="00C869B9" w:rsidR="00C869B9">
      <w:pPr>
        <w:pStyle w:val="Bezproreda"/>
      </w:pPr>
      <w:r>
        <w:t>Nitko od nazočnih vjerovnika ne osporava predmetnu tražbinu.</w:t>
      </w:r>
    </w:p>
    <w:p w:rsidRDefault="00C869B9" w:rsidP="00C869B9" w:rsidR="00C869B9">
      <w:pPr>
        <w:pStyle w:val="Bezproreda"/>
      </w:pPr>
      <w:r>
        <w:t>Sutkinja konstatira da je potraživanje vjerovnika Milene Hruza iz Daruvara, utvrđeno u iznosu od 384,53 kuna.</w:t>
      </w:r>
    </w:p>
    <w:p w:rsidRDefault="00C869B9" w:rsidP="00C869B9" w:rsidR="00C869B9">
      <w:pPr>
        <w:pStyle w:val="Bezproreda"/>
      </w:pPr>
    </w:p>
    <w:p w:rsidRDefault="006C184C" w:rsidP="00C869B9" w:rsidR="00C869B9">
      <w:pPr>
        <w:pStyle w:val="Bezproreda"/>
      </w:pPr>
      <w:r>
        <w:t>2</w:t>
      </w:r>
      <w:r w:rsidR="00C869B9">
        <w:t>1.</w:t>
      </w:r>
      <w:r w:rsidR="000015B7">
        <w:t>Gordana Ćeran iz Daruvara, Franje Kuhača 33, OIB: 04289112035</w:t>
      </w:r>
      <w:r w:rsidR="00C869B9">
        <w:t>,  u izn</w:t>
      </w:r>
      <w:r w:rsidR="000015B7">
        <w:t>osu od 370,67</w:t>
      </w:r>
      <w:r w:rsidR="00C869B9">
        <w:t xml:space="preserve"> kuna.</w:t>
      </w:r>
    </w:p>
    <w:p w:rsidRDefault="00C869B9" w:rsidP="00C869B9" w:rsidR="00C869B9">
      <w:pPr>
        <w:pStyle w:val="Bezproreda"/>
      </w:pPr>
      <w:r>
        <w:t>Stečajni upravitelj priznaje potraživanje u cijelosti.</w:t>
      </w:r>
    </w:p>
    <w:p w:rsidRDefault="00C869B9" w:rsidP="00C869B9" w:rsidR="00C869B9">
      <w:pPr>
        <w:pStyle w:val="Bezproreda"/>
      </w:pPr>
      <w:r>
        <w:t>Nitko od nazočnih vjerovnika ne osporava predmetnu tražbinu.</w:t>
      </w:r>
    </w:p>
    <w:p w:rsidRDefault="00C869B9" w:rsidP="00C869B9" w:rsidR="00C869B9">
      <w:pPr>
        <w:pStyle w:val="Bezproreda"/>
      </w:pPr>
      <w:r>
        <w:t xml:space="preserve">Sutkinja konstatira da je potraživanje vjerovnika </w:t>
      </w:r>
      <w:r w:rsidR="000015B7">
        <w:t>Gordane Ćeran iz Daruvara</w:t>
      </w:r>
      <w:r>
        <w:t>, utvrđeno</w:t>
      </w:r>
      <w:r w:rsidR="000015B7">
        <w:t xml:space="preserve"> u iznosu od 370,67</w:t>
      </w:r>
      <w:r>
        <w:t xml:space="preserve"> kuna.</w:t>
      </w:r>
    </w:p>
    <w:p w:rsidRDefault="00C869B9" w:rsidP="00C869B9" w:rsidR="00C869B9">
      <w:pPr>
        <w:pStyle w:val="Bezproreda"/>
      </w:pPr>
    </w:p>
    <w:p w:rsidRDefault="000015B7" w:rsidP="000015B7" w:rsidR="000015B7">
      <w:pPr>
        <w:pStyle w:val="Bezproreda"/>
      </w:pPr>
      <w:r>
        <w:t>22.Jasna Husarić iz Daruvara, Masarykova 35, OIB: 05076037312,  u iznosu od 404,11 kuna.</w:t>
      </w:r>
    </w:p>
    <w:p w:rsidRDefault="000015B7" w:rsidP="000015B7" w:rsidR="000015B7">
      <w:pPr>
        <w:pStyle w:val="Bezproreda"/>
      </w:pPr>
      <w:r>
        <w:t>Stečajni upravitelj priznaje potraživanje u cijelosti.</w:t>
      </w:r>
    </w:p>
    <w:p w:rsidRDefault="000015B7" w:rsidP="000015B7" w:rsidR="000015B7">
      <w:pPr>
        <w:pStyle w:val="Bezproreda"/>
      </w:pPr>
      <w:r>
        <w:t>Nitko od nazočnih vjerovnika ne osporava predmetnu tražbinu.</w:t>
      </w:r>
    </w:p>
    <w:p w:rsidRDefault="000015B7" w:rsidP="000015B7" w:rsidR="000015B7">
      <w:pPr>
        <w:pStyle w:val="Bezproreda"/>
      </w:pPr>
      <w:r>
        <w:t>Sutkinja konstatira da je potraživanje vjerovnika Jasna Husarić iz Daruvara, utvrđeno u iznosu od 404,11 kuna.</w:t>
      </w:r>
    </w:p>
    <w:p w:rsidRDefault="000015B7" w:rsidP="000015B7" w:rsidR="000015B7">
      <w:pPr>
        <w:pStyle w:val="Bezproreda"/>
      </w:pPr>
    </w:p>
    <w:p w:rsidRDefault="003311F9" w:rsidP="003311F9" w:rsidR="003311F9">
      <w:pPr>
        <w:pStyle w:val="Bezproreda"/>
      </w:pPr>
      <w:r>
        <w:t>23.Ruženka Holubek iz Daruvara, Nikole Tesle 6, OIB: 44256922759,  u iznosu od 404,11 kuna.</w:t>
      </w:r>
    </w:p>
    <w:p w:rsidRDefault="003311F9" w:rsidP="003311F9" w:rsidR="003311F9">
      <w:pPr>
        <w:pStyle w:val="Bezproreda"/>
      </w:pPr>
      <w:r>
        <w:t>Stečajni upravitelj priznaje potraživanje u cijelosti.</w:t>
      </w:r>
    </w:p>
    <w:p w:rsidRDefault="003311F9" w:rsidP="003311F9" w:rsidR="003311F9">
      <w:pPr>
        <w:pStyle w:val="Bezproreda"/>
      </w:pPr>
      <w:r>
        <w:t>Nitko od nazočnih vjerovnika ne osporava predmetnu tražbinu.</w:t>
      </w:r>
    </w:p>
    <w:p w:rsidRDefault="003311F9" w:rsidP="003311F9" w:rsidR="003311F9">
      <w:pPr>
        <w:pStyle w:val="Bezproreda"/>
      </w:pPr>
      <w:r>
        <w:t>Sutkinja konstatira da je potraživanje vjerovnika Ruženki Holubek iz Daruvara, utvrđeno u iznosu od 404,11 kuna.</w:t>
      </w:r>
    </w:p>
    <w:p w:rsidRDefault="003311F9" w:rsidP="003311F9" w:rsidR="003311F9">
      <w:pPr>
        <w:pStyle w:val="Bezproreda"/>
      </w:pPr>
    </w:p>
    <w:p w:rsidRDefault="003311F9" w:rsidP="003311F9" w:rsidR="003311F9">
      <w:pPr>
        <w:pStyle w:val="Bezproreda"/>
      </w:pPr>
      <w:r>
        <w:t>24.</w:t>
      </w:r>
      <w:r w:rsidR="00931671">
        <w:t>Kata Idžanović iz Daruvara</w:t>
      </w:r>
      <w:r>
        <w:t>,</w:t>
      </w:r>
      <w:r w:rsidR="00931671">
        <w:t xml:space="preserve"> Javorov Gaj 14 B, OIB: 76545918739,</w:t>
      </w:r>
      <w:r>
        <w:t xml:space="preserve">  u iznosu od 1</w:t>
      </w:r>
      <w:r w:rsidR="00931671">
        <w:t>97,33</w:t>
      </w:r>
      <w:r>
        <w:t xml:space="preserve"> kuna.</w:t>
      </w:r>
    </w:p>
    <w:p w:rsidRDefault="003311F9" w:rsidP="003311F9" w:rsidR="003311F9">
      <w:pPr>
        <w:pStyle w:val="Bezproreda"/>
      </w:pPr>
      <w:r>
        <w:t>Stečajni upravitelj priznaje potraživanje u cijelosti.</w:t>
      </w:r>
    </w:p>
    <w:p w:rsidRDefault="003311F9" w:rsidP="003311F9" w:rsidR="003311F9">
      <w:pPr>
        <w:pStyle w:val="Bezproreda"/>
      </w:pPr>
      <w:r>
        <w:t>Nitko od nazočnih vjerovnika ne osporava predmetnu tražbinu.</w:t>
      </w:r>
    </w:p>
    <w:p w:rsidRDefault="003311F9" w:rsidP="003311F9" w:rsidR="003311F9">
      <w:pPr>
        <w:pStyle w:val="Bezproreda"/>
      </w:pPr>
      <w:r>
        <w:t xml:space="preserve">Sutkinja konstatira da je potraživanje vjerovnika </w:t>
      </w:r>
      <w:r w:rsidR="00931671">
        <w:t>Kate Idžanović iz Daruvara</w:t>
      </w:r>
      <w:r>
        <w:t>, utvrđeno</w:t>
      </w:r>
      <w:r w:rsidR="00931671">
        <w:t xml:space="preserve"> u iznosu od 197,33</w:t>
      </w:r>
      <w:r>
        <w:t xml:space="preserve"> kuna.</w:t>
      </w:r>
    </w:p>
    <w:p w:rsidRDefault="003311F9" w:rsidP="003311F9" w:rsidR="003311F9">
      <w:pPr>
        <w:pStyle w:val="Bezproreda"/>
      </w:pPr>
    </w:p>
    <w:p w:rsidRDefault="00FC212A" w:rsidP="00FC212A" w:rsidR="00FC212A">
      <w:pPr>
        <w:pStyle w:val="Bezproreda"/>
      </w:pPr>
      <w:r>
        <w:t>25.Jasna Jurinović iz Daruvara, Tome Lujanca 15,   u iznosu od 2.110,86 kuna.</w:t>
      </w:r>
    </w:p>
    <w:p w:rsidRDefault="00FC212A" w:rsidP="00FC212A" w:rsidR="00FC212A">
      <w:pPr>
        <w:pStyle w:val="Bezproreda"/>
      </w:pPr>
      <w:r>
        <w:t>Stečajni upravitelj priznaje potraživanje u cijelosti.</w:t>
      </w:r>
    </w:p>
    <w:p w:rsidRDefault="00FC212A" w:rsidP="00FC212A" w:rsidR="00FC212A">
      <w:pPr>
        <w:pStyle w:val="Bezproreda"/>
      </w:pPr>
      <w:r>
        <w:t>Nitko od nazočnih vjerovnika ne osporava predmetnu tražbinu.</w:t>
      </w:r>
    </w:p>
    <w:p w:rsidRDefault="00FC212A" w:rsidP="00FC212A" w:rsidR="00FC212A">
      <w:pPr>
        <w:pStyle w:val="Bezproreda"/>
      </w:pPr>
      <w:r>
        <w:t>Sutkinja konstatira da je potraživanje vjerovnika Jasne Jurinović iz Daruvara, utvrđeno u iznosu od 2.110,86 kuna.</w:t>
      </w:r>
    </w:p>
    <w:p w:rsidRDefault="003311F9" w:rsidP="003311F9" w:rsidR="003311F9">
      <w:pPr>
        <w:pStyle w:val="Bezproreda"/>
      </w:pPr>
    </w:p>
    <w:p w:rsidRDefault="00FC212A" w:rsidP="00FC212A" w:rsidR="00FC212A">
      <w:pPr>
        <w:pStyle w:val="Bezproreda"/>
      </w:pPr>
      <w:r>
        <w:lastRenderedPageBreak/>
        <w:t>26.Anđa Jurić iz Daruvara, Josipa Račića 12, OIB: 87371143388,  u iznosu od 368,55 kuna.</w:t>
      </w:r>
    </w:p>
    <w:p w:rsidRDefault="00FC212A" w:rsidP="00FC212A" w:rsidR="00FC212A">
      <w:pPr>
        <w:pStyle w:val="Bezproreda"/>
      </w:pPr>
      <w:r>
        <w:t>Stečajni upravitelj priznaje potraživanje u cijelosti.</w:t>
      </w:r>
    </w:p>
    <w:p w:rsidRDefault="00FC212A" w:rsidP="00FC212A" w:rsidR="00FC212A">
      <w:pPr>
        <w:pStyle w:val="Bezproreda"/>
      </w:pPr>
      <w:r>
        <w:t>Nitko od nazočnih vjerovnika ne osporava predmetnu tražbinu.</w:t>
      </w:r>
    </w:p>
    <w:p w:rsidRDefault="00FC212A" w:rsidP="00FC212A" w:rsidR="00FC212A">
      <w:pPr>
        <w:pStyle w:val="Bezproreda"/>
      </w:pPr>
      <w:r>
        <w:t>Sutkinja konstatira da je potraživanje vjerovnika Anđe Jurić iz Daruvara utvrđeno u iznosu od 368,55 kuna.</w:t>
      </w:r>
    </w:p>
    <w:p w:rsidRDefault="00FC212A" w:rsidP="00FC212A" w:rsidR="00FC212A">
      <w:pPr>
        <w:pStyle w:val="Bezproreda"/>
      </w:pPr>
    </w:p>
    <w:p w:rsidRDefault="00FC212A" w:rsidP="00FC212A" w:rsidR="00FC212A">
      <w:pPr>
        <w:pStyle w:val="Bezproreda"/>
      </w:pPr>
      <w:r>
        <w:t>27.Mirjana Jurišić iz Daruvara, Vrlika 27, OIB. 60872486013,  u iznosu od 382,94 kuna.</w:t>
      </w:r>
    </w:p>
    <w:p w:rsidRDefault="00FC212A" w:rsidP="00FC212A" w:rsidR="00FC212A">
      <w:pPr>
        <w:pStyle w:val="Bezproreda"/>
      </w:pPr>
      <w:r>
        <w:t>Stečajni upravitelj priznaje potraživanje u cijelosti.</w:t>
      </w:r>
    </w:p>
    <w:p w:rsidRDefault="00FC212A" w:rsidP="00FC212A" w:rsidR="00FC212A">
      <w:pPr>
        <w:pStyle w:val="Bezproreda"/>
      </w:pPr>
      <w:r>
        <w:t>Nitko od nazočnih vjerovnika ne osporava predmetnu tražbinu.</w:t>
      </w:r>
    </w:p>
    <w:p w:rsidRDefault="00FC212A" w:rsidP="00FC212A" w:rsidR="00FC212A">
      <w:pPr>
        <w:pStyle w:val="Bezproreda"/>
      </w:pPr>
      <w:r>
        <w:t>Sutkinja konstatira da je potraživanje vjerovnika Mirjane Jurišić iz Daruvara, utvrđeno u iznosu od 382,94 kuna.</w:t>
      </w:r>
    </w:p>
    <w:p w:rsidRDefault="00126932" w:rsidP="00FC212A" w:rsidR="00126932">
      <w:pPr>
        <w:pStyle w:val="Bezproreda"/>
      </w:pPr>
    </w:p>
    <w:p w:rsidRDefault="00A27D79" w:rsidP="00A27D79" w:rsidR="00A27D79">
      <w:pPr>
        <w:pStyle w:val="Bezproreda"/>
      </w:pPr>
      <w:r>
        <w:t>28.</w:t>
      </w:r>
      <w:r w:rsidR="00DB3207">
        <w:t>Anita Joščak iz Daruvara, Franca Prešerna 1 A, OIB: 31751054136, u  iznosu od 403,04</w:t>
      </w:r>
      <w:r>
        <w:t xml:space="preserve"> kuna.</w:t>
      </w:r>
    </w:p>
    <w:p w:rsidRDefault="00A27D79" w:rsidP="00A27D79" w:rsidR="00A27D79">
      <w:pPr>
        <w:pStyle w:val="Bezproreda"/>
      </w:pPr>
      <w:r>
        <w:t>Stečajni upravitelj priznaje potraživanje u cijelosti.</w:t>
      </w:r>
    </w:p>
    <w:p w:rsidRDefault="00A27D79" w:rsidP="00A27D79" w:rsidR="00A27D79">
      <w:pPr>
        <w:pStyle w:val="Bezproreda"/>
      </w:pPr>
      <w:r>
        <w:t>Nitko od nazočnih vjerovnika ne osporava predmetnu tražbinu.</w:t>
      </w:r>
    </w:p>
    <w:p w:rsidRDefault="00A27D79" w:rsidP="00A27D79" w:rsidR="00A27D79">
      <w:pPr>
        <w:pStyle w:val="Bezproreda"/>
      </w:pPr>
      <w:r>
        <w:t>Sutkinja konstatira da je potraživanje vjerov</w:t>
      </w:r>
      <w:r w:rsidR="00DB3207">
        <w:t>nika Anite Joščak iz Daruvara , utvrđeno u iznosu od 403,04</w:t>
      </w:r>
      <w:r>
        <w:t xml:space="preserve"> kuna.</w:t>
      </w:r>
    </w:p>
    <w:p w:rsidRDefault="00A27D79" w:rsidP="00FC212A" w:rsidR="00A27D79">
      <w:pPr>
        <w:pStyle w:val="Bezproreda"/>
      </w:pPr>
    </w:p>
    <w:p w:rsidRDefault="00DA7880" w:rsidP="00DA7880" w:rsidR="00DA7880">
      <w:pPr>
        <w:pStyle w:val="Bezproreda"/>
      </w:pPr>
      <w:r>
        <w:t>29.Sandra Klimeš iz Daruvara, Stjepana Radića 74, OIB: 81037986346, u  iznosu od 364,81 kuna.</w:t>
      </w:r>
    </w:p>
    <w:p w:rsidRDefault="00DA7880" w:rsidP="00DA7880" w:rsidR="00DA7880">
      <w:pPr>
        <w:pStyle w:val="Bezproreda"/>
      </w:pPr>
      <w:r>
        <w:t>Stečajni upravitelj priznaje potraživanje u cijelosti.</w:t>
      </w:r>
    </w:p>
    <w:p w:rsidRDefault="00DA7880" w:rsidP="00DA7880" w:rsidR="00DA7880">
      <w:pPr>
        <w:pStyle w:val="Bezproreda"/>
      </w:pPr>
      <w:r>
        <w:t>Nitko od nazočnih vjerovnika ne osporava predmetnu tražbinu.</w:t>
      </w:r>
    </w:p>
    <w:p w:rsidRDefault="00DA7880" w:rsidP="00DA7880" w:rsidR="00DA7880">
      <w:pPr>
        <w:pStyle w:val="Bezproreda"/>
      </w:pPr>
      <w:r>
        <w:t>Sutkinja konstatira da je potraživanje vjerovnika Sandre Klimeš  iz Daruvara , utvrđeno u iznosu od 364,81 kuna.</w:t>
      </w:r>
    </w:p>
    <w:p w:rsidRDefault="00A27D79" w:rsidP="00FC212A" w:rsidR="00A27D79">
      <w:pPr>
        <w:pStyle w:val="Bezproreda"/>
      </w:pPr>
    </w:p>
    <w:p w:rsidRDefault="00DA7880" w:rsidP="00DA7880" w:rsidR="00DA7880">
      <w:pPr>
        <w:pStyle w:val="Bezproreda"/>
      </w:pPr>
      <w:r>
        <w:t>30.Mirjana Kovačević  iz Daruvara, Dubravka 32, OIB: 63980657342, u  iznosu od 377,08 kuna.</w:t>
      </w:r>
    </w:p>
    <w:p w:rsidRDefault="00DA7880" w:rsidP="00DA7880" w:rsidR="00DA7880">
      <w:pPr>
        <w:pStyle w:val="Bezproreda"/>
      </w:pPr>
      <w:r>
        <w:t>Stečajni upravitelj priznaje potraživanje u cijelosti.</w:t>
      </w:r>
    </w:p>
    <w:p w:rsidRDefault="00DA7880" w:rsidP="00DA7880" w:rsidR="00DA7880">
      <w:pPr>
        <w:pStyle w:val="Bezproreda"/>
      </w:pPr>
      <w:r>
        <w:t>Nitko od nazočnih vjerovnika ne osporava predmetnu tražbinu.</w:t>
      </w:r>
    </w:p>
    <w:p w:rsidRDefault="00DA7880" w:rsidP="00DA7880" w:rsidR="00DA7880">
      <w:pPr>
        <w:pStyle w:val="Bezproreda"/>
      </w:pPr>
      <w:r>
        <w:t>Sutkinja konstatira da je potraživanje vjerovnika Mirjane Kovačević iz Daruvara , utvrđeno u iznosu od 377,08 kuna.</w:t>
      </w:r>
    </w:p>
    <w:p w:rsidRDefault="007B79F2" w:rsidP="00FC212A" w:rsidR="007B79F2">
      <w:pPr>
        <w:pStyle w:val="Bezproreda"/>
      </w:pPr>
    </w:p>
    <w:p w:rsidRDefault="00DA7880" w:rsidP="00DA7880" w:rsidR="00DA7880">
      <w:pPr>
        <w:pStyle w:val="Bezproreda"/>
      </w:pPr>
      <w:r>
        <w:t>31.Spomenka Milinović  iz Daruvara, Andrije Hebranga 3, OIB: 82850470940, u  iznosu od 377,08 kuna.</w:t>
      </w:r>
    </w:p>
    <w:p w:rsidRDefault="00DA7880" w:rsidP="00DA7880" w:rsidR="00DA7880">
      <w:pPr>
        <w:pStyle w:val="Bezproreda"/>
      </w:pPr>
      <w:r>
        <w:t>Stečajni upravitelj priznaje potraživanje u cijelosti.</w:t>
      </w:r>
    </w:p>
    <w:p w:rsidRDefault="00DA7880" w:rsidP="00DA7880" w:rsidR="00DA7880">
      <w:pPr>
        <w:pStyle w:val="Bezproreda"/>
      </w:pPr>
      <w:r>
        <w:t>Nitko od nazočnih vjerovnika ne osporava predmetnu tražbinu.</w:t>
      </w:r>
    </w:p>
    <w:p w:rsidRDefault="00DA7880" w:rsidP="00DA7880" w:rsidR="00DA7880">
      <w:pPr>
        <w:pStyle w:val="Bezproreda"/>
      </w:pPr>
      <w:r>
        <w:t>Sutkinja konstatira da je potraživanje vjerovnika Spomenke Milinović iz Daruvara , utvrđeno u iznosu od 377,08 kuna.</w:t>
      </w:r>
    </w:p>
    <w:p w:rsidRDefault="00FC212A" w:rsidP="00FC212A" w:rsidR="00FC212A">
      <w:pPr>
        <w:pStyle w:val="Bezproreda"/>
      </w:pPr>
    </w:p>
    <w:p w:rsidRDefault="00DA7880" w:rsidP="00DA7880" w:rsidR="00DA7880">
      <w:pPr>
        <w:pStyle w:val="Bezproreda"/>
      </w:pPr>
      <w:r>
        <w:t>32.Anđelija Krisla iz Daruvara, Vrlika 23, OIB: 56847699894, u  iznosu od 377,08 kuna.</w:t>
      </w:r>
    </w:p>
    <w:p w:rsidRDefault="00DA7880" w:rsidP="00DA7880" w:rsidR="00DA7880">
      <w:pPr>
        <w:pStyle w:val="Bezproreda"/>
      </w:pPr>
      <w:r>
        <w:t>Stečajni upravitelj priznaje potraživanje u cijelosti.</w:t>
      </w:r>
    </w:p>
    <w:p w:rsidRDefault="00DA7880" w:rsidP="00DA7880" w:rsidR="00DA7880">
      <w:pPr>
        <w:pStyle w:val="Bezproreda"/>
      </w:pPr>
      <w:r>
        <w:t>Nitko od nazočnih vjerovnika ne osporava predmetnu tražbinu.</w:t>
      </w:r>
    </w:p>
    <w:p w:rsidRDefault="00DA7880" w:rsidP="00DA7880" w:rsidR="00DA7880">
      <w:pPr>
        <w:pStyle w:val="Bezproreda"/>
      </w:pPr>
      <w:r>
        <w:t>Sutkinja konstatira da je potraživanje vjerovnika Anđelije Krisla  iz Daruvara , utvrđeno u iznosu od 377,08 kuna.</w:t>
      </w:r>
    </w:p>
    <w:p w:rsidRDefault="00FC212A" w:rsidP="003311F9" w:rsidR="00FC212A">
      <w:pPr>
        <w:pStyle w:val="Bezproreda"/>
      </w:pPr>
    </w:p>
    <w:p w:rsidRDefault="00DA7880" w:rsidP="00DA7880" w:rsidR="00DA7880">
      <w:pPr>
        <w:pStyle w:val="Bezproreda"/>
      </w:pPr>
      <w:r>
        <w:t>33.Mira Lukić  iz Daruvara, Zagrebačka 68, OIB: 44052774187, u  iznosu od 396,66 kuna.</w:t>
      </w:r>
    </w:p>
    <w:p w:rsidRDefault="00DA7880" w:rsidP="00DA7880" w:rsidR="00DA7880">
      <w:pPr>
        <w:pStyle w:val="Bezproreda"/>
      </w:pPr>
      <w:r>
        <w:t>Stečajni upravitelj priznaje potraživanje u cijelosti.</w:t>
      </w:r>
    </w:p>
    <w:p w:rsidRDefault="00DA7880" w:rsidP="00DA7880" w:rsidR="00DA7880">
      <w:pPr>
        <w:pStyle w:val="Bezproreda"/>
      </w:pPr>
      <w:r>
        <w:t>Nitko od nazočnih vjerovnika ne osporava predmetnu tražbinu.</w:t>
      </w:r>
    </w:p>
    <w:p w:rsidRDefault="00DA7880" w:rsidP="00DA7880" w:rsidR="00DA7880">
      <w:pPr>
        <w:pStyle w:val="Bezproreda"/>
      </w:pPr>
      <w:r>
        <w:t>Sutkinja konstatira da je potraživanje vjerovnika Mire Lukić  iz Daruvara , utvrđeno u iznosu od 396,66 kuna.</w:t>
      </w:r>
    </w:p>
    <w:p w:rsidRDefault="0001642D" w:rsidP="0001642D" w:rsidR="0001642D">
      <w:pPr>
        <w:pStyle w:val="Bezproreda"/>
      </w:pPr>
    </w:p>
    <w:p w:rsidRDefault="001A1E38" w:rsidP="001A1E38" w:rsidR="001A1E38">
      <w:pPr>
        <w:pStyle w:val="Bezproreda"/>
      </w:pPr>
      <w:r>
        <w:t>34.Snježana Lapaš iz Daruvara, Tina Ujevića 23, OIB: 90100716948, u  iznosu od 396,66 kuna.</w:t>
      </w:r>
    </w:p>
    <w:p w:rsidRDefault="001A1E38" w:rsidP="001A1E38" w:rsidR="001A1E38">
      <w:pPr>
        <w:pStyle w:val="Bezproreda"/>
      </w:pPr>
      <w:r>
        <w:t>Stečajni upravitelj priznaje potraživanje u cijelosti.</w:t>
      </w:r>
    </w:p>
    <w:p w:rsidRDefault="001A1E38" w:rsidP="001A1E38" w:rsidR="001A1E38">
      <w:pPr>
        <w:pStyle w:val="Bezproreda"/>
      </w:pPr>
      <w:r>
        <w:t>Nitko od nazočnih vjerovnika ne osporava predmetnu tražbinu.</w:t>
      </w:r>
    </w:p>
    <w:p w:rsidRDefault="001A1E38" w:rsidP="001A1E38" w:rsidR="001A1E38">
      <w:pPr>
        <w:pStyle w:val="Bezproreda"/>
      </w:pPr>
      <w:r>
        <w:lastRenderedPageBreak/>
        <w:t>Sutkinja konstatira da je potraživanje vjerovnika Snježane Lapaš iz Daruvara , utvrđeno u iznosu od 396,66 kuna.</w:t>
      </w:r>
    </w:p>
    <w:p w:rsidRDefault="008727F5" w:rsidP="008727F5" w:rsidR="008727F5">
      <w:pPr>
        <w:pStyle w:val="Bezproreda"/>
      </w:pPr>
    </w:p>
    <w:p w:rsidRDefault="001A1E38" w:rsidP="001A1E38" w:rsidR="001A1E38">
      <w:pPr>
        <w:pStyle w:val="Bezproreda"/>
      </w:pPr>
      <w:r>
        <w:t>35.Božana Ljevar iz Daruvara, Ljudevita P. 25, OIB: 70238649495, u  iznosu od 416,28 kuna.</w:t>
      </w:r>
    </w:p>
    <w:p w:rsidRDefault="001A1E38" w:rsidP="001A1E38" w:rsidR="001A1E38">
      <w:pPr>
        <w:pStyle w:val="Bezproreda"/>
      </w:pPr>
      <w:r>
        <w:t>Stečajni upravitelj priznaje potraživanje u cijelosti.</w:t>
      </w:r>
    </w:p>
    <w:p w:rsidRDefault="001A1E38" w:rsidP="001A1E38" w:rsidR="001A1E38">
      <w:pPr>
        <w:pStyle w:val="Bezproreda"/>
      </w:pPr>
      <w:r>
        <w:t>Nitko od nazočnih vjerovnika ne osporava predmetnu tražbinu.</w:t>
      </w:r>
    </w:p>
    <w:p w:rsidRDefault="001A1E38" w:rsidP="001A1E38" w:rsidR="001A1E38">
      <w:pPr>
        <w:pStyle w:val="Bezproreda"/>
      </w:pPr>
      <w:r>
        <w:t>Sutkinja konstatira da je potraživanje vjerovnika Božane Ljevar iz Daruvara , utvrđeno u iznosu od 416,28 kuna.</w:t>
      </w:r>
    </w:p>
    <w:p w:rsidRDefault="008727F5" w:rsidP="005721D4" w:rsidR="008727F5">
      <w:pPr>
        <w:pStyle w:val="Bezproreda"/>
      </w:pPr>
    </w:p>
    <w:p w:rsidRDefault="00126932" w:rsidP="001A1E38" w:rsidR="001A1E38">
      <w:pPr>
        <w:pStyle w:val="Bezproreda"/>
      </w:pPr>
      <w:r>
        <w:t>36.Etelka L</w:t>
      </w:r>
      <w:r w:rsidR="001A1E38">
        <w:t>eniček iz Daruvara, Štefanovićeva 23, OIB: 21101118778, u  iznosu od 591,49 kuna.</w:t>
      </w:r>
    </w:p>
    <w:p w:rsidRDefault="001A1E38" w:rsidP="001A1E38" w:rsidR="001A1E38">
      <w:pPr>
        <w:pStyle w:val="Bezproreda"/>
      </w:pPr>
      <w:r>
        <w:t>Stečajni upravitelj priznaje potraživanje u cijelosti.</w:t>
      </w:r>
    </w:p>
    <w:p w:rsidRDefault="001A1E38" w:rsidP="001A1E38" w:rsidR="001A1E38">
      <w:pPr>
        <w:pStyle w:val="Bezproreda"/>
      </w:pPr>
      <w:r>
        <w:t>Nitko od nazočnih vjerovnika ne osporava predmetnu tražbinu.</w:t>
      </w:r>
    </w:p>
    <w:p w:rsidRDefault="001A1E38" w:rsidP="001A1E38" w:rsidR="001A1E38">
      <w:pPr>
        <w:pStyle w:val="Bezproreda"/>
      </w:pPr>
      <w:r>
        <w:t>Sutkinja konstatira da je p</w:t>
      </w:r>
      <w:r w:rsidR="00126932">
        <w:t>otraživanje vjerovnika Etelke L</w:t>
      </w:r>
      <w:r>
        <w:t>eniček iz Daruvara , utvrđeno u iznosu od 591,49 kuna.</w:t>
      </w:r>
    </w:p>
    <w:p w:rsidRDefault="005721D4" w:rsidP="001370B1" w:rsidR="005721D4">
      <w:pPr>
        <w:pStyle w:val="Bezproreda"/>
      </w:pPr>
    </w:p>
    <w:p w:rsidRDefault="00850662" w:rsidP="00850662" w:rsidR="00850662">
      <w:pPr>
        <w:pStyle w:val="Bezproreda"/>
      </w:pPr>
      <w:r>
        <w:t>37.Suzana Majcan iz Daruvara, Zagrebačka 29, OIB. 64383526953, u  iznosu od 2.102,31 kuna.</w:t>
      </w:r>
    </w:p>
    <w:p w:rsidRDefault="00850662" w:rsidP="00850662" w:rsidR="00850662">
      <w:pPr>
        <w:pStyle w:val="Bezproreda"/>
      </w:pPr>
      <w:r>
        <w:t>Stečajni upravitelj priznaje potraživanje u cijelosti.</w:t>
      </w:r>
    </w:p>
    <w:p w:rsidRDefault="00850662" w:rsidP="00850662" w:rsidR="00850662">
      <w:pPr>
        <w:pStyle w:val="Bezproreda"/>
      </w:pPr>
      <w:r>
        <w:t>Nitko od nazočnih vjerovnika ne osporava predmetnu tražbinu.</w:t>
      </w:r>
    </w:p>
    <w:p w:rsidRDefault="00850662" w:rsidP="00850662" w:rsidR="00850662">
      <w:pPr>
        <w:pStyle w:val="Bezproreda"/>
      </w:pPr>
      <w:r>
        <w:t>Sutkinja konstatira da je potraživanje vjerovnika Suzane Majcan iz Daruvara , utvrđeno u iznosu od 2.102,31 kuna.</w:t>
      </w:r>
    </w:p>
    <w:p w:rsidRDefault="00850662" w:rsidP="001370B1" w:rsidR="00850662">
      <w:pPr>
        <w:pStyle w:val="Bezproreda"/>
      </w:pPr>
    </w:p>
    <w:p w:rsidRDefault="00850662" w:rsidP="00850662" w:rsidR="00850662">
      <w:pPr>
        <w:pStyle w:val="Bezproreda"/>
      </w:pPr>
      <w:r>
        <w:t>38.Liduška Malina iz Daruvara, I. Gundulića 45, OIB: 70008229227, u  iznosu od 374,39 kuna.</w:t>
      </w:r>
    </w:p>
    <w:p w:rsidRDefault="00850662" w:rsidP="00850662" w:rsidR="00850662">
      <w:pPr>
        <w:pStyle w:val="Bezproreda"/>
      </w:pPr>
      <w:r>
        <w:t>Stečajni upravitelj priznaje potraživanje u cijelosti.</w:t>
      </w:r>
    </w:p>
    <w:p w:rsidRDefault="00850662" w:rsidP="00850662" w:rsidR="00850662">
      <w:pPr>
        <w:pStyle w:val="Bezproreda"/>
      </w:pPr>
      <w:r>
        <w:t>Nitko od nazočnih vjerovnika ne osporava predmetnu tražbinu.</w:t>
      </w:r>
    </w:p>
    <w:p w:rsidRDefault="00850662" w:rsidP="00850662" w:rsidR="00850662">
      <w:pPr>
        <w:pStyle w:val="Bezproreda"/>
      </w:pPr>
      <w:r>
        <w:t>Sutkinja konstatira da je potraživanje vjerovnika Liduške Malina iz Daruvara , utvrđeno u iznosu od 374,39 kuna.</w:t>
      </w:r>
    </w:p>
    <w:p w:rsidRDefault="00A0362B" w:rsidP="00A0362B" w:rsidR="00A0362B">
      <w:pPr>
        <w:pStyle w:val="Bezproreda"/>
      </w:pPr>
    </w:p>
    <w:p w:rsidRDefault="00850662" w:rsidP="00850662" w:rsidR="00850662">
      <w:pPr>
        <w:pStyle w:val="Bezproreda"/>
      </w:pPr>
      <w:r>
        <w:t>39.Jandranka Malounek iz Grubišnog Poljla, T.B.Banje 35, OIB: 98506107062, u  iznosu od 360,00 kuna.</w:t>
      </w:r>
    </w:p>
    <w:p w:rsidRDefault="00850662" w:rsidP="00850662" w:rsidR="00850662">
      <w:pPr>
        <w:pStyle w:val="Bezproreda"/>
      </w:pPr>
      <w:r>
        <w:t>Stečajni upravitelj priznaje potraživanje u cijelosti.</w:t>
      </w:r>
    </w:p>
    <w:p w:rsidRDefault="00850662" w:rsidP="00850662" w:rsidR="00850662">
      <w:pPr>
        <w:pStyle w:val="Bezproreda"/>
      </w:pPr>
      <w:r>
        <w:t>Nitko od nazočnih vjerovnika ne osporava predmetnu tražbinu.</w:t>
      </w:r>
    </w:p>
    <w:p w:rsidRDefault="00850662" w:rsidP="00850662" w:rsidR="00850662">
      <w:pPr>
        <w:pStyle w:val="Bezproreda"/>
      </w:pPr>
      <w:r>
        <w:t>Sutkinja konstatira da je potraživanje vjerovnika Jadranke Malounek iz Gr. Polja , utvrđeno u iznosu od 360,00 kuna.</w:t>
      </w:r>
    </w:p>
    <w:p w:rsidRDefault="001077BC" w:rsidP="001077BC" w:rsidR="001077BC">
      <w:pPr>
        <w:pStyle w:val="Bezproreda"/>
      </w:pPr>
    </w:p>
    <w:p w:rsidRDefault="00850662" w:rsidP="00850662" w:rsidR="00850662">
      <w:pPr>
        <w:pStyle w:val="Bezproreda"/>
      </w:pPr>
      <w:r>
        <w:t>40.Marija Maras iz Daruvara, Žrtava fašizma 27, OIB. 28463036459, u  iznosu od 393,97 kuna.</w:t>
      </w:r>
    </w:p>
    <w:p w:rsidRDefault="00850662" w:rsidP="00850662" w:rsidR="00850662">
      <w:pPr>
        <w:pStyle w:val="Bezproreda"/>
      </w:pPr>
      <w:r>
        <w:t>Stečajni upravitelj priznaje potraživanje u cijelosti.</w:t>
      </w:r>
    </w:p>
    <w:p w:rsidRDefault="00850662" w:rsidP="00850662" w:rsidR="00850662">
      <w:pPr>
        <w:pStyle w:val="Bezproreda"/>
      </w:pPr>
      <w:r>
        <w:t>Nitko od nazočnih vjerovnika ne osporava predmetnu tražbinu.</w:t>
      </w:r>
    </w:p>
    <w:p w:rsidRDefault="00850662" w:rsidP="00850662" w:rsidR="00850662">
      <w:pPr>
        <w:pStyle w:val="Bezproreda"/>
      </w:pPr>
      <w:r>
        <w:t>Sutkinja konstatira da je potraživanje vjerovnika Marije Maras iz Daruvara , utvrđeno u iznosu od 393,97 kuna.</w:t>
      </w:r>
    </w:p>
    <w:p w:rsidRDefault="001077BC" w:rsidP="001077BC" w:rsidR="001077BC">
      <w:pPr>
        <w:pStyle w:val="Bezproreda"/>
      </w:pPr>
    </w:p>
    <w:p w:rsidRDefault="00850662" w:rsidP="00850662" w:rsidR="00850662">
      <w:pPr>
        <w:pStyle w:val="Bezproreda"/>
      </w:pPr>
      <w:r>
        <w:t>41.Nada Martić iz Dežanovca 50, OIB: 81009487944, u  iznosu od 400,34 kuna.</w:t>
      </w:r>
    </w:p>
    <w:p w:rsidRDefault="00850662" w:rsidP="00850662" w:rsidR="00850662">
      <w:pPr>
        <w:pStyle w:val="Bezproreda"/>
      </w:pPr>
      <w:r>
        <w:t>Stečajni upravitelj priznaje potraživanje u cijelosti.</w:t>
      </w:r>
    </w:p>
    <w:p w:rsidRDefault="00850662" w:rsidP="00850662" w:rsidR="00850662">
      <w:pPr>
        <w:pStyle w:val="Bezproreda"/>
      </w:pPr>
      <w:r>
        <w:t>Nitko od nazočnih vjerovnika ne osporava predmetnu tražbinu.</w:t>
      </w:r>
    </w:p>
    <w:p w:rsidRDefault="00850662" w:rsidP="00850662" w:rsidR="00850662">
      <w:pPr>
        <w:pStyle w:val="Bezproreda"/>
      </w:pPr>
      <w:r>
        <w:t>Sutkinja konstatira da je potraživanje vjerovnika Naade Martić  iz Daruvara , utvrđeno u iznosu od 400,34 kuna.</w:t>
      </w:r>
    </w:p>
    <w:p w:rsidRDefault="00850662" w:rsidP="001077BC" w:rsidR="00850662">
      <w:pPr>
        <w:pStyle w:val="Bezproreda"/>
      </w:pPr>
    </w:p>
    <w:p w:rsidRDefault="00CB5BF1" w:rsidP="00850662" w:rsidR="00850662">
      <w:pPr>
        <w:pStyle w:val="Bezproreda"/>
      </w:pPr>
      <w:r>
        <w:t>42</w:t>
      </w:r>
      <w:r w:rsidR="00850662">
        <w:t>.</w:t>
      </w:r>
      <w:r>
        <w:t xml:space="preserve"> Ivanka Mik iz Daruvara, Trg B. Nelipića 6,  u  iznosu od 393,98</w:t>
      </w:r>
      <w:r w:rsidR="00850662">
        <w:t xml:space="preserve"> kuna.</w:t>
      </w:r>
    </w:p>
    <w:p w:rsidRDefault="00850662" w:rsidP="00850662" w:rsidR="00850662">
      <w:pPr>
        <w:pStyle w:val="Bezproreda"/>
      </w:pPr>
      <w:r>
        <w:t>Stečajni upravitelj priznaje potraživanje u cijelosti.</w:t>
      </w:r>
    </w:p>
    <w:p w:rsidRDefault="00850662" w:rsidP="00850662" w:rsidR="00850662">
      <w:pPr>
        <w:pStyle w:val="Bezproreda"/>
      </w:pPr>
      <w:r>
        <w:t>Nitko od nazočnih vjerovnika ne osporava predmetnu tražbinu.</w:t>
      </w:r>
    </w:p>
    <w:p w:rsidRDefault="00850662" w:rsidP="00850662" w:rsidR="00850662">
      <w:pPr>
        <w:pStyle w:val="Bezproreda"/>
      </w:pPr>
      <w:r>
        <w:t>Sutkinja konstatira da je potraživanje vjerov</w:t>
      </w:r>
      <w:r w:rsidR="00CB5BF1">
        <w:t xml:space="preserve">nika Ivanke Mik </w:t>
      </w:r>
      <w:r>
        <w:t xml:space="preserve"> iz Daruva</w:t>
      </w:r>
      <w:r w:rsidR="00CB5BF1">
        <w:t>ra , utvrđeno u iznosu od 393,98</w:t>
      </w:r>
      <w:r>
        <w:t xml:space="preserve"> kuna.</w:t>
      </w:r>
    </w:p>
    <w:p w:rsidRDefault="00850662" w:rsidP="001077BC" w:rsidR="00850662">
      <w:pPr>
        <w:pStyle w:val="Bezproreda"/>
      </w:pPr>
    </w:p>
    <w:p w:rsidRDefault="00CB5BF1" w:rsidP="00CB5BF1" w:rsidR="00CB5BF1">
      <w:pPr>
        <w:pStyle w:val="Bezproreda"/>
      </w:pPr>
      <w:r>
        <w:lastRenderedPageBreak/>
        <w:t>43.Jadranka P. Morgenstern iz Daruvara, J. Runjanina 9, OIB. 46299205372, u  iznosu od 374,39 kuna.</w:t>
      </w:r>
    </w:p>
    <w:p w:rsidRDefault="00CB5BF1" w:rsidP="00CB5BF1" w:rsidR="00CB5BF1">
      <w:pPr>
        <w:pStyle w:val="Bezproreda"/>
      </w:pPr>
      <w:r>
        <w:t>Stečajni upravitelj priznaje potraživanje u cijelosti.</w:t>
      </w:r>
    </w:p>
    <w:p w:rsidRDefault="00CB5BF1" w:rsidP="00CB5BF1" w:rsidR="00CB5BF1">
      <w:pPr>
        <w:pStyle w:val="Bezproreda"/>
      </w:pPr>
      <w:r>
        <w:t>Nitko od nazočnih vjerovnika ne osporava predmetnu tražbinu.</w:t>
      </w:r>
    </w:p>
    <w:p w:rsidRDefault="00CB5BF1" w:rsidP="00CB5BF1" w:rsidR="00CB5BF1">
      <w:pPr>
        <w:pStyle w:val="Bezproreda"/>
      </w:pPr>
      <w:r>
        <w:t>Sutkinja konstatira da je potraživanje vjerovnika Jadranke P. Morgenstern  iz Daruvara , utvrđeno u iznosu od 374,39 kuna.</w:t>
      </w:r>
    </w:p>
    <w:p w:rsidRDefault="00850662" w:rsidP="001077BC" w:rsidR="00850662">
      <w:pPr>
        <w:pStyle w:val="Bezproreda"/>
      </w:pPr>
    </w:p>
    <w:p w:rsidRDefault="00D362EA" w:rsidP="00D362EA" w:rsidR="00D362EA">
      <w:pPr>
        <w:pStyle w:val="Bezproreda"/>
      </w:pPr>
      <w:r>
        <w:t>44.Romana Moučka iz Daruvara, Trg k. P. Krešimira IV 6/19, OIB: 76119007193, u  iznosu od 374,39 kuna.</w:t>
      </w:r>
    </w:p>
    <w:p w:rsidRDefault="00D362EA" w:rsidP="00D362EA" w:rsidR="00D362EA">
      <w:pPr>
        <w:pStyle w:val="Bezproreda"/>
      </w:pPr>
      <w:r>
        <w:t>Stečajni upravitelj priznaje potraživanje u cijelosti.</w:t>
      </w:r>
    </w:p>
    <w:p w:rsidRDefault="00D362EA" w:rsidP="00D362EA" w:rsidR="00D362EA">
      <w:pPr>
        <w:pStyle w:val="Bezproreda"/>
      </w:pPr>
      <w:r>
        <w:t>Nitko od nazočnih vjerovnika ne osporava predmetnu tražbinu.</w:t>
      </w:r>
    </w:p>
    <w:p w:rsidRDefault="00D362EA" w:rsidP="00D362EA" w:rsidR="00D362EA">
      <w:pPr>
        <w:pStyle w:val="Bezproreda"/>
      </w:pPr>
      <w:r>
        <w:t>Sutkinja konstatira da je potraživanje vjerovnika Romane Moučka iz Daruvara , utvrđeno u iznosu od 374,39 kuna.</w:t>
      </w:r>
    </w:p>
    <w:p w:rsidRDefault="004746B1" w:rsidP="00D362EA" w:rsidR="004746B1">
      <w:pPr>
        <w:pStyle w:val="Bezproreda"/>
      </w:pPr>
    </w:p>
    <w:p w:rsidRDefault="0015160F" w:rsidP="0015160F" w:rsidR="0015160F">
      <w:pPr>
        <w:pStyle w:val="Bezproreda"/>
      </w:pPr>
      <w:r>
        <w:t>45.Milkica Milek iz Daruvara, Pere Štefanovića 40, OIB. 85684668696, u  iznosu od 399,21 kuna.</w:t>
      </w:r>
    </w:p>
    <w:p w:rsidRDefault="0015160F" w:rsidP="0015160F" w:rsidR="0015160F">
      <w:pPr>
        <w:pStyle w:val="Bezproreda"/>
      </w:pPr>
      <w:r>
        <w:t>Stečajni upravitelj priznaje potraživanje u cijelosti.</w:t>
      </w:r>
    </w:p>
    <w:p w:rsidRDefault="0015160F" w:rsidP="0015160F" w:rsidR="0015160F">
      <w:pPr>
        <w:pStyle w:val="Bezproreda"/>
      </w:pPr>
      <w:r>
        <w:t>Nitko od nazočnih vjerovnika ne osporava predmetnu tražbinu.</w:t>
      </w:r>
    </w:p>
    <w:p w:rsidRDefault="0015160F" w:rsidP="0015160F" w:rsidR="0015160F">
      <w:pPr>
        <w:pStyle w:val="Bezproreda"/>
      </w:pPr>
      <w:r>
        <w:t>Sutkinja konstatira da je potraživanje vjerovnika Milkice Milek iz  Daruvara , utvrđeno u iznosu od 399,21 kuna.</w:t>
      </w:r>
    </w:p>
    <w:p w:rsidRDefault="0015160F" w:rsidP="00D362EA" w:rsidR="0015160F">
      <w:pPr>
        <w:pStyle w:val="Bezproreda"/>
      </w:pPr>
    </w:p>
    <w:p w:rsidRDefault="0015160F" w:rsidP="0015160F" w:rsidR="0015160F">
      <w:pPr>
        <w:pStyle w:val="Bezproreda"/>
      </w:pPr>
      <w:r>
        <w:t>46.Zdenka Novak iz Končanice 267, OIB: 06920277910, u  iznosu od 385,94 kuna.</w:t>
      </w:r>
    </w:p>
    <w:p w:rsidRDefault="0015160F" w:rsidP="0015160F" w:rsidR="0015160F">
      <w:pPr>
        <w:pStyle w:val="Bezproreda"/>
      </w:pPr>
      <w:r>
        <w:t>Stečajni upravitelj priznaje potraživanje u cijelosti.</w:t>
      </w:r>
    </w:p>
    <w:p w:rsidRDefault="0015160F" w:rsidP="0015160F" w:rsidR="0015160F">
      <w:pPr>
        <w:pStyle w:val="Bezproreda"/>
      </w:pPr>
      <w:r>
        <w:t>Nitko od nazočnih vjerovnika ne osporava predmetnu tražbinu.</w:t>
      </w:r>
    </w:p>
    <w:p w:rsidRDefault="0015160F" w:rsidP="0015160F" w:rsidR="0015160F">
      <w:pPr>
        <w:pStyle w:val="Bezproreda"/>
      </w:pPr>
      <w:r>
        <w:t>Sutkinja konstatira da je potraživanje vjerovnika Zdenke Novak iz Daruvara , utvrđeno u iznosu od 385,94 kuna.</w:t>
      </w:r>
    </w:p>
    <w:p w:rsidRDefault="00850662" w:rsidP="001077BC" w:rsidR="00850662">
      <w:pPr>
        <w:pStyle w:val="Bezproreda"/>
      </w:pPr>
    </w:p>
    <w:p w:rsidRDefault="0015160F" w:rsidP="0015160F" w:rsidR="0015160F">
      <w:pPr>
        <w:pStyle w:val="Bezproreda"/>
      </w:pPr>
      <w:r>
        <w:t>47.Dušanka Orlović iz Daruvara, S. Radića 17/4, OIB: 10421371125, u  iznosu od 383,55 kuna.</w:t>
      </w:r>
    </w:p>
    <w:p w:rsidRDefault="0015160F" w:rsidP="0015160F" w:rsidR="0015160F">
      <w:pPr>
        <w:pStyle w:val="Bezproreda"/>
      </w:pPr>
      <w:r>
        <w:t>Stečajni upravitelj priznaje potraživanje u cijelosti.</w:t>
      </w:r>
    </w:p>
    <w:p w:rsidRDefault="0015160F" w:rsidP="0015160F" w:rsidR="0015160F">
      <w:pPr>
        <w:pStyle w:val="Bezproreda"/>
      </w:pPr>
      <w:r>
        <w:t>Nitko od nazočnih vjerovnika ne osporava predmetnu tražbinu.</w:t>
      </w:r>
    </w:p>
    <w:p w:rsidRDefault="0015160F" w:rsidP="0015160F" w:rsidR="0015160F">
      <w:pPr>
        <w:pStyle w:val="Bezproreda"/>
      </w:pPr>
      <w:r>
        <w:t>Sutkinja konstatira da je potraživanje vjerovnika Dušanke Orlović  iz Daruvara , utvrđeno u iznosu od 383,55 kuna.</w:t>
      </w:r>
    </w:p>
    <w:p w:rsidRDefault="00850662" w:rsidP="001077BC" w:rsidR="00850662">
      <w:pPr>
        <w:pStyle w:val="Bezproreda"/>
      </w:pPr>
    </w:p>
    <w:p w:rsidRDefault="0015160F" w:rsidP="0015160F" w:rsidR="0015160F">
      <w:pPr>
        <w:pStyle w:val="Bezproreda"/>
      </w:pPr>
      <w:r>
        <w:t>48.Jarmila Orozović iz Končanice, Daruvarski Brestovac 225, OIB: 51414895220, u  iznosu od 407,00 kuna.</w:t>
      </w:r>
    </w:p>
    <w:p w:rsidRDefault="0015160F" w:rsidP="0015160F" w:rsidR="0015160F">
      <w:pPr>
        <w:pStyle w:val="Bezproreda"/>
      </w:pPr>
      <w:r>
        <w:t>Stečajni upravitelj priznaje potraživanje u cijelosti.</w:t>
      </w:r>
    </w:p>
    <w:p w:rsidRDefault="0015160F" w:rsidP="0015160F" w:rsidR="0015160F">
      <w:pPr>
        <w:pStyle w:val="Bezproreda"/>
      </w:pPr>
      <w:r>
        <w:t>Nitko od nazočnih vjerovnika ne osporava predmetnu tražbinu.</w:t>
      </w:r>
    </w:p>
    <w:p w:rsidRDefault="0015160F" w:rsidP="0015160F" w:rsidR="0015160F">
      <w:pPr>
        <w:pStyle w:val="Bezproreda"/>
      </w:pPr>
      <w:r>
        <w:t>Sutkinja konstatira da je potraživanje vjerovnika Jarmile Orozović iz Končanice , utvrđeno u iznosu od 407,00 kuna.</w:t>
      </w:r>
    </w:p>
    <w:p w:rsidRDefault="00DD4A76" w:rsidP="00CB43DE" w:rsidR="00DD4A76">
      <w:pPr>
        <w:pStyle w:val="Bezproreda"/>
      </w:pPr>
    </w:p>
    <w:p w:rsidRDefault="0015160F" w:rsidP="0015160F" w:rsidR="0015160F">
      <w:pPr>
        <w:pStyle w:val="Bezproreda"/>
      </w:pPr>
      <w:r>
        <w:t>49.Renata Pihir iz Daruvara, R. Boškovića 22, OIB: 56745584876, u  iznosu od 2.113,95 kuna.</w:t>
      </w:r>
    </w:p>
    <w:p w:rsidRDefault="0015160F" w:rsidP="0015160F" w:rsidR="0015160F">
      <w:pPr>
        <w:pStyle w:val="Bezproreda"/>
      </w:pPr>
      <w:r>
        <w:t>Stečajni upravitelj priznaje potraživanje u cijelosti.</w:t>
      </w:r>
    </w:p>
    <w:p w:rsidRDefault="0015160F" w:rsidP="0015160F" w:rsidR="0015160F">
      <w:pPr>
        <w:pStyle w:val="Bezproreda"/>
      </w:pPr>
      <w:r>
        <w:t>Nitko od nazočnih vjerovnika ne osporava predmetnu tražbinu.</w:t>
      </w:r>
    </w:p>
    <w:p w:rsidRDefault="0015160F" w:rsidP="0015160F" w:rsidR="0015160F">
      <w:pPr>
        <w:pStyle w:val="Bezproreda"/>
      </w:pPr>
      <w:r>
        <w:t>Sutkinja konstatira da je potraživanje vjerovnika Renate Pihir iz Daruvara , utvrđeno u iznosu od 2.113,95 kuna.</w:t>
      </w:r>
    </w:p>
    <w:p w:rsidRDefault="0015160F" w:rsidP="00CB43DE" w:rsidR="0015160F">
      <w:pPr>
        <w:pStyle w:val="Bezproreda"/>
      </w:pPr>
    </w:p>
    <w:p w:rsidRDefault="00CA03EA" w:rsidP="00CA03EA" w:rsidR="00CA03EA">
      <w:pPr>
        <w:pStyle w:val="Bezproreda"/>
      </w:pPr>
      <w:r>
        <w:t>50.Lidija Polenus iz Daruvara, Kopeček 4, OIB: 72861481366, u  iznosu od 393,97 kuna.</w:t>
      </w:r>
    </w:p>
    <w:p w:rsidRDefault="00CA03EA" w:rsidP="00CA03EA" w:rsidR="00CA03EA">
      <w:pPr>
        <w:pStyle w:val="Bezproreda"/>
      </w:pPr>
      <w:r>
        <w:t>Stečajni upravitelj priznaje potraživanje u cijelosti.</w:t>
      </w:r>
    </w:p>
    <w:p w:rsidRDefault="00CA03EA" w:rsidP="00CA03EA" w:rsidR="00CA03EA">
      <w:pPr>
        <w:pStyle w:val="Bezproreda"/>
      </w:pPr>
      <w:r>
        <w:t>Nitko od nazočnih vjerovnika ne osporava predmetnu tražbinu.</w:t>
      </w:r>
    </w:p>
    <w:p w:rsidRDefault="00CA03EA" w:rsidP="00CA03EA" w:rsidR="00CA03EA">
      <w:pPr>
        <w:pStyle w:val="Bezproreda"/>
      </w:pPr>
      <w:r>
        <w:t>Sutkinja konstatira da je potraživanje vjerovnika Lidije Polenus iz Daruvara , utvrđeno u iznosu od 393,97 kuna.</w:t>
      </w:r>
    </w:p>
    <w:p w:rsidRDefault="0015160F" w:rsidP="00CB43DE" w:rsidR="0015160F">
      <w:pPr>
        <w:pStyle w:val="Bezproreda"/>
      </w:pPr>
    </w:p>
    <w:p w:rsidRDefault="00CA03EA" w:rsidP="00CA03EA" w:rsidR="00CA03EA">
      <w:pPr>
        <w:pStyle w:val="Bezproreda"/>
      </w:pPr>
      <w:r>
        <w:t>51.Zdenka Putak iz Končanice, Dioš 38, OIB: 23265210488,  u  iznosu od 374,63 kuna.</w:t>
      </w:r>
    </w:p>
    <w:p w:rsidRDefault="00CA03EA" w:rsidP="00CA03EA" w:rsidR="00CA03EA">
      <w:pPr>
        <w:pStyle w:val="Bezproreda"/>
      </w:pPr>
      <w:r>
        <w:t>Stečajni upravitelj priznaje potraživanje u cijelosti.</w:t>
      </w:r>
    </w:p>
    <w:p w:rsidRDefault="00CA03EA" w:rsidP="00CA03EA" w:rsidR="00CA03EA">
      <w:pPr>
        <w:pStyle w:val="Bezproreda"/>
      </w:pPr>
      <w:r>
        <w:lastRenderedPageBreak/>
        <w:t>Nitko od nazočnih vjerovnika ne osporava predmetnu tražbinu.</w:t>
      </w:r>
    </w:p>
    <w:p w:rsidRDefault="00CA03EA" w:rsidP="00CA03EA" w:rsidR="00CA03EA">
      <w:pPr>
        <w:pStyle w:val="Bezproreda"/>
      </w:pPr>
      <w:r>
        <w:t>Sutkinja konstatira da je potraživanje vjerovnika Zdenke Putak  iz Končanice, utvrđeno u iznosu od 374,63 kuna.</w:t>
      </w:r>
    </w:p>
    <w:p w:rsidRDefault="0015160F" w:rsidP="00CB43DE" w:rsidR="0015160F">
      <w:pPr>
        <w:pStyle w:val="Bezproreda"/>
      </w:pPr>
    </w:p>
    <w:p w:rsidRDefault="007B50E1" w:rsidP="007B50E1" w:rsidR="007B50E1">
      <w:pPr>
        <w:pStyle w:val="Bezproreda"/>
      </w:pPr>
      <w:r>
        <w:t>52. Ljiljana Santo iz Daruvara, P. Preradovića 59, OIB: 49948405225, u  iznosu od 361,54 kuna.</w:t>
      </w:r>
    </w:p>
    <w:p w:rsidRDefault="007B50E1" w:rsidP="007B50E1" w:rsidR="007B50E1">
      <w:pPr>
        <w:pStyle w:val="Bezproreda"/>
      </w:pPr>
      <w:r>
        <w:t>Stečajni upravitelj priznaje potraživanje u cijelosti.</w:t>
      </w:r>
    </w:p>
    <w:p w:rsidRDefault="007B50E1" w:rsidP="007B50E1" w:rsidR="007B50E1">
      <w:pPr>
        <w:pStyle w:val="Bezproreda"/>
      </w:pPr>
      <w:r>
        <w:t>Nitko od nazočnih vjerovnika ne osporava predmetnu tražbinu.</w:t>
      </w:r>
    </w:p>
    <w:p w:rsidRDefault="007B50E1" w:rsidP="007B50E1" w:rsidR="007B50E1">
      <w:pPr>
        <w:pStyle w:val="Bezproreda"/>
      </w:pPr>
      <w:r>
        <w:t>Sutkinja konstatira da je potraživanje vjerovnika Ljiljane Santo iz Daruvara, utvrđeno u iznosu od 361,54 kuna.</w:t>
      </w:r>
    </w:p>
    <w:p w:rsidRDefault="0015160F" w:rsidP="00CB43DE" w:rsidR="0015160F">
      <w:pPr>
        <w:pStyle w:val="Bezproreda"/>
      </w:pPr>
    </w:p>
    <w:p w:rsidRDefault="007B50E1" w:rsidP="007B50E1" w:rsidR="007B50E1">
      <w:pPr>
        <w:pStyle w:val="Bezproreda"/>
      </w:pPr>
      <w:r>
        <w:t>53.Anita Sestrić iz Dežanovca, Gornji Sređani 18, OIB: 33645340394, u  iznosu od 393,97 kuna.</w:t>
      </w:r>
    </w:p>
    <w:p w:rsidRDefault="007B50E1" w:rsidP="007B50E1" w:rsidR="007B50E1">
      <w:pPr>
        <w:pStyle w:val="Bezproreda"/>
      </w:pPr>
      <w:r>
        <w:t>Stečajni upravitelj priznaje potraživanje u cijelosti.</w:t>
      </w:r>
    </w:p>
    <w:p w:rsidRDefault="007B50E1" w:rsidP="007B50E1" w:rsidR="007B50E1">
      <w:pPr>
        <w:pStyle w:val="Bezproreda"/>
      </w:pPr>
      <w:r>
        <w:t>Nitko od nazočnih vjerovnika ne osporava predmetnu tražbinu.</w:t>
      </w:r>
    </w:p>
    <w:p w:rsidRDefault="007B50E1" w:rsidP="007B50E1" w:rsidR="007B50E1">
      <w:pPr>
        <w:pStyle w:val="Bezproreda"/>
      </w:pPr>
      <w:r>
        <w:t xml:space="preserve">Sutkinja konstatira da je potraživanje vjerovnika </w:t>
      </w:r>
      <w:r w:rsidR="00AF31F4">
        <w:t>Ani</w:t>
      </w:r>
      <w:r>
        <w:t>t</w:t>
      </w:r>
      <w:r w:rsidR="00AF31F4">
        <w:t>e</w:t>
      </w:r>
      <w:r>
        <w:t xml:space="preserve"> Sestrić iz Dežanovca, utvrđeno u iznosu od 393,97 kuna.</w:t>
      </w:r>
    </w:p>
    <w:p w:rsidRDefault="007B50E1" w:rsidP="00CB43DE" w:rsidR="007B50E1">
      <w:pPr>
        <w:pStyle w:val="Bezproreda"/>
      </w:pPr>
    </w:p>
    <w:p w:rsidRDefault="007B50E1" w:rsidP="007B50E1" w:rsidR="007B50E1">
      <w:pPr>
        <w:pStyle w:val="Bezproreda"/>
      </w:pPr>
      <w:r>
        <w:t>54.Melita Slijepčević iz Daruvara, Matije Gupca 89, OIB: 61750850478, u  iznosu od 374,39 kuna.</w:t>
      </w:r>
    </w:p>
    <w:p w:rsidRDefault="007B50E1" w:rsidP="007B50E1" w:rsidR="007B50E1">
      <w:pPr>
        <w:pStyle w:val="Bezproreda"/>
      </w:pPr>
      <w:r>
        <w:t>Stečajni upravitelj priznaje potraživanje u cijelosti.</w:t>
      </w:r>
    </w:p>
    <w:p w:rsidRDefault="007B50E1" w:rsidP="007B50E1" w:rsidR="007B50E1">
      <w:pPr>
        <w:pStyle w:val="Bezproreda"/>
      </w:pPr>
      <w:r>
        <w:t>Nitko od nazočnih vjerovnika ne osporava predmetnu tražbinu.</w:t>
      </w:r>
    </w:p>
    <w:p w:rsidRDefault="007B50E1" w:rsidP="007B50E1" w:rsidR="007B50E1">
      <w:pPr>
        <w:pStyle w:val="Bezproreda"/>
      </w:pPr>
      <w:r>
        <w:t>Sutkinja konstatira da je potraživanje vjerovnika Melite Slijepčević iz Daruvara, utvrđeno u iznosu od 374,39 kuna.</w:t>
      </w:r>
    </w:p>
    <w:p w:rsidRDefault="0015160F" w:rsidP="00CB43DE" w:rsidR="0015160F">
      <w:pPr>
        <w:pStyle w:val="Bezproreda"/>
      </w:pPr>
    </w:p>
    <w:p w:rsidRDefault="00AF31F4" w:rsidP="00AF31F4" w:rsidR="00AF31F4">
      <w:pPr>
        <w:pStyle w:val="Bezproreda"/>
      </w:pPr>
      <w:r>
        <w:t xml:space="preserve">55. </w:t>
      </w:r>
      <w:r w:rsidR="00B147F4">
        <w:t>Jirina Vašek iz Daruvara</w:t>
      </w:r>
      <w:r>
        <w:t>,</w:t>
      </w:r>
      <w:r w:rsidR="00B147F4">
        <w:t xml:space="preserve"> Ljudevit Selo 52, OIB: 59520827511,</w:t>
      </w:r>
      <w:r>
        <w:t xml:space="preserve"> u  iznosu od 3</w:t>
      </w:r>
      <w:r w:rsidR="00B147F4">
        <w:t>74,39</w:t>
      </w:r>
      <w:r>
        <w:t xml:space="preserve"> kuna.</w:t>
      </w:r>
    </w:p>
    <w:p w:rsidRDefault="00AF31F4" w:rsidP="00AF31F4" w:rsidR="00AF31F4">
      <w:pPr>
        <w:pStyle w:val="Bezproreda"/>
      </w:pPr>
      <w:r>
        <w:t>Stečajni upravitelj priznaje potraživanje u cijelosti.</w:t>
      </w:r>
    </w:p>
    <w:p w:rsidRDefault="00AF31F4" w:rsidP="00AF31F4" w:rsidR="00AF31F4">
      <w:pPr>
        <w:pStyle w:val="Bezproreda"/>
      </w:pPr>
      <w:r>
        <w:t>Nitko od nazočnih vjerovnika ne osporava predmetnu tražbinu.</w:t>
      </w:r>
    </w:p>
    <w:p w:rsidRDefault="00AF31F4" w:rsidP="00AF31F4" w:rsidR="00AF31F4">
      <w:pPr>
        <w:pStyle w:val="Bezproreda"/>
      </w:pPr>
      <w:r>
        <w:t xml:space="preserve">Sutkinja konstatira da je potraživanje vjerovnika </w:t>
      </w:r>
      <w:r w:rsidR="00B147F4">
        <w:t>Jirine Vašek</w:t>
      </w:r>
      <w:r>
        <w:t xml:space="preserve"> iz Daruvara, utvrđeno u iznosu od 3</w:t>
      </w:r>
      <w:r w:rsidR="00B147F4">
        <w:t>74,39</w:t>
      </w:r>
      <w:r>
        <w:t xml:space="preserve"> kuna.</w:t>
      </w:r>
    </w:p>
    <w:p w:rsidRDefault="007B50E1" w:rsidP="00CB43DE" w:rsidR="007B50E1">
      <w:pPr>
        <w:pStyle w:val="Bezproreda"/>
      </w:pPr>
    </w:p>
    <w:p w:rsidRDefault="00234ACB" w:rsidP="00234ACB" w:rsidR="00234ACB">
      <w:pPr>
        <w:pStyle w:val="Bezproreda"/>
      </w:pPr>
      <w:r>
        <w:t>56. Mirela Vid iz Daruvara, Poljane 2, OIB. 34087035225, u  iznosu od 374,39 kuna.</w:t>
      </w:r>
    </w:p>
    <w:p w:rsidRDefault="00234ACB" w:rsidP="00234ACB" w:rsidR="00234ACB">
      <w:pPr>
        <w:pStyle w:val="Bezproreda"/>
      </w:pPr>
      <w:r>
        <w:t>Stečajni upravitelj priznaje potraživanje u cijelosti.</w:t>
      </w:r>
    </w:p>
    <w:p w:rsidRDefault="00234ACB" w:rsidP="00234ACB" w:rsidR="00234ACB">
      <w:pPr>
        <w:pStyle w:val="Bezproreda"/>
      </w:pPr>
      <w:r>
        <w:t>Nitko od nazočnih vjerovnika ne osporava predmetnu tražbinu.</w:t>
      </w:r>
    </w:p>
    <w:p w:rsidRDefault="00234ACB" w:rsidP="00234ACB" w:rsidR="00234ACB">
      <w:pPr>
        <w:pStyle w:val="Bezproreda"/>
      </w:pPr>
      <w:r>
        <w:t>Sutkinja konstatira da je potraživanje vjerovnika Mirele Vid iz Daruvara, utvrđeno u iznosu od 374,39 kuna.</w:t>
      </w:r>
    </w:p>
    <w:p w:rsidRDefault="007B50E1" w:rsidP="00CB43DE" w:rsidR="007B50E1">
      <w:pPr>
        <w:pStyle w:val="Bezproreda"/>
      </w:pPr>
    </w:p>
    <w:p w:rsidRDefault="00234ACB" w:rsidP="00234ACB" w:rsidR="00234ACB">
      <w:pPr>
        <w:pStyle w:val="Bezproreda"/>
      </w:pPr>
      <w:r>
        <w:t>57.Drahuška Vondra iz Daruvara, P. Štefanovića 15, OIB: 32867052458, u  iznosu od 369,16 kuna.</w:t>
      </w:r>
    </w:p>
    <w:p w:rsidRDefault="00234ACB" w:rsidP="00234ACB" w:rsidR="00234ACB">
      <w:pPr>
        <w:pStyle w:val="Bezproreda"/>
      </w:pPr>
      <w:r>
        <w:t>Stečajni upravitelj priznaje potraživanje u cijelosti.</w:t>
      </w:r>
    </w:p>
    <w:p w:rsidRDefault="00234ACB" w:rsidP="00234ACB" w:rsidR="00234ACB">
      <w:pPr>
        <w:pStyle w:val="Bezproreda"/>
      </w:pPr>
      <w:r>
        <w:t>Nitko od nazočnih vjerovnika ne osporava predmetnu tražbinu.</w:t>
      </w:r>
    </w:p>
    <w:p w:rsidRDefault="00234ACB" w:rsidP="00234ACB" w:rsidR="00234ACB">
      <w:pPr>
        <w:pStyle w:val="Bezproreda"/>
      </w:pPr>
      <w:r>
        <w:t>Sutkinja konstatira da je potraživanje vjerovnika Drahuške Vondra iz Daruvara, utvrđeno u iznosu od 369,16 kuna.</w:t>
      </w:r>
    </w:p>
    <w:p w:rsidRDefault="00234ACB" w:rsidP="00CB43DE" w:rsidR="00234ACB">
      <w:pPr>
        <w:pStyle w:val="Bezproreda"/>
      </w:pPr>
    </w:p>
    <w:p w:rsidRDefault="00234ACB" w:rsidP="00234ACB" w:rsidR="00234ACB">
      <w:pPr>
        <w:pStyle w:val="Bezproreda"/>
      </w:pPr>
      <w:r>
        <w:t>58.Marija Žagar iz Daruvara, Ulica Lipa 40, OIB: 76563658769, u  iznosu od 393,97 kuna.</w:t>
      </w:r>
    </w:p>
    <w:p w:rsidRDefault="00234ACB" w:rsidP="00234ACB" w:rsidR="00234ACB">
      <w:pPr>
        <w:pStyle w:val="Bezproreda"/>
      </w:pPr>
      <w:r>
        <w:t>Stečajni upravitelj priznaje potraživanje u cijelosti.</w:t>
      </w:r>
    </w:p>
    <w:p w:rsidRDefault="00234ACB" w:rsidP="00234ACB" w:rsidR="00234ACB">
      <w:pPr>
        <w:pStyle w:val="Bezproreda"/>
      </w:pPr>
      <w:r>
        <w:t>Nitko od nazočnih vjerovnika ne osporava predmetnu tražbinu.</w:t>
      </w:r>
    </w:p>
    <w:p w:rsidRDefault="00234ACB" w:rsidP="00234ACB" w:rsidR="00234ACB">
      <w:pPr>
        <w:pStyle w:val="Bezproreda"/>
      </w:pPr>
      <w:r>
        <w:t>Sutkinja konstatira da je potraživanje vjerovnika Marije Žagar iz Daruvara, utvrđeno u iznosu od 393,97 kuna.</w:t>
      </w:r>
    </w:p>
    <w:p w:rsidRDefault="007B50E1" w:rsidP="00CB43DE" w:rsidR="007B50E1">
      <w:pPr>
        <w:pStyle w:val="Bezproreda"/>
      </w:pPr>
    </w:p>
    <w:p w:rsidRDefault="00234ACB" w:rsidP="00234ACB" w:rsidR="00234ACB">
      <w:pPr>
        <w:pStyle w:val="Bezproreda"/>
      </w:pPr>
      <w:r>
        <w:t>59.Davorka Pokorni iz Daruvara, Bjelovarska 72, OIB: 87561859887, u  iznosu od 360,83 kuna.</w:t>
      </w:r>
    </w:p>
    <w:p w:rsidRDefault="00234ACB" w:rsidP="00234ACB" w:rsidR="00234ACB">
      <w:pPr>
        <w:pStyle w:val="Bezproreda"/>
      </w:pPr>
      <w:r>
        <w:t>Stečajni upravitelj priznaje potraživanje u cijelosti.</w:t>
      </w:r>
    </w:p>
    <w:p w:rsidRDefault="00234ACB" w:rsidP="00234ACB" w:rsidR="00234ACB">
      <w:pPr>
        <w:pStyle w:val="Bezproreda"/>
      </w:pPr>
      <w:r>
        <w:t>Nitko od nazočnih vjerovnika ne osporava predmetnu tražbinu.</w:t>
      </w:r>
    </w:p>
    <w:p w:rsidRDefault="00234ACB" w:rsidP="00234ACB" w:rsidR="00234ACB">
      <w:pPr>
        <w:pStyle w:val="Bezproreda"/>
      </w:pPr>
      <w:r>
        <w:t>Sutkinja konstatira da je potraživanje vjerovnika Davorke Pokorni iz Daruvara, utvrđeno u iznosu od 360,83 kuna.</w:t>
      </w:r>
    </w:p>
    <w:p w:rsidRDefault="007B50E1" w:rsidP="00CB43DE" w:rsidR="007B50E1">
      <w:pPr>
        <w:pStyle w:val="Bezproreda"/>
      </w:pPr>
    </w:p>
    <w:p w:rsidRDefault="005A7D77" w:rsidP="005A7D77" w:rsidR="005A7D77">
      <w:pPr>
        <w:pStyle w:val="Bezproreda"/>
      </w:pPr>
      <w:r>
        <w:lastRenderedPageBreak/>
        <w:t>60.Valerija Hubinka iz Daruvara, Rujanskih žrtava 83, OIB: 97829568520, u  iznosu od 374,40 kuna.</w:t>
      </w:r>
    </w:p>
    <w:p w:rsidRDefault="005A7D77" w:rsidP="005A7D77" w:rsidR="005A7D77">
      <w:pPr>
        <w:pStyle w:val="Bezproreda"/>
      </w:pPr>
      <w:r>
        <w:t>Stečajni upravitelj priznaje potraživanje u cijelosti.</w:t>
      </w:r>
    </w:p>
    <w:p w:rsidRDefault="005A7D77" w:rsidP="005A7D77" w:rsidR="005A7D77">
      <w:pPr>
        <w:pStyle w:val="Bezproreda"/>
      </w:pPr>
      <w:r>
        <w:t>Nitko od nazočnih vjerovnika ne osporava predmetnu tražbinu.</w:t>
      </w:r>
    </w:p>
    <w:p w:rsidRDefault="005A7D77" w:rsidP="005A7D77" w:rsidR="005A7D77">
      <w:pPr>
        <w:pStyle w:val="Bezproreda"/>
      </w:pPr>
      <w:r>
        <w:t>Sutkinja konstatira da je potraživanje vjerovnika Valerije Hubinka  iz Daruvara, utvrđeno u iznosu od 374,40 kuna.</w:t>
      </w:r>
    </w:p>
    <w:p w:rsidRDefault="005A7D77" w:rsidP="00CB43DE" w:rsidR="005A7D77">
      <w:pPr>
        <w:pStyle w:val="Bezproreda"/>
      </w:pPr>
    </w:p>
    <w:p w:rsidRDefault="005A7D77" w:rsidP="005A7D77" w:rsidR="005A7D77">
      <w:pPr>
        <w:pStyle w:val="Bezproreda"/>
      </w:pPr>
      <w:r>
        <w:t>61.Ruža Janda iz Daruvara, Mlinovi 4 a, OIB: 72556936483,  u  iznosu od 14,39 kuna.</w:t>
      </w:r>
    </w:p>
    <w:p w:rsidRDefault="005A7D77" w:rsidP="005A7D77" w:rsidR="005A7D77">
      <w:pPr>
        <w:pStyle w:val="Bezproreda"/>
      </w:pPr>
      <w:r>
        <w:t>Stečajni upravitelj priznaje potraživanje u cijelosti.</w:t>
      </w:r>
    </w:p>
    <w:p w:rsidRDefault="005A7D77" w:rsidP="005A7D77" w:rsidR="005A7D77">
      <w:pPr>
        <w:pStyle w:val="Bezproreda"/>
      </w:pPr>
      <w:r>
        <w:t>Nitko od nazočnih vjerovnika ne osporava predmetnu tražbinu.</w:t>
      </w:r>
    </w:p>
    <w:p w:rsidRDefault="005A7D77" w:rsidP="005A7D77" w:rsidR="005A7D77">
      <w:pPr>
        <w:pStyle w:val="Bezproreda"/>
      </w:pPr>
      <w:r>
        <w:t>Sutkinja konstatira da je potraživanje vjerovnika Ruže Janda iz Daruvara, utvrđeno u iznosu od 14,39 kuna.</w:t>
      </w:r>
    </w:p>
    <w:p w:rsidRDefault="005A7D77" w:rsidP="00CB43DE" w:rsidR="005A7D77">
      <w:pPr>
        <w:pStyle w:val="Bezproreda"/>
      </w:pPr>
    </w:p>
    <w:p w:rsidRDefault="005A7D77" w:rsidP="005A7D77" w:rsidR="005A7D77">
      <w:pPr>
        <w:pStyle w:val="Bezproreda"/>
      </w:pPr>
      <w:r>
        <w:t>62.Marina Polak iz Daruvara, Hrvatskih branitelja 64, OIB: 95919474141, u  iznosu od 14,39 kuna.</w:t>
      </w:r>
    </w:p>
    <w:p w:rsidRDefault="005A7D77" w:rsidP="005A7D77" w:rsidR="005A7D77">
      <w:pPr>
        <w:pStyle w:val="Bezproreda"/>
      </w:pPr>
      <w:r>
        <w:t>Stečajni upravitelj priznaje potraživanje u cijelosti.</w:t>
      </w:r>
    </w:p>
    <w:p w:rsidRDefault="005A7D77" w:rsidP="005A7D77" w:rsidR="005A7D77">
      <w:pPr>
        <w:pStyle w:val="Bezproreda"/>
      </w:pPr>
      <w:r>
        <w:t>Nitko od nazočnih vjerovnika ne osporava predmetnu tražbinu.</w:t>
      </w:r>
    </w:p>
    <w:p w:rsidRDefault="005A7D77" w:rsidP="005A7D77" w:rsidR="005A7D77">
      <w:pPr>
        <w:pStyle w:val="Bezproreda"/>
      </w:pPr>
      <w:r>
        <w:t>Sutkinja konstatira da je potraživanje vjerovnika Marine Polak iz Daruvara, utvrđeno u iznosu od 14,39 kuna.</w:t>
      </w:r>
    </w:p>
    <w:p w:rsidRDefault="005A7D77" w:rsidP="00CB43DE" w:rsidR="005A7D77">
      <w:pPr>
        <w:pStyle w:val="Bezproreda"/>
      </w:pPr>
    </w:p>
    <w:p w:rsidRDefault="00DE1454" w:rsidP="00DE1454" w:rsidR="00DE1454">
      <w:pPr>
        <w:pStyle w:val="Bezproreda"/>
      </w:pPr>
      <w:r>
        <w:t>63.Ankica Žarković iz Daruvara, Matije Gupca 40, OIB: 76098694440, u  iznosu od 26.221,84 kuna.</w:t>
      </w:r>
    </w:p>
    <w:p w:rsidRDefault="00DE1454" w:rsidP="00DE1454" w:rsidR="00DE1454">
      <w:pPr>
        <w:pStyle w:val="Bezproreda"/>
      </w:pPr>
      <w:r>
        <w:t>Stečajni upravitelj priznaje potraživanje u cijelosti.</w:t>
      </w:r>
    </w:p>
    <w:p w:rsidRDefault="00DE1454" w:rsidP="00DE1454" w:rsidR="00DE1454">
      <w:pPr>
        <w:pStyle w:val="Bezproreda"/>
      </w:pPr>
      <w:r>
        <w:t>Nitko od nazočnih vjerovnika ne osporava predmetnu tražbinu.</w:t>
      </w:r>
    </w:p>
    <w:p w:rsidRDefault="00DE1454" w:rsidP="00DE1454" w:rsidR="00DE1454">
      <w:pPr>
        <w:pStyle w:val="Bezproreda"/>
      </w:pPr>
      <w:r>
        <w:t>Sutkinja konstatira da je potraživanje vjerovnika Ankice Žarković iz Daruvara, utvrđeno u iznosu od 26.221,84 kuna.</w:t>
      </w:r>
    </w:p>
    <w:p w:rsidRDefault="005A7D77" w:rsidP="00CB43DE" w:rsidR="005A7D77">
      <w:pPr>
        <w:pStyle w:val="Bezproreda"/>
      </w:pPr>
    </w:p>
    <w:p w:rsidRDefault="00DE1454" w:rsidP="00DE1454" w:rsidR="00DE1454">
      <w:pPr>
        <w:pStyle w:val="Bezproreda"/>
      </w:pPr>
      <w:r>
        <w:t>64.Sanja Holubek iz Daruvara, Reljkovićeva 11, OIB: 03108909368, u  iznosu od 27.054,60 kuna.</w:t>
      </w:r>
    </w:p>
    <w:p w:rsidRDefault="00DE1454" w:rsidP="00DE1454" w:rsidR="00DE1454">
      <w:pPr>
        <w:pStyle w:val="Bezproreda"/>
      </w:pPr>
      <w:r>
        <w:t>Stečajni upravitelj priznaje potraživanje u cijelosti.</w:t>
      </w:r>
    </w:p>
    <w:p w:rsidRDefault="00DE1454" w:rsidP="00DE1454" w:rsidR="00DE1454">
      <w:pPr>
        <w:pStyle w:val="Bezproreda"/>
      </w:pPr>
      <w:r>
        <w:t>Nitko od nazočnih vjerovnika ne osporava predmetnu tražbinu.</w:t>
      </w:r>
    </w:p>
    <w:p w:rsidRDefault="00DE1454" w:rsidP="00DE1454" w:rsidR="00DE1454">
      <w:pPr>
        <w:pStyle w:val="Bezproreda"/>
      </w:pPr>
      <w:r>
        <w:t>Sutkinja konstatira da je potraživanje vjerovnika Sanje Holubek iz Daruvara, utvrđeno u iznosu od 27.054,60 kuna.</w:t>
      </w:r>
    </w:p>
    <w:p w:rsidRDefault="005A7D77" w:rsidP="00CB43DE" w:rsidR="005A7D77">
      <w:pPr>
        <w:pStyle w:val="Bezproreda"/>
      </w:pPr>
    </w:p>
    <w:p w:rsidRDefault="00DE1454" w:rsidP="00DE1454" w:rsidR="00DE1454">
      <w:pPr>
        <w:pStyle w:val="Bezproreda"/>
      </w:pPr>
      <w:r>
        <w:t>65.Zdenka Stehno iz Daruvara, I. Gundulića 50, OIB: 57000023972, u  iznosu od 29.943,54 kuna.</w:t>
      </w:r>
    </w:p>
    <w:p w:rsidRDefault="00DE1454" w:rsidP="00DE1454" w:rsidR="00DE1454">
      <w:pPr>
        <w:pStyle w:val="Bezproreda"/>
      </w:pPr>
      <w:r>
        <w:t>Stečajni upravitelj priznaje potraživanje u cijelosti.</w:t>
      </w:r>
    </w:p>
    <w:p w:rsidRDefault="00DE1454" w:rsidP="00DE1454" w:rsidR="00DE1454">
      <w:pPr>
        <w:pStyle w:val="Bezproreda"/>
      </w:pPr>
      <w:r>
        <w:t>Nitko od nazočnih vjerovnika ne osporava predmetnu tražbinu.</w:t>
      </w:r>
    </w:p>
    <w:p w:rsidRDefault="00DE1454" w:rsidP="00DE1454" w:rsidR="00DE1454">
      <w:pPr>
        <w:pStyle w:val="Bezproreda"/>
      </w:pPr>
      <w:r>
        <w:t>Sutkinja konstatira da je potraživanje vjerovnika Zdenke Stehno iz Daruvara, utvrđeno u iznosu od 29.943,54 kuna.</w:t>
      </w:r>
    </w:p>
    <w:p w:rsidRDefault="005A7D77" w:rsidP="00CB43DE" w:rsidR="005A7D77">
      <w:pPr>
        <w:pStyle w:val="Bezproreda"/>
      </w:pPr>
    </w:p>
    <w:p w:rsidRDefault="00DE1454" w:rsidP="00DE1454" w:rsidR="00DE1454">
      <w:pPr>
        <w:pStyle w:val="Bezproreda"/>
      </w:pPr>
      <w:r>
        <w:t>66.</w:t>
      </w:r>
      <w:r w:rsidR="00F67FB2">
        <w:t>Ankica Komuškić iz Daruvara, Vinogradska cesta 37, OIB: 00636183367, u  iznosu od 27.805,71</w:t>
      </w:r>
      <w:r>
        <w:t xml:space="preserve"> kuna.</w:t>
      </w:r>
    </w:p>
    <w:p w:rsidRDefault="00DE1454" w:rsidP="00DE1454" w:rsidR="00DE1454">
      <w:pPr>
        <w:pStyle w:val="Bezproreda"/>
      </w:pPr>
      <w:r>
        <w:t>Stečajni upravitelj priznaje potraživanje u cijelosti.</w:t>
      </w:r>
    </w:p>
    <w:p w:rsidRDefault="00DE1454" w:rsidP="00DE1454" w:rsidR="00DE1454">
      <w:pPr>
        <w:pStyle w:val="Bezproreda"/>
      </w:pPr>
      <w:r>
        <w:t>Nitko od nazočnih vjerovnika ne osporava predmetnu tražbinu.</w:t>
      </w:r>
    </w:p>
    <w:p w:rsidRDefault="00DE1454" w:rsidP="00DE1454" w:rsidR="00DE1454">
      <w:pPr>
        <w:pStyle w:val="Bezproreda"/>
      </w:pPr>
      <w:r>
        <w:t>Sutkinja konstatira da je potraživanje</w:t>
      </w:r>
      <w:r w:rsidR="00F67FB2">
        <w:t xml:space="preserve"> vjerovnika Ankice Komuškić</w:t>
      </w:r>
      <w:r>
        <w:t xml:space="preserve"> iz Daruv</w:t>
      </w:r>
      <w:r w:rsidR="00F67FB2">
        <w:t>ara, utvrđeno u iznosu od 27.805,71</w:t>
      </w:r>
      <w:r>
        <w:t xml:space="preserve"> kuna.</w:t>
      </w:r>
    </w:p>
    <w:p w:rsidRDefault="005A7D77" w:rsidP="00CB43DE" w:rsidR="005A7D77">
      <w:pPr>
        <w:pStyle w:val="Bezproreda"/>
      </w:pPr>
    </w:p>
    <w:p w:rsidRDefault="00887159" w:rsidP="00F67FB2" w:rsidR="00F67FB2">
      <w:pPr>
        <w:pStyle w:val="Bezproreda"/>
      </w:pPr>
      <w:r>
        <w:t>67</w:t>
      </w:r>
      <w:r w:rsidR="00F67FB2">
        <w:t>.</w:t>
      </w:r>
      <w:r>
        <w:t>Snježana Selihar iz Daruvara, Lj. Posavskog 53, OIB: 64009548955, u  iznosu od 28.954,90</w:t>
      </w:r>
      <w:r w:rsidR="00F67FB2">
        <w:t xml:space="preserve"> kuna.</w:t>
      </w:r>
    </w:p>
    <w:p w:rsidRDefault="00F67FB2" w:rsidP="00F67FB2" w:rsidR="00F67FB2">
      <w:pPr>
        <w:pStyle w:val="Bezproreda"/>
      </w:pPr>
      <w:r>
        <w:t>Stečajni upravitelj priznaje potraživanje u cijelosti.</w:t>
      </w:r>
    </w:p>
    <w:p w:rsidRDefault="00F67FB2" w:rsidP="00F67FB2" w:rsidR="00F67FB2">
      <w:pPr>
        <w:pStyle w:val="Bezproreda"/>
      </w:pPr>
      <w:r>
        <w:t>Nitko od nazočnih vjerovnika ne osporava predmetnu tražbinu.</w:t>
      </w:r>
    </w:p>
    <w:p w:rsidRDefault="00F67FB2" w:rsidP="00F67FB2" w:rsidR="00F67FB2">
      <w:pPr>
        <w:pStyle w:val="Bezproreda"/>
      </w:pPr>
      <w:r>
        <w:t>Sutkinja konstatira da je potraživanje</w:t>
      </w:r>
      <w:r w:rsidR="00887159">
        <w:t xml:space="preserve"> vjerovnika Snježane Selihar</w:t>
      </w:r>
      <w:r>
        <w:t xml:space="preserve"> iz Daruv</w:t>
      </w:r>
      <w:r w:rsidR="00887159">
        <w:t>ara, utvrđeno u iznosu od 28.954,90</w:t>
      </w:r>
      <w:r>
        <w:t xml:space="preserve"> kuna.</w:t>
      </w:r>
    </w:p>
    <w:p w:rsidRDefault="005A7D77" w:rsidP="00CB43DE" w:rsidR="005A7D77">
      <w:pPr>
        <w:pStyle w:val="Bezproreda"/>
      </w:pPr>
    </w:p>
    <w:p w:rsidRDefault="00887159" w:rsidP="00887159" w:rsidR="00887159">
      <w:pPr>
        <w:pStyle w:val="Bezproreda"/>
      </w:pPr>
      <w:r>
        <w:t>68.Snježana Pitanti iz Daruvara, Strma ulica 26, OIB: 26476421001, u  iznosu od 28.146,15 kuna.</w:t>
      </w:r>
    </w:p>
    <w:p w:rsidRDefault="00887159" w:rsidP="00887159" w:rsidR="00887159">
      <w:pPr>
        <w:pStyle w:val="Bezproreda"/>
      </w:pPr>
      <w:r>
        <w:t>Stečajni upravitelj priznaje potraživanje u cijelosti.</w:t>
      </w:r>
    </w:p>
    <w:p w:rsidRDefault="00887159" w:rsidP="00887159" w:rsidR="00887159">
      <w:pPr>
        <w:pStyle w:val="Bezproreda"/>
      </w:pPr>
      <w:r>
        <w:t>Nitko od nazočnih vjerovnika ne osporava predmetnu tražbinu.</w:t>
      </w:r>
    </w:p>
    <w:p w:rsidRDefault="00887159" w:rsidP="00887159" w:rsidR="00887159">
      <w:pPr>
        <w:pStyle w:val="Bezproreda"/>
      </w:pPr>
      <w:r>
        <w:lastRenderedPageBreak/>
        <w:t>Sutkinja konstatira da je potraživanje vjerovnika Snježane Pitanti  iz Daruvara, utvrđeno u iznosu od 28.146,15 kuna.</w:t>
      </w:r>
    </w:p>
    <w:p w:rsidRDefault="00887159" w:rsidP="00CB43DE" w:rsidR="00887159">
      <w:pPr>
        <w:pStyle w:val="Bezproreda"/>
      </w:pPr>
    </w:p>
    <w:p w:rsidRDefault="00887159" w:rsidP="00887159" w:rsidR="00887159">
      <w:pPr>
        <w:pStyle w:val="Bezproreda"/>
      </w:pPr>
      <w:r>
        <w:t>69.</w:t>
      </w:r>
      <w:r w:rsidR="00E15EA1">
        <w:t>Marija Husak iz Daruvara, Vinogradska cesta 104, OIB: 30592966773, u  iznosu od 28.272,59</w:t>
      </w:r>
      <w:r>
        <w:t xml:space="preserve"> kuna.</w:t>
      </w:r>
    </w:p>
    <w:p w:rsidRDefault="00887159" w:rsidP="00887159" w:rsidR="00887159">
      <w:pPr>
        <w:pStyle w:val="Bezproreda"/>
      </w:pPr>
      <w:r>
        <w:t>Stečajni upravitelj priznaje potraživanje u cijelosti.</w:t>
      </w:r>
    </w:p>
    <w:p w:rsidRDefault="00887159" w:rsidP="00887159" w:rsidR="00887159">
      <w:pPr>
        <w:pStyle w:val="Bezproreda"/>
      </w:pPr>
      <w:r>
        <w:t>Nitko od nazočnih vjerovnika ne osporava predmetnu tražbinu.</w:t>
      </w:r>
    </w:p>
    <w:p w:rsidRDefault="00887159" w:rsidP="00887159" w:rsidR="00887159">
      <w:pPr>
        <w:pStyle w:val="Bezproreda"/>
      </w:pPr>
      <w:r>
        <w:t>Sutkinja konstatira da je potraživanje</w:t>
      </w:r>
      <w:r w:rsidR="00E15EA1">
        <w:t xml:space="preserve"> vjerovnika Marije Husak</w:t>
      </w:r>
      <w:r>
        <w:t xml:space="preserve"> iz Daruv</w:t>
      </w:r>
      <w:r w:rsidR="00E15EA1">
        <w:t>ara, utvrđeno u iznosu od 28.272,59</w:t>
      </w:r>
      <w:r>
        <w:t xml:space="preserve"> kuna.</w:t>
      </w:r>
    </w:p>
    <w:p w:rsidRDefault="00F67FB2" w:rsidP="00CB43DE" w:rsidR="00F67FB2">
      <w:pPr>
        <w:pStyle w:val="Bezproreda"/>
      </w:pPr>
    </w:p>
    <w:p w:rsidRDefault="00E15EA1" w:rsidP="00E15EA1" w:rsidR="00E15EA1">
      <w:pPr>
        <w:pStyle w:val="Bezproreda"/>
      </w:pPr>
      <w:r>
        <w:t>70.Štefica Nemec iz Daruvara, E. Kumičića 20, OIB: 52125054634, u  iznosu od 18.940,35 kuna.</w:t>
      </w:r>
    </w:p>
    <w:p w:rsidRDefault="00E15EA1" w:rsidP="00E15EA1" w:rsidR="00E15EA1">
      <w:pPr>
        <w:pStyle w:val="Bezproreda"/>
      </w:pPr>
      <w:r>
        <w:t>Stečajni upravitelj priznaje potraživanje u cijelosti.</w:t>
      </w:r>
    </w:p>
    <w:p w:rsidRDefault="00E15EA1" w:rsidP="00E15EA1" w:rsidR="00E15EA1">
      <w:pPr>
        <w:pStyle w:val="Bezproreda"/>
      </w:pPr>
      <w:r>
        <w:t>Nitko od nazočnih vjerovnika ne osporava predmetnu tražbinu.</w:t>
      </w:r>
    </w:p>
    <w:p w:rsidRDefault="00E15EA1" w:rsidP="00E15EA1" w:rsidR="00E15EA1">
      <w:pPr>
        <w:pStyle w:val="Bezproreda"/>
      </w:pPr>
      <w:r>
        <w:t>Sutkinja konstatira da je potraživanje vjerovnika Štefice Nemec iz Daruvara, utvrđeno u iznosu od 18.940,35 kuna.</w:t>
      </w:r>
    </w:p>
    <w:p w:rsidRDefault="00F67FB2" w:rsidP="00CB43DE" w:rsidR="00F67FB2">
      <w:pPr>
        <w:pStyle w:val="Bezproreda"/>
      </w:pPr>
    </w:p>
    <w:p w:rsidRDefault="00E15EA1" w:rsidP="00E15EA1" w:rsidR="00E15EA1">
      <w:pPr>
        <w:pStyle w:val="Bezproreda"/>
      </w:pPr>
      <w:r>
        <w:t>71.Vesna Anđal iz Daruvara, S. Radića 3, OIB: 60177822601, u  iznosu od 22.395,53 kuna.</w:t>
      </w:r>
    </w:p>
    <w:p w:rsidRDefault="00E15EA1" w:rsidP="00E15EA1" w:rsidR="00E15EA1">
      <w:pPr>
        <w:pStyle w:val="Bezproreda"/>
      </w:pPr>
      <w:r>
        <w:t>Stečajni upravitelj priznaje potraživanje u cijelosti.</w:t>
      </w:r>
    </w:p>
    <w:p w:rsidRDefault="00E15EA1" w:rsidP="00E15EA1" w:rsidR="00E15EA1">
      <w:pPr>
        <w:pStyle w:val="Bezproreda"/>
      </w:pPr>
      <w:r>
        <w:t>Nitko od nazočnih vjerovnika ne osporava predmetnu tražbinu.</w:t>
      </w:r>
    </w:p>
    <w:p w:rsidRDefault="00E15EA1" w:rsidP="00E15EA1" w:rsidR="00E15EA1">
      <w:pPr>
        <w:pStyle w:val="Bezproreda"/>
      </w:pPr>
      <w:r>
        <w:t>Sutkinja konstatira da je potraživanje vjerovnika Vesne Anđal iz Daruvara, utvrđeno u iznosu od 22.395,53 kuna.</w:t>
      </w:r>
    </w:p>
    <w:p w:rsidRDefault="00F67FB2" w:rsidP="00CB43DE" w:rsidR="00F67FB2">
      <w:pPr>
        <w:pStyle w:val="Bezproreda"/>
      </w:pPr>
    </w:p>
    <w:p w:rsidRDefault="00E15EA1" w:rsidP="00E15EA1" w:rsidR="00E15EA1">
      <w:pPr>
        <w:pStyle w:val="Bezproreda"/>
      </w:pPr>
      <w:r>
        <w:t>72.Dubravka Macek iz Daruvara, Rujanskih žrtava 76, OIB: 16873965640, u  iznosu od 19.119,53 kuna.</w:t>
      </w:r>
    </w:p>
    <w:p w:rsidRDefault="00E15EA1" w:rsidP="00E15EA1" w:rsidR="00E15EA1">
      <w:pPr>
        <w:pStyle w:val="Bezproreda"/>
      </w:pPr>
      <w:r>
        <w:t>Stečajni upravitelj priznaje potraživanje u cijelosti.</w:t>
      </w:r>
    </w:p>
    <w:p w:rsidRDefault="00E15EA1" w:rsidP="00E15EA1" w:rsidR="00E15EA1">
      <w:pPr>
        <w:pStyle w:val="Bezproreda"/>
      </w:pPr>
      <w:r>
        <w:t>Nitko od nazočnih vjerovnika ne osporava predmetnu tražbinu.</w:t>
      </w:r>
    </w:p>
    <w:p w:rsidRDefault="00E15EA1" w:rsidP="00E15EA1" w:rsidR="00E15EA1">
      <w:pPr>
        <w:pStyle w:val="Bezproreda"/>
      </w:pPr>
      <w:r>
        <w:t>Sutkinja konstatira da je potraživanje vjerovnika Dubravke Macekiz Daruvara, utvrđeno u iznosu od 19.119,53 kuna.</w:t>
      </w:r>
    </w:p>
    <w:p w:rsidRDefault="00F67FB2" w:rsidP="00CB43DE" w:rsidR="00F67FB2">
      <w:pPr>
        <w:pStyle w:val="Bezproreda"/>
      </w:pPr>
    </w:p>
    <w:p w:rsidRDefault="00E15EA1" w:rsidP="00E15EA1" w:rsidR="00E15EA1">
      <w:pPr>
        <w:pStyle w:val="Bezproreda"/>
      </w:pPr>
      <w:r>
        <w:t>73.Zvonko Klimeš iz Golubinjaka, Golubinjak 101, OIB: 56143510722, u  iznosu od 25.940,55 kuna.</w:t>
      </w:r>
    </w:p>
    <w:p w:rsidRDefault="00E15EA1" w:rsidP="00E15EA1" w:rsidR="00E15EA1">
      <w:pPr>
        <w:pStyle w:val="Bezproreda"/>
      </w:pPr>
      <w:r>
        <w:t>Stečajni upravitelj priznaje potraživanje u cijelosti.</w:t>
      </w:r>
    </w:p>
    <w:p w:rsidRDefault="00E15EA1" w:rsidP="00E15EA1" w:rsidR="00E15EA1">
      <w:pPr>
        <w:pStyle w:val="Bezproreda"/>
      </w:pPr>
      <w:r>
        <w:t>Nitko od nazočnih vjerovnika ne osporava predmetnu tražbinu.</w:t>
      </w:r>
    </w:p>
    <w:p w:rsidRDefault="00E15EA1" w:rsidP="00E15EA1" w:rsidR="00E15EA1">
      <w:pPr>
        <w:pStyle w:val="Bezproreda"/>
      </w:pPr>
      <w:r>
        <w:t>Sutkinja konstatira da je potraživanje vjerovnika Zvonka Klimeš iz Daruvara, utvrđeno u iznosu od 25.940,55 kuna.</w:t>
      </w:r>
    </w:p>
    <w:p w:rsidRDefault="00E15EA1" w:rsidP="00CB43DE" w:rsidR="00E15EA1">
      <w:pPr>
        <w:pStyle w:val="Bezproreda"/>
      </w:pPr>
    </w:p>
    <w:p w:rsidRDefault="00F3535D" w:rsidP="00F3535D" w:rsidR="00F3535D">
      <w:pPr>
        <w:pStyle w:val="Bezproreda"/>
      </w:pPr>
      <w:r>
        <w:t>74.Agencija za osiguranje radničkih potraživanja Zagreb, Frankopanska 11, OIB: 04323472109, u  iznosu od 627.231,69 kuna.</w:t>
      </w:r>
    </w:p>
    <w:p w:rsidRDefault="00F3535D" w:rsidP="00F3535D" w:rsidR="00F3535D">
      <w:pPr>
        <w:pStyle w:val="Bezproreda"/>
      </w:pPr>
      <w:r>
        <w:t>Stečajni upravitelj priznaje potraživanje u cijelosti.</w:t>
      </w:r>
    </w:p>
    <w:p w:rsidRDefault="00F3535D" w:rsidP="00F3535D" w:rsidR="00F3535D">
      <w:pPr>
        <w:pStyle w:val="Bezproreda"/>
      </w:pPr>
      <w:r>
        <w:t>Nitko od nazočnih vjerovnika ne osporava predmetnu tražbinu.</w:t>
      </w:r>
    </w:p>
    <w:p w:rsidRDefault="00F3535D" w:rsidP="00F3535D" w:rsidR="00F3535D">
      <w:pPr>
        <w:pStyle w:val="Bezproreda"/>
      </w:pPr>
      <w:r>
        <w:t>Sutkinja konstatira da je potraživanje vjerovnika Agencije za osigur</w:t>
      </w:r>
      <w:r w:rsidR="004E0E4B">
        <w:t>anje radničkih potraživanja Zag</w:t>
      </w:r>
      <w:r>
        <w:t>r</w:t>
      </w:r>
      <w:r w:rsidR="004E0E4B">
        <w:t>e</w:t>
      </w:r>
      <w:r>
        <w:t>b, utvrđeno u iznosu od 627.231,69 kuna.</w:t>
      </w:r>
    </w:p>
    <w:p w:rsidRDefault="00F67FB2" w:rsidP="00CB43DE" w:rsidR="00F67FB2">
      <w:pPr>
        <w:pStyle w:val="Bezproreda"/>
      </w:pPr>
    </w:p>
    <w:p w:rsidRDefault="003059CB" w:rsidP="003059CB" w:rsidR="003059CB">
      <w:pPr>
        <w:pStyle w:val="Bezproreda"/>
      </w:pPr>
      <w:r>
        <w:t>75.Republika Hrvatska, Min. financija, Porezna uprava Područni ured Bjelovar OIB: 18683136487, u  iznosu od 194.187,16 kuna.</w:t>
      </w:r>
    </w:p>
    <w:p w:rsidRDefault="003059CB" w:rsidP="003059CB" w:rsidR="003059CB">
      <w:pPr>
        <w:pStyle w:val="Bezproreda"/>
      </w:pPr>
      <w:r>
        <w:t>Stečajni upravitelj priznaje potraživanje u cijelosti.</w:t>
      </w:r>
    </w:p>
    <w:p w:rsidRDefault="003059CB" w:rsidP="003059CB" w:rsidR="003059CB">
      <w:pPr>
        <w:pStyle w:val="Bezproreda"/>
      </w:pPr>
      <w:r>
        <w:t>Nitko od nazočnih vjerovnika ne osporava predmetnu tražbinu.</w:t>
      </w:r>
    </w:p>
    <w:p w:rsidRDefault="003059CB" w:rsidP="003059CB" w:rsidR="003059CB">
      <w:pPr>
        <w:pStyle w:val="Bezproreda"/>
      </w:pPr>
      <w:r>
        <w:t>Sutkinja konstatira da je potraživanje vjerovnika RH, Min. fin. PU, Područni ured Bjelovar, utvrđeno u iznosu od 194.187,16 kuna.</w:t>
      </w:r>
    </w:p>
    <w:p w:rsidRDefault="003059CB" w:rsidP="00CB43DE" w:rsidR="003059CB">
      <w:pPr>
        <w:pStyle w:val="Bezproreda"/>
      </w:pPr>
    </w:p>
    <w:p w:rsidRDefault="003059CB" w:rsidP="00CB43DE" w:rsidR="003059CB">
      <w:pPr>
        <w:pStyle w:val="Bezproreda"/>
      </w:pPr>
    </w:p>
    <w:p w:rsidRDefault="001077BC" w:rsidP="00CB43DE" w:rsidR="001077BC">
      <w:pPr>
        <w:pStyle w:val="Bezproreda"/>
      </w:pPr>
      <w:r>
        <w:t xml:space="preserve">II Viši isplatni red: </w:t>
      </w:r>
    </w:p>
    <w:p w:rsidRDefault="001077BC" w:rsidP="00CB43DE" w:rsidR="001077BC">
      <w:pPr>
        <w:pStyle w:val="Bezproreda"/>
      </w:pPr>
    </w:p>
    <w:p w:rsidRDefault="004E0E4B" w:rsidP="00DD4A76" w:rsidR="00DD4A76">
      <w:pPr>
        <w:pStyle w:val="Bezproreda"/>
      </w:pPr>
      <w:r>
        <w:t>1</w:t>
      </w:r>
      <w:r w:rsidR="00DD4A76">
        <w:t>.</w:t>
      </w:r>
      <w:r>
        <w:t>Grad Daruvar Trg kralja Tomislava 14, OIB. 356</w:t>
      </w:r>
      <w:r w:rsidR="00733E7E">
        <w:t>88993528, u iznosu od 3.363,72</w:t>
      </w:r>
      <w:r w:rsidR="00DD4A76">
        <w:t xml:space="preserve"> kuna.</w:t>
      </w:r>
    </w:p>
    <w:p w:rsidRDefault="00DD4A76" w:rsidP="00DD4A76" w:rsidR="00DD4A76">
      <w:pPr>
        <w:pStyle w:val="Bezproreda"/>
      </w:pPr>
      <w:r>
        <w:lastRenderedPageBreak/>
        <w:t>Stečajni upravitelj priznaje potraživanje u cijelosti.</w:t>
      </w:r>
    </w:p>
    <w:p w:rsidRDefault="00DD4A76" w:rsidP="00DD4A76" w:rsidR="00DD4A76">
      <w:pPr>
        <w:pStyle w:val="Bezproreda"/>
      </w:pPr>
      <w:r>
        <w:t>Nitko od nazočnih vjerovnika ne osporava predmetnu tražbinu.</w:t>
      </w:r>
    </w:p>
    <w:p w:rsidRDefault="00DD4A76" w:rsidP="00DD4A76" w:rsidR="00DD4A76">
      <w:pPr>
        <w:pStyle w:val="Bezproreda"/>
      </w:pPr>
      <w:r>
        <w:t xml:space="preserve">Sutkinja konstatira da je potraživanje vjerovnika </w:t>
      </w:r>
      <w:r w:rsidR="00733E7E">
        <w:t>Grada Daruvar utvrđeno u iznosu od  3.363,72</w:t>
      </w:r>
      <w:r>
        <w:t xml:space="preserve"> kuna.</w:t>
      </w:r>
    </w:p>
    <w:p w:rsidRDefault="00DD4A76" w:rsidP="00DD4A76" w:rsidR="00DD4A76">
      <w:pPr>
        <w:pStyle w:val="Bezproreda"/>
      </w:pPr>
    </w:p>
    <w:p w:rsidRDefault="00733E7E" w:rsidP="00733E7E" w:rsidR="00733E7E">
      <w:pPr>
        <w:pStyle w:val="Bezproreda"/>
      </w:pPr>
      <w:r>
        <w:t>2.INA Industrija nafte d.d. Zagreb, Avenija V. Holjevca 10, OIB: 17759560625, u iznosu od 1.360,00 kuna.</w:t>
      </w:r>
    </w:p>
    <w:p w:rsidRDefault="00733E7E" w:rsidP="00733E7E" w:rsidR="00733E7E">
      <w:pPr>
        <w:pStyle w:val="Bezproreda"/>
      </w:pPr>
      <w:r>
        <w:t>Stečajni upravitelj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>Sutkinja konstatira da je potraživanje vjerovnika INE Industrije nafte d.d. Zagreb utvrđeno u iznosu od  1.360,00 kuna.</w:t>
      </w:r>
    </w:p>
    <w:p w:rsidRDefault="00CB43DE" w:rsidP="00B52BD7" w:rsidR="00CB43DE">
      <w:pPr>
        <w:pStyle w:val="Bezproreda"/>
      </w:pPr>
    </w:p>
    <w:p w:rsidRDefault="00733E7E" w:rsidP="00733E7E" w:rsidR="00733E7E">
      <w:pPr>
        <w:pStyle w:val="Bezproreda"/>
      </w:pPr>
      <w:r>
        <w:t>3.Hrvatska radiotelevizija Zagreb, Radnička cesta 22, OIB. 68419124305, u iznosu od 728,48 kuna.</w:t>
      </w:r>
    </w:p>
    <w:p w:rsidRDefault="00733E7E" w:rsidP="00733E7E" w:rsidR="00733E7E">
      <w:pPr>
        <w:pStyle w:val="Bezproreda"/>
      </w:pPr>
      <w:r>
        <w:t>Stečajni upravitelj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>Sutkinja konstatira da je potraživanje vjerovnika Hrvatske radiotelevizije Zagreb utvrđeno u iznosu od  728,48 kuna.</w:t>
      </w:r>
    </w:p>
    <w:p w:rsidRDefault="00733E7E" w:rsidP="00B52BD7" w:rsidR="00733E7E">
      <w:pPr>
        <w:pStyle w:val="Bezproreda"/>
      </w:pPr>
    </w:p>
    <w:p w:rsidRDefault="00733E7E" w:rsidP="00733E7E" w:rsidR="00733E7E">
      <w:pPr>
        <w:pStyle w:val="Bezproreda"/>
      </w:pPr>
      <w:r>
        <w:t>4.Privredna banka d.d. Zagreb, Radnička cesta 50, OIB: 02535697732, u iznosu od 204.207,07 kuna.</w:t>
      </w:r>
    </w:p>
    <w:p w:rsidRDefault="00733E7E" w:rsidP="00733E7E" w:rsidR="00733E7E">
      <w:pPr>
        <w:pStyle w:val="Bezproreda"/>
      </w:pPr>
      <w:r>
        <w:t>Stečajni upravitelj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>Sutkinja konstatira da je potraživanje vjerovnika Privredne banke d.d. Zagreb utvrđeno u iznosu od  204.207,07 kuna.</w:t>
      </w:r>
    </w:p>
    <w:p w:rsidRDefault="00733E7E" w:rsidP="00B52BD7" w:rsidR="00733E7E">
      <w:pPr>
        <w:pStyle w:val="Bezproreda"/>
      </w:pPr>
    </w:p>
    <w:p w:rsidRDefault="00733E7E" w:rsidP="00733E7E" w:rsidR="00733E7E">
      <w:pPr>
        <w:pStyle w:val="Bezproreda"/>
      </w:pPr>
      <w:r>
        <w:t>5.Republika Hrvatska, Min. financija, PU, Područni ured Bjelovar, OIB: 18683136487, u iznosu od 121.594,02 kuna.</w:t>
      </w:r>
    </w:p>
    <w:p w:rsidRDefault="00733E7E" w:rsidP="00733E7E" w:rsidR="00733E7E">
      <w:pPr>
        <w:pStyle w:val="Bezproreda"/>
      </w:pPr>
      <w:r>
        <w:t>Stečajni upravitelj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>Sutkinja konstatira da je potraživanje vjerovnika RH,Min. fin. PU, Područnog ureda u Bjelovaru utvrđeno u iznosu od  121.594,02 kuna.</w:t>
      </w:r>
    </w:p>
    <w:p w:rsidRDefault="00733E7E" w:rsidP="00B52BD7" w:rsidR="00733E7E">
      <w:pPr>
        <w:pStyle w:val="Bezproreda"/>
      </w:pPr>
    </w:p>
    <w:p w:rsidRDefault="00733E7E" w:rsidP="00733E7E" w:rsidR="00733E7E">
      <w:pPr>
        <w:pStyle w:val="Bezproreda"/>
      </w:pPr>
      <w:r>
        <w:t>6.VESNA Tekstilna industrija d.o.o. Daruvar, M. Gupca 12, OIB: 31352432777, u iznosu od 1.112.969,53 kuna.</w:t>
      </w:r>
    </w:p>
    <w:p w:rsidRDefault="00733E7E" w:rsidP="00733E7E" w:rsidR="00733E7E">
      <w:pPr>
        <w:pStyle w:val="Bezproreda"/>
      </w:pPr>
      <w:r>
        <w:t>Stečajni upravitelj priznaje potraživanje u cijelosti.</w:t>
      </w:r>
    </w:p>
    <w:p w:rsidRDefault="00733E7E" w:rsidP="00733E7E" w:rsidR="00733E7E">
      <w:pPr>
        <w:pStyle w:val="Bezproreda"/>
      </w:pPr>
      <w:r>
        <w:t>Nitko od nazočnih vjerovnika ne osporava predmetnu tražbinu.</w:t>
      </w:r>
    </w:p>
    <w:p w:rsidRDefault="00733E7E" w:rsidP="00733E7E" w:rsidR="00733E7E">
      <w:pPr>
        <w:pStyle w:val="Bezproreda"/>
      </w:pPr>
      <w:r>
        <w:t>Sutkinja konstatira da je potraživanje vjerovnika VESNE tekstilne industrije d.o.o. Daruvar utvrđeno u iznosu od  1.112.969,53 kuna.</w:t>
      </w:r>
    </w:p>
    <w:p w:rsidRDefault="00733E7E" w:rsidP="00B52BD7" w:rsidR="00733E7E">
      <w:pPr>
        <w:pStyle w:val="Bezproreda"/>
      </w:pPr>
    </w:p>
    <w:p w:rsidRDefault="00733E7E" w:rsidP="00B52BD7" w:rsidR="00733E7E">
      <w:pPr>
        <w:pStyle w:val="Bezproreda"/>
      </w:pPr>
      <w:r>
        <w:t>III Vjerovnici s pravom odvojenog namirenja-Razlučni vjerovnici</w:t>
      </w:r>
    </w:p>
    <w:p w:rsidRDefault="00733E7E" w:rsidP="00733E7E" w:rsidR="00733E7E">
      <w:pPr>
        <w:pStyle w:val="Bezproreda"/>
      </w:pPr>
    </w:p>
    <w:p w:rsidRDefault="00733E7E" w:rsidP="00733E7E" w:rsidR="00733E7E">
      <w:pPr>
        <w:pStyle w:val="Bezproreda"/>
      </w:pPr>
      <w:r>
        <w:t>1.Privredna banka d.d. Zagreb, Radnička cesta 50, OIB: 02535697732, razlučno pravo u iznosu od 202.812,54 kune na nekretninama upisanih u zk. ul. br. 3360 k.o. 304107 Daruvar, i to čkbr. 818/1 površine 911 m</w:t>
      </w:r>
      <w:r>
        <w:rPr>
          <w:vertAlign w:val="superscript"/>
        </w:rPr>
        <w:t>2</w:t>
      </w:r>
      <w:r>
        <w:t>, a koja se sastoji od dvorišta površine 679 m</w:t>
      </w:r>
      <w:r>
        <w:rPr>
          <w:vertAlign w:val="superscript"/>
        </w:rPr>
        <w:t>2</w:t>
      </w:r>
      <w:r>
        <w:t xml:space="preserve"> i kuće površine 232 m</w:t>
      </w:r>
      <w:r>
        <w:rPr>
          <w:vertAlign w:val="superscript"/>
        </w:rPr>
        <w:t>2</w:t>
      </w:r>
      <w:r>
        <w:t xml:space="preserve">, Matije Gupca 12, Daruvar temeljem Sporazuma o zasnivanju založnog prava na nekretninama i pravo na neposrednu ovrhu solemniziran po javnom bilježniku </w:t>
      </w:r>
      <w:r w:rsidR="00473419">
        <w:t>Mladenu Čopu iz Daruvara, dana 17. lipnja 2014. pod posl. br. OV-4859/14 na osnovu kojeg su osigurane tražbine iz Ugovora o dugoročnom kreditu  s valutnom klauzulom br. Ugovora/partije 5110194577, račun i partije 5101600-5110194577 od  17. lipnja 2014. godine,</w:t>
      </w:r>
    </w:p>
    <w:p w:rsidRDefault="00473419" w:rsidP="00733E7E" w:rsidR="00473419">
      <w:pPr>
        <w:pStyle w:val="Bezproreda"/>
      </w:pPr>
    </w:p>
    <w:p w:rsidRDefault="00473419" w:rsidP="00733E7E" w:rsidR="00473419">
      <w:pPr>
        <w:pStyle w:val="Bezproreda"/>
      </w:pPr>
      <w:r>
        <w:t>2.VESNA tekstilna industrija d.o.o. Daruvar, Matije Gupca 12, OIB: 31352432777, razlučno pravo u iznosu od 275.000,00 kuna na nekretninama upisanim u zk.ul. br. 3360 čkbr. 818 zgrada i dvor sa 1159 m</w:t>
      </w:r>
      <w:r>
        <w:rPr>
          <w:vertAlign w:val="superscript"/>
        </w:rPr>
        <w:t>2</w:t>
      </w:r>
      <w:r>
        <w:t>, temeljem Sporazuma o zasnivanju založnog prava na nekretninama solemniziran po javnom bilježniku Mladenu Lopu iz Daruvara, dana 12. lipnja 2017. pod posl. br. OU-69/17.</w:t>
      </w:r>
    </w:p>
    <w:p w:rsidRDefault="00473419" w:rsidP="00733E7E" w:rsidR="00473419" w:rsidRPr="00473419">
      <w:pPr>
        <w:pStyle w:val="Bezproreda"/>
      </w:pPr>
    </w:p>
    <w:p w:rsidRDefault="0018170C" w:rsidP="004456B0" w:rsidR="0018170C">
      <w:pPr>
        <w:pStyle w:val="Bezproreda"/>
        <w:ind w:firstLine="360"/>
      </w:pPr>
      <w:r>
        <w:t>Konstatira se da su ovime ispitane sve prispjele tražbine potraživanja do današnjeg  ročišta</w:t>
      </w:r>
      <w:r w:rsidR="0061671A">
        <w:t>.</w:t>
      </w:r>
    </w:p>
    <w:p w:rsidRDefault="0095741D" w:rsidP="004456B0" w:rsidR="0095741D">
      <w:pPr>
        <w:pStyle w:val="Bezproreda"/>
        <w:ind w:firstLine="360"/>
      </w:pPr>
    </w:p>
    <w:p w:rsidRDefault="0095741D" w:rsidP="004456B0" w:rsidR="0095741D">
      <w:pPr>
        <w:pStyle w:val="Bezproreda"/>
        <w:ind w:firstLine="360"/>
      </w:pPr>
      <w:r>
        <w:t xml:space="preserve">Sutkinja donosi </w:t>
      </w:r>
    </w:p>
    <w:p w:rsidRDefault="0095741D" w:rsidP="004456B0" w:rsidR="0095741D">
      <w:pPr>
        <w:pStyle w:val="Bezproreda"/>
        <w:ind w:firstLine="360"/>
      </w:pPr>
    </w:p>
    <w:p w:rsidRDefault="0095741D" w:rsidP="004456B0" w:rsidR="0095741D">
      <w:pPr>
        <w:pStyle w:val="Bezproreda"/>
        <w:ind w:firstLine="360"/>
      </w:pPr>
      <w:r>
        <w:tab/>
      </w:r>
      <w:r>
        <w:tab/>
      </w:r>
      <w:r>
        <w:tab/>
      </w:r>
      <w:r>
        <w:tab/>
      </w:r>
      <w:r>
        <w:tab/>
      </w:r>
      <w:r>
        <w:tab/>
        <w:t>R j e š e n j e</w:t>
      </w:r>
    </w:p>
    <w:p w:rsidRDefault="0095741D" w:rsidP="004456B0" w:rsidR="0095741D">
      <w:pPr>
        <w:pStyle w:val="Bezproreda"/>
        <w:ind w:firstLine="360"/>
      </w:pPr>
    </w:p>
    <w:p w:rsidRDefault="0095741D" w:rsidP="004456B0" w:rsidR="0095741D">
      <w:pPr>
        <w:pStyle w:val="Bezproreda"/>
        <w:ind w:firstLine="360"/>
      </w:pPr>
      <w:r>
        <w:t>Rješenje o ispitanim tražbinama biti će donijeto u pisanom obliku.</w:t>
      </w:r>
    </w:p>
    <w:p w:rsidRDefault="0018170C" w:rsidP="0018170C" w:rsidR="0018170C">
      <w:pPr>
        <w:pStyle w:val="Bezproreda"/>
      </w:pPr>
    </w:p>
    <w:p w:rsidRDefault="00F14227" w:rsidP="00A01124" w:rsidR="0018170C">
      <w:pPr>
        <w:pStyle w:val="Bezproreda"/>
        <w:ind w:firstLine="360"/>
      </w:pPr>
      <w:r>
        <w:t xml:space="preserve">Dovršeno </w:t>
      </w:r>
      <w:r w:rsidR="00473419">
        <w:t xml:space="preserve">u 9,30 </w:t>
      </w:r>
      <w:r w:rsidR="0018170C">
        <w:t>sati.</w:t>
      </w:r>
    </w:p>
    <w:p w:rsidRDefault="00F23D93" w:rsidR="00F23D93"/>
    <w:sectPr w:rsidSect="00386799" w:rsidR="00F23D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B57" w:rsidP="00386799" w:rsidR="00486B57">
      <w:pPr>
        <w:spacing w:lineRule="auto" w:line="240" w:after="0"/>
      </w:pPr>
      <w:r>
        <w:separator/>
      </w:r>
    </w:p>
  </w:endnote>
  <w:endnote w:id="0" w:type="continuationSeparator">
    <w:p w:rsidRDefault="00486B57" w:rsidP="00386799" w:rsidR="00486B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B57" w:rsidP="00386799" w:rsidR="00486B57">
      <w:pPr>
        <w:spacing w:lineRule="auto" w:line="240" w:after="0"/>
      </w:pPr>
      <w:r>
        <w:separator/>
      </w:r>
    </w:p>
  </w:footnote>
  <w:footnote w:id="0" w:type="continuationSeparator">
    <w:p w:rsidRDefault="00486B57" w:rsidP="00386799" w:rsidR="00486B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1670092"/>
      <w:docPartObj>
        <w:docPartGallery w:val="Page Numbers (Top of Page)"/>
        <w:docPartUnique/>
      </w:docPartObj>
    </w:sdtPr>
    <w:sdtEndPr/>
    <w:sdtContent>
      <w:p w:rsidRDefault="00386799" w:rsidR="003867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F4E">
          <w:rPr>
            <w:noProof/>
          </w:rPr>
          <w:t>12</w:t>
        </w:r>
        <w:r>
          <w:fldChar w:fldCharType="end"/>
        </w:r>
      </w:p>
    </w:sdtContent>
  </w:sdt>
  <w:p w:rsidRDefault="00386799" w:rsidR="003867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0363C5"/>
    <w:multiLevelType w:val="hybridMultilevel"/>
    <w:tmpl w:val="F7D8E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CD4388"/>
    <w:multiLevelType w:val="hybridMultilevel"/>
    <w:tmpl w:val="E37EE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B90DA0"/>
    <w:multiLevelType w:val="hybridMultilevel"/>
    <w:tmpl w:val="AED0E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70C"/>
    <w:rsid w:val="000015B7"/>
    <w:rsid w:val="0001642D"/>
    <w:rsid w:val="0004562E"/>
    <w:rsid w:val="00073CD5"/>
    <w:rsid w:val="000A3D53"/>
    <w:rsid w:val="000A5BAC"/>
    <w:rsid w:val="000C2D65"/>
    <w:rsid w:val="001077BC"/>
    <w:rsid w:val="0012502F"/>
    <w:rsid w:val="00126932"/>
    <w:rsid w:val="001370B1"/>
    <w:rsid w:val="0015160F"/>
    <w:rsid w:val="0018170C"/>
    <w:rsid w:val="001A1E38"/>
    <w:rsid w:val="00226FAE"/>
    <w:rsid w:val="00234ACB"/>
    <w:rsid w:val="00257565"/>
    <w:rsid w:val="00277015"/>
    <w:rsid w:val="002E15AD"/>
    <w:rsid w:val="003059CB"/>
    <w:rsid w:val="003311F9"/>
    <w:rsid w:val="00337CA6"/>
    <w:rsid w:val="00337F71"/>
    <w:rsid w:val="003562F0"/>
    <w:rsid w:val="00386799"/>
    <w:rsid w:val="003919D3"/>
    <w:rsid w:val="003D19B4"/>
    <w:rsid w:val="004456B0"/>
    <w:rsid w:val="00473419"/>
    <w:rsid w:val="004746B1"/>
    <w:rsid w:val="00486B57"/>
    <w:rsid w:val="004E0E4B"/>
    <w:rsid w:val="005330FE"/>
    <w:rsid w:val="00540164"/>
    <w:rsid w:val="005721D4"/>
    <w:rsid w:val="005A7D77"/>
    <w:rsid w:val="005E0417"/>
    <w:rsid w:val="0061671A"/>
    <w:rsid w:val="006C184C"/>
    <w:rsid w:val="006C59DE"/>
    <w:rsid w:val="00733E7E"/>
    <w:rsid w:val="007B50E1"/>
    <w:rsid w:val="007B79F2"/>
    <w:rsid w:val="00804AEE"/>
    <w:rsid w:val="00816306"/>
    <w:rsid w:val="00817F4E"/>
    <w:rsid w:val="00850662"/>
    <w:rsid w:val="008727F5"/>
    <w:rsid w:val="00887159"/>
    <w:rsid w:val="008D7D3D"/>
    <w:rsid w:val="008F262D"/>
    <w:rsid w:val="00923F33"/>
    <w:rsid w:val="00931671"/>
    <w:rsid w:val="0095741D"/>
    <w:rsid w:val="0097397C"/>
    <w:rsid w:val="009A0CA8"/>
    <w:rsid w:val="009C3515"/>
    <w:rsid w:val="009D0413"/>
    <w:rsid w:val="00A01124"/>
    <w:rsid w:val="00A0362B"/>
    <w:rsid w:val="00A27D79"/>
    <w:rsid w:val="00A7292E"/>
    <w:rsid w:val="00AF31F4"/>
    <w:rsid w:val="00B01C63"/>
    <w:rsid w:val="00B06EAA"/>
    <w:rsid w:val="00B147F4"/>
    <w:rsid w:val="00B52BD7"/>
    <w:rsid w:val="00B56408"/>
    <w:rsid w:val="00BE47FC"/>
    <w:rsid w:val="00BF2877"/>
    <w:rsid w:val="00C054B7"/>
    <w:rsid w:val="00C80388"/>
    <w:rsid w:val="00C869B9"/>
    <w:rsid w:val="00CA03EA"/>
    <w:rsid w:val="00CB43DE"/>
    <w:rsid w:val="00CB5BF1"/>
    <w:rsid w:val="00D362EA"/>
    <w:rsid w:val="00D43837"/>
    <w:rsid w:val="00DA7880"/>
    <w:rsid w:val="00DB3207"/>
    <w:rsid w:val="00DB7668"/>
    <w:rsid w:val="00DD4A76"/>
    <w:rsid w:val="00DE1454"/>
    <w:rsid w:val="00E15EA1"/>
    <w:rsid w:val="00E81175"/>
    <w:rsid w:val="00EA06BB"/>
    <w:rsid w:val="00EB154E"/>
    <w:rsid w:val="00EE6FC4"/>
    <w:rsid w:val="00EF2F50"/>
    <w:rsid w:val="00F14227"/>
    <w:rsid w:val="00F23D93"/>
    <w:rsid w:val="00F3535D"/>
    <w:rsid w:val="00F67FB2"/>
    <w:rsid w:val="00FC212A"/>
    <w:rsid w:val="00FC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70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52B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679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86799"/>
  </w:style>
  <w:style w:styleId="Podnoje" w:type="paragraph">
    <w:name w:val="footer"/>
    <w:basedOn w:val="Normal"/>
    <w:link w:val="PodnojeChar"/>
    <w:uiPriority w:val="99"/>
    <w:unhideWhenUsed/>
    <w:rsid w:val="0038679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6799"/>
  </w:style>
  <w:style w:styleId="Tekstbalonia" w:type="paragraph">
    <w:name w:val="Balloon Text"/>
    <w:basedOn w:val="Normal"/>
    <w:link w:val="TekstbaloniaChar"/>
    <w:uiPriority w:val="99"/>
    <w:semiHidden/>
    <w:unhideWhenUsed/>
    <w:rsid w:val="002575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5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6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70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52B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679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86799"/>
  </w:style>
  <w:style w:styleId="Podnoje" w:type="paragraph">
    <w:name w:val="footer"/>
    <w:basedOn w:val="Normal"/>
    <w:link w:val="PodnojeChar"/>
    <w:uiPriority w:val="99"/>
    <w:unhideWhenUsed/>
    <w:rsid w:val="0038679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6799"/>
  </w:style>
  <w:style w:styleId="Tekstbalonia" w:type="paragraph">
    <w:name w:val="Balloon Text"/>
    <w:basedOn w:val="Normal"/>
    <w:link w:val="TekstbaloniaChar"/>
    <w:uiPriority w:val="99"/>
    <w:semiHidden/>
    <w:unhideWhenUsed/>
    <w:rsid w:val="002575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5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6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6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6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4816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16. veljače 2018.</izvorni_sadrzaj>
    <derivirana_varijabla naziv="DomainObject.StvarniPocetakDatum_1">16. veljače 2018.</derivirana_varijabla>
  </DomainObject.StvarniPocetakDatum>
  <DomainObject.StvarniZavrsetakDatum>
    <izvorni_sadrzaj>16. veljače 2018.</izvorni_sadrzaj>
    <derivirana_varijabla naziv="DomainObject.StvarniZavrsetakDatum_1">16. veljače 2018.</derivirana_varijabla>
  </DomainObject.StvarniZavrsetakDatum>
  <DomainObject.PlaniraniZavrsetakDatum>
    <izvorni_sadrzaj>16. veljače 2018.</izvorni_sadrzaj>
    <derivirana_varijabla naziv="DomainObject.PlaniraniZavrsetakDatum_1">16. veljače 2018.</derivirana_varijabla>
  </DomainObject.PlaniraniZavrsetakDatum>
  <DomainObject.PlaniraniPocetakDatum>
    <izvorni_sadrzaj>16. veljače 2018.</izvorni_sadrzaj>
    <derivirana_varijabla naziv="DomainObject.PlaniraniPocetakDatum_1">16. veljače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12</izvorni_sadrzaj>
    <derivirana_varijabla naziv="DomainObject.Zapisnik.BrojStranica_1">12</derivirana_varijabla>
  </DomainObject.Zapisnik.BrojStranica>
  <DomainObject.Zapisnik.DatumKreiranja>
    <izvorni_sadrzaj>16. veljače 2018.</izvorni_sadrzaj>
    <derivirana_varijabla naziv="DomainObject.Zapisnik.DatumKreiranja_1">16.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St-797/2017-12</izvorni_sadrzaj>
    <derivirana_varijabla naziv="DomainObject.Zapisnik.Oznaka_1">St-797/2017-12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St-797/2017-12</izvorni_sadrzaj>
    <derivirana_varijabla naziv="DomainObject.PoslovniBrojDokumenta_1">St-797/2017-12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izvorni_sadrzaj>
    <derivirana_varijabla naziv="DomainObject.Predmet.SudioniciListNazivOIB_1"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45BEB-48A1-46F7-904B-442A49635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4085</properties:Words>
  <properties:Characters>25287</properties:Characters>
  <properties:Lines>582</properties:Lines>
  <properties:Paragraphs>358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2018-02-08T10:41:00Z</dcterms:created>
  <dc:creator>Vesna Dragišić</dc:creator>
  <cp:lastModifiedBy>Vesna Dragišić</cp:lastModifiedBy>
  <cp:lastPrinted>2018-02-15T11:38:00Z</cp:lastPrinted>
  <dcterms:modified xmlns:xsi="http://www.w3.org/2001/XMLSchema-instance" xsi:type="dcterms:W3CDTF">2018-02-16T09:43:00Z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St-797/2017-12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