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0d69" w14:paraId="0870d69" w:rsidRDefault="00D53923" w:rsidP="00910611" w:rsidR="00D539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923" w:rsidP="00910611" w:rsidR="00D53923">
      <w:r>
        <w:rPr>
          <w:rFonts w:eastAsia="MS Mincho"/>
        </w:rPr>
        <w:t>REPUBLIKA HRVATSKA</w:t>
      </w:r>
    </w:p>
    <w:p w:rsidRDefault="00D53923" w:rsidP="00910611" w:rsidR="00D53923">
      <w:r>
        <w:rPr>
          <w:rFonts w:eastAsia="MS Mincho"/>
        </w:rPr>
        <w:t>TRGOVAČKI SUD U RIJECI</w:t>
      </w:r>
    </w:p>
    <w:p w:rsidRDefault="00D53923" w:rsidR="00D539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485503" w:rsidRPr="00CD1898">
        <w:t>TRGOVINA I UGOSTITELJSTVO IVAN jednostavno društvo s ograničenom odgovornošću za trgovinu i ugostiteljstvo Viškovo (Općina Viškovo), Donji Jugi 15, OIB: 26564483827</w:t>
      </w:r>
      <w:r w:rsidRPr="006319A6">
        <w:t xml:space="preserve">, dana </w:t>
      </w:r>
      <w:r w:rsidR="003821BA">
        <w:t>7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485503" w:rsidRPr="00CD1898">
        <w:t>TRGOVINA I UGOSTITELJSTVO IVAN jednostavno društvo s ograničenom odgovornošću za trgovinu i ugostiteljstvo Viškovo (Općina Viškovo), Donji Jugi 15, OIB: 26564483827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3821BA">
        <w:t>7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A66FF3">
        <w:t>3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485503" w:rsidRPr="00CD1898">
        <w:t>Jelenk</w:t>
      </w:r>
      <w:r w:rsidR="00485503">
        <w:t>o</w:t>
      </w:r>
      <w:r w:rsidR="00485503" w:rsidRPr="00CD1898">
        <w:t xml:space="preserve"> Lehki, OIB: 96068307857, Pavla Hatza 10, Zagreb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485503" w:rsidRPr="00CD1898">
        <w:t>TRGOVINA I UGOSTITELJSTVO IVAN jednostavno društvo s ograničenom odgovornošću za trgovinu i ugostiteljstvo Viškovo (Općina Viškovo), Donji Jugi 15, OIB: 26564483827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485503">
        <w:t>684</w:t>
      </w:r>
      <w:r w:rsidR="00723C61" w:rsidRPr="00F4344B">
        <w:t>/2016</w:t>
      </w:r>
      <w:r w:rsidR="00A2797A" w:rsidRPr="00F4344B">
        <w:t>-</w:t>
      </w:r>
      <w:r w:rsidR="00485503">
        <w:t>6</w:t>
      </w:r>
      <w:r w:rsidRPr="00F4344B">
        <w:t xml:space="preserve"> od </w:t>
      </w:r>
      <w:r w:rsidR="00485503">
        <w:t>14. prosinca</w:t>
      </w:r>
      <w:r w:rsidR="00B20AB5">
        <w:t xml:space="preserve"> 201</w:t>
      </w:r>
      <w:r w:rsidR="00485503">
        <w:t>6</w:t>
      </w:r>
      <w:r w:rsidRPr="00F4344B">
        <w:t xml:space="preserve">. godine o imenovanju privremenog stečajnog upravitelja </w:t>
      </w:r>
      <w:r w:rsidR="00485503" w:rsidRPr="00CD1898">
        <w:t>Jelenk</w:t>
      </w:r>
      <w:r w:rsidR="00485503">
        <w:t>a</w:t>
      </w:r>
      <w:r w:rsidR="00485503" w:rsidRPr="00CD1898">
        <w:t xml:space="preserve"> Lehki, OIB: 96068307857, Pavla Hatza 10, Zagreb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485503" w:rsidRPr="00CD1898">
        <w:t xml:space="preserve">TRGOVINA I UGOSTITELJSTVO IVAN jednostavno društvo s ograničenom </w:t>
      </w:r>
      <w:r w:rsidR="00485503" w:rsidRPr="00CD1898">
        <w:lastRenderedPageBreak/>
        <w:t>odgovornošću za trgovinu i ugostiteljstvo Viškovo (Općina Viškovo), Donji Jugi 15, OIB: 26564483827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485503">
        <w:rPr>
          <w:bCs/>
        </w:rPr>
        <w:t>684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C517EE">
        <w:rPr>
          <w:bCs/>
        </w:rPr>
        <w:t>3</w:t>
      </w:r>
      <w:r w:rsidR="00B04834">
        <w:rPr>
          <w:bCs/>
        </w:rPr>
        <w:t xml:space="preserve"> od </w:t>
      </w:r>
      <w:r w:rsidR="00485503">
        <w:rPr>
          <w:bCs/>
        </w:rPr>
        <w:t>20. listopada</w:t>
      </w:r>
      <w:r w:rsidR="00C517EE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485503">
        <w:t>2. studenoga</w:t>
      </w:r>
      <w:r w:rsidR="00E07A1B">
        <w:t xml:space="preserve"> 201</w:t>
      </w:r>
      <w:r w:rsidR="00485503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85503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85503">
        <w:rPr>
          <w:bCs/>
        </w:rPr>
        <w:t>30.137,50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821BA">
        <w:rPr>
          <w:bCs/>
        </w:rPr>
        <w:t>7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0D8" w:rsidR="00B540D8">
      <w:r>
        <w:separator/>
      </w:r>
    </w:p>
  </w:endnote>
  <w:endnote w:id="0" w:type="continuationSeparator">
    <w:p w:rsidRDefault="00B540D8" w:rsidR="00B54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9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0D8" w:rsidR="00B540D8">
      <w:r>
        <w:separator/>
      </w:r>
    </w:p>
  </w:footnote>
  <w:footnote w:id="0" w:type="continuationSeparator">
    <w:p w:rsidRDefault="00B540D8" w:rsidR="00B54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85503">
      <w:t>684</w:t>
    </w:r>
    <w:r w:rsidR="00A2797A">
      <w:t>/2016</w:t>
    </w:r>
    <w:r w:rsidR="00A66FF3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66FF3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407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0D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923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66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6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66F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6F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I UGOSTITELJSTVO IVAN j.d.o.o.</izvorni_sadrzaj>
    <derivirana_varijabla naziv="DomainObject.Predmet.ProtustrankaFormated_1">  TRGOVINA I UGOSTITELJSTVO IVAN j.d.o.o.</derivirana_varijabla>
  </DomainObject.Predmet.ProtustrankaFormated>
  <DomainObject.Predmet.ProtustrankaFormatedOIB>
    <izvorni_sadrzaj>  TRGOVINA I UGOSTITELJSTVO IVAN j.d.o.o., OIB 26564483827</izvorni_sadrzaj>
    <derivirana_varijabla naziv="DomainObject.Predmet.ProtustrankaFormatedOIB_1">  TRGOVINA I UGOSTITELJSTVO IVAN j.d.o.o., OIB 26564483827</derivirana_varijabla>
  </DomainObject.Predmet.ProtustrankaFormatedOIB>
  <DomainObject.Predmet.ProtustrankaFormatedWithAdress>
    <izvorni_sadrzaj> TRGOVINA I UGOSTITELJSTVO IVAN j.d.o.o., Donji Jugi 15, 51216 Viškovo</izvorni_sadrzaj>
    <derivirana_varijabla naziv="DomainObject.Predmet.ProtustrankaFormatedWithAdress_1"> TRGOVINA I UGOSTITELJSTVO IVAN j.d.o.o., Donji Jugi 15, 51216 Viškovo</derivirana_varijabla>
  </DomainObject.Predmet.ProtustrankaFormatedWithAdress>
  <DomainObject.Predmet.ProtustrankaFormatedWithAdressOIB>
    <izvorni_sadrzaj> TRGOVINA I UGOSTITELJSTVO IVAN j.d.o.o., OIB 26564483827, Donji Jugi 15, 51216 Viškovo</izvorni_sadrzaj>
    <derivirana_varijabla naziv="DomainObject.Predmet.ProtustrankaFormatedWithAdressOIB_1"> TRGOVINA I UGOSTITELJSTVO IVAN j.d.o.o., OIB 26564483827, Donji Jugi 15, 51216 Viškovo</derivirana_varijabla>
  </DomainObject.Predmet.ProtustrankaFormatedWithAdressOIB>
  <DomainObject.Predmet.ProtustrankaWithAdress>
    <izvorni_sadrzaj>TRGOVINA I UGOSTITELJSTVO IVAN j.d.o.o. Donji Jugi 15, 51216 Viškovo</izvorni_sadrzaj>
    <derivirana_varijabla naziv="DomainObject.Predmet.ProtustrankaWithAdress_1">TRGOVINA I UGOSTITELJSTVO IVAN j.d.o.o. Donji Jugi 15, 51216 Viškovo</derivirana_varijabla>
  </DomainObject.Predmet.ProtustrankaWithAdress>
  <DomainObject.Predmet.ProtustrankaWithAdressOIB>
    <izvorni_sadrzaj>TRGOVINA I UGOSTITELJSTVO IVAN j.d.o.o., OIB 26564483827, Donji Jugi 15, 51216 Viškovo</izvorni_sadrzaj>
    <derivirana_varijabla naziv="DomainObject.Predmet.ProtustrankaWithAdressOIB_1">TRGOVINA I UGOSTITELJSTVO IVAN j.d.o.o., OIB 26564483827, Donji Jugi 15, 51216 Viškovo</derivirana_varijabla>
  </DomainObject.Predmet.ProtustrankaWithAdressOIB>
  <DomainObject.Predmet.ProtustrankaNazivFormated>
    <izvorni_sadrzaj>TRGOVINA I UGOSTITELJSTVO IVAN j.d.o.o.</izvorni_sadrzaj>
    <derivirana_varijabla naziv="DomainObject.Predmet.ProtustrankaNazivFormated_1">TRGOVINA I UGOSTITELJSTVO IVAN j.d.o.o.</derivirana_varijabla>
  </DomainObject.Predmet.ProtustrankaNazivFormated>
  <DomainObject.Predmet.ProtustrankaNazivFormatedOIB>
    <izvorni_sadrzaj>TRGOVINA I UGOSTITELJSTVO IVAN j.d.o.o., OIB 26564483827</izvorni_sadrzaj>
    <derivirana_varijabla naziv="DomainObject.Predmet.ProtustrankaNazivFormatedOIB_1">TRGOVINA I UGOSTITELJSTVO IVAN j.d.o.o., OIB 26564483827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TRGOVINA I UGOSTITELJSTVO IVAN j.d.o.o.</item>
    </izvorni_sadrzaj>
    <derivirana_varijabla naziv="DomainObject.Predmet.ProtuStrankaListFormated_1">
      <item>TRGOVINA I UGOSTITELJSTVO IVAN j.d.o.o.</item>
    </derivirana_varijabla>
  </DomainObject.Predmet.ProtuStrankaListFormated>
  <DomainObject.Predmet.ProtuStrankaListFormatedOIB>
    <izvorni_sadrzaj>
      <item>TRGOVINA I UGOSTITELJSTVO IVAN j.d.o.o., OIB 26564483827</item>
    </izvorni_sadrzaj>
    <derivirana_varijabla naziv="DomainObject.Predmet.ProtuStrankaListFormatedOIB_1">
      <item>TRGOVINA I UGOSTITELJSTVO IVAN j.d.o.o., OIB 26564483827</item>
    </derivirana_varijabla>
  </DomainObject.Predmet.ProtuStrankaListFormatedOIB>
  <DomainObject.Predmet.ProtuStrankaListFormatedWithAdress>
    <izvorni_sadrzaj>
      <item>TRGOVINA I UGOSTITELJSTVO IVAN j.d.o.o., Donji Jugi 15, 51216 Viškovo</item>
    </izvorni_sadrzaj>
    <derivirana_varijabla naziv="DomainObject.Predmet.ProtuStrankaListFormatedWithAdress_1">
      <item>TRGOVINA I UGOSTITELJSTVO IVAN j.d.o.o., Donji Jugi 15, 51216 Viškovo</item>
    </derivirana_varijabla>
  </DomainObject.Predmet.ProtuStrankaListFormatedWithAdress>
  <DomainObject.Predmet.ProtuStrankaListFormatedWithAdressOIB>
    <izvorni_sadrzaj>
      <item>TRGOVINA I UGOSTITELJSTVO IVAN j.d.o.o., OIB 26564483827, Donji Jugi 15, 51216 Viškovo</item>
    </izvorni_sadrzaj>
    <derivirana_varijabla naziv="DomainObject.Predmet.ProtuStrankaListFormatedWithAdressOIB_1">
      <item>TRGOVINA I UGOSTITELJSTVO IVAN j.d.o.o., OIB 26564483827, Donji Jugi 15, 51216 Viškovo</item>
    </derivirana_varijabla>
  </DomainObject.Predmet.ProtuStrankaListFormatedWithAdressOIB>
  <DomainObject.Predmet.ProtuStrankaListNazivFormated>
    <izvorni_sadrzaj>
      <item>TRGOVINA I UGOSTITELJSTVO IVAN j.d.o.o.</item>
    </izvorni_sadrzaj>
    <derivirana_varijabla naziv="DomainObject.Predmet.ProtuStrankaListNazivFormated_1">
      <item>TRGOVINA I UGOSTITELJSTVO IVAN j.d.o.o.</item>
    </derivirana_varijabla>
  </DomainObject.Predmet.ProtuStrankaListNazivFormated>
  <DomainObject.Predmet.ProtuStrankaListNazivFormatedOIB>
    <izvorni_sadrzaj>
      <item>TRGOVINA I UGOSTITELJSTVO IVAN j.d.o.o., OIB 26564483827</item>
    </izvorni_sadrzaj>
    <derivirana_varijabla naziv="DomainObject.Predmet.ProtuStrankaListNazivFormatedOIB_1">
      <item>TRGOVINA I UGOSTITELJSTVO IVAN j.d.o.o., OIB 26564483827</item>
    </derivirana_varijabla>
  </DomainObject.Predmet.ProtuStrankaListNazivFormatedOIB>
  <DomainObject.Predmet.OstaliListFormated>
    <izvorni_sadrzaj>
      <item>ISTARSKA KREDITNA BANKA UMAG  dioničko društvo</item>
    </izvorni_sadrzaj>
    <derivirana_varijabla naziv="DomainObject.Predmet.OstaliListFormated_1">
      <item>ISTARSKA KREDITNA BANKA UMAG  dioničko društvo</item>
    </derivirana_varijabla>
  </DomainObject.Predmet.OstaliListFormated>
  <DomainObject.Predmet.OstaliListFormatedOIB>
    <izvorni_sadrzaj>
      <item>ISTARSKA KREDITNA BANKA UMAG  dioničko društvo, OIB 65723536010</item>
    </izvorni_sadrzaj>
    <derivirana_varijabla naziv="DomainObject.Predmet.OstaliListFormatedOIB_1">
      <item>ISTARSKA KREDITNA BANKA UMAG  dioničko društvo, OIB 65723536010</item>
    </derivirana_varijabla>
  </DomainObject.Predmet.OstaliListFormatedOIB>
  <DomainObject.Predmet.OstaliListFormatedWithAdress>
    <izvorni_sadrzaj>
      <item>ISTARSKA KREDITNA BANKA UMAG  dioničko društvo, Ernesta Miloša 1, 52470 Umag</item>
    </izvorni_sadrzaj>
    <derivirana_varijabla naziv="DomainObject.Predmet.OstaliListFormatedWithAdress_1">
      <item>ISTARSKA KREDITNA BANKA UMAG  dioničko društvo, Ernesta Miloša 1, 52470 Umag</item>
    </derivirana_varijabla>
  </DomainObject.Predmet.OstaliListFormatedWithAdress>
  <DomainObject.Predmet.OstaliListFormatedWithAdressOIB>
    <izvorni_sadrzaj>
      <item>ISTARSKA KREDITNA BANKA UMAG  dioničko društvo, OIB 65723536010, Ernesta Miloša 1, 52470 Umag</item>
    </izvorni_sadrzaj>
    <derivirana_varijabla naziv="DomainObject.Predmet.OstaliListFormatedWithAdressOIB_1">
      <item>ISTARSKA KREDITNA BANKA UMAG  dioničko društvo, OIB 65723536010, Ernesta Miloša 1, 52470 Umag</item>
    </derivirana_varijabla>
  </DomainObject.Predmet.OstaliListFormatedWithAdressOIB>
  <DomainObject.Predmet.OstaliListNazivFormated>
    <izvorni_sadrzaj>
      <item>ISTARSKA KREDITNA BANKA UMAG  dioničko društvo</item>
    </izvorni_sadrzaj>
    <derivirana_varijabla naziv="DomainObject.Predmet.OstaliListNazivFormated_1">
      <item>ISTARSKA KREDITNA BANKA UMAG  dioničko društvo</item>
    </derivirana_varijabla>
  </DomainObject.Predmet.OstaliListNazivFormated>
  <DomainObject.Predmet.OstaliListNazivFormatedOIB>
    <izvorni_sadrzaj>
      <item>ISTARSKA KREDITNA BANKA UMAG  dioničko društvo, OIB 65723536010</item>
    </izvorni_sadrzaj>
    <derivirana_varijabla naziv="DomainObject.Predmet.OstaliListNazivFormatedOIB_1">
      <item>ISTARSKA KREDITNA BANKA UMAG  dioničko društvo, OIB 65723536010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TRGOVINA I UGOSTITELJSTVO IVAN j.d.o.o.</izvorni_sadrzaj>
    <derivirana_varijabla naziv="DomainObject.Predmet.ProtustrankaIDrugi_1">TRGOVINA I UGOSTITELJSTVO IVAN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TRGOVINA I UGOSTITELJSTVO IVAN j.d.o.o., OIB 26564483827, Donji Jugi 15, 51216 Viškovo</izvorni_sadrzaj>
    <derivirana_varijabla naziv="DomainObject.Predmet.ProtustrankaIDrugiAdressOIB_1">TRGOVINA I UGOSTITELJSTVO IVAN j.d.o.o., OIB 26564483827,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TRGOVINA I UGOSTITELJSTVO IVAN j.d.o.o.</item>
      <item>ISTARSKA KREDITNA BANKA UMAG  dioničko društvo</item>
    </izvorni_sadrzaj>
    <derivirana_varijabla naziv="DomainObject.Predmet.SudioniciListNaziv_1">
      <item>FINA Rijeka</item>
      <item>TRGOVINA I UGOSTITELJSTVO IVAN j.d.o.o.</item>
      <item>ISTARSKA KREDITNA BANKA UMAG  dioničko društvo</item>
    </derivirana_varijabla>
  </DomainObject.Predmet.SudioniciListNaziv>
  <DomainObject.Predmet.SudioniciListAdressOIB>
    <izvorni_sadrzaj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izvorni_sadrzaj>
    <derivirana_varijabla naziv="DomainObject.Predmet.SudioniciListAdressOIB_1"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26564483827</item>
      <item>, OIB 65723536010</item>
    </izvorni_sadrzaj>
    <derivirana_varijabla naziv="DomainObject.Predmet.SudioniciListNazivOIB_1">
      <item>, OIB 85821130368</item>
      <item>, OIB 26564483827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A396E-7CAF-46CE-A3A8-403A17489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4333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2017-04-07T11:00:00Z</dcterms:created>
  <dc:creator>korlevicd</dc:creator>
  <cp:lastModifiedBy>Danijela Fumić</cp:lastModifiedBy>
  <cp:lastPrinted>2017-04-07T11:00:00Z</cp:lastPrinted>
  <dcterms:modified xmlns:xsi="http://www.w3.org/2001/XMLSchema-instance" xsi:type="dcterms:W3CDTF">2017-04-07T11:00:00Z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