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b7bb" w14:paraId="866b7bb" w:rsidRDefault="00AC2B94" w:rsidP="00AC2B94" w:rsidR="00AC2B94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AC2B94" w:rsidP="00AC2B94" w:rsidR="00AC2B94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AC2B94" w:rsidP="00AC2B94" w:rsidR="00AC2B94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AC2B94" w:rsidP="00AC2B94" w:rsidR="00AC2B94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AC2B94" w:rsidP="00AC2B94" w:rsidR="00AC2B94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St-7579/2015</w:t>
      </w:r>
    </w:p>
    <w:p w:rsidRDefault="00AC2B94" w:rsidP="00AC2B94" w:rsidR="00AC2B94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AC2B94" w:rsidP="00AC2B94" w:rsidR="00AC2B94">
      <w:pPr>
        <w:jc w:val="center"/>
        <w:rPr>
          <w:rFonts w:hAnsi="Times New Roman" w:ascii="Times New Roman"/>
          <w:szCs w:val="24"/>
          <w:lang w:val="hr-HR"/>
        </w:rPr>
      </w:pPr>
    </w:p>
    <w:p w:rsidRDefault="00AC2B94" w:rsidP="00AC2B94" w:rsidR="00AC2B94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C2B94" w:rsidP="00AC2B94" w:rsidR="00AC2B94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AC2B94" w:rsidP="00AC2B94" w:rsidR="00AC2B94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C2B94" w:rsidP="00AC2B94" w:rsidR="00AC2B94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AC2B94" w:rsidP="00AC2B94" w:rsidR="00AC2B9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>d dužnikom</w:t>
      </w:r>
      <w:r>
        <w:rPr>
          <w:rFonts w:hAnsi="Times New Roman" w:ascii="Times New Roman"/>
          <w:szCs w:val="24"/>
        </w:rPr>
        <w:t xml:space="preserve"> GAŠPAR SUSTAVI d.o.o., OIB: 55458245757, Zagreb, Novoselečki put 139,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04.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AC2B94" w:rsidP="00AC2B94" w:rsidR="00AC2B94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AC2B94" w:rsidP="00AC2B94" w:rsidR="00AC2B94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AC2B94" w:rsidP="00AC2B94" w:rsidR="00AC2B94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AC2B94" w:rsidP="00AC2B94" w:rsidR="00AC2B94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A337A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GAŠPAR SUSTAVI d.o.o., OIB: 55458245757, Zagreb, Novoselečki put 139.</w:t>
      </w:r>
    </w:p>
    <w:p w:rsidRDefault="00AC2B94" w:rsidP="00AC2B94" w:rsidR="00AC2B9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C2B94" w:rsidP="00AC2B94" w:rsidR="00AC2B94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04. travnja 2016. godine u 14 sati i 45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AC2B94" w:rsidP="00AC2B94" w:rsidR="00AC2B9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C2B94" w:rsidP="00AC2B94" w:rsidR="00AC2B94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Renato Sabljić, OIB: 74644810692, iz Zagreba, Zdenački zavoj 14.</w:t>
      </w:r>
    </w:p>
    <w:p w:rsidRDefault="00AC2B94" w:rsidP="00AC2B94" w:rsidR="00AC2B94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C2B94" w:rsidP="00AC2B94" w:rsidR="00AC2B94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GAŠPAR SUSTAVI d.o.o., OIB: 55458245757, Zagreb, Novoselečki put 139.</w:t>
      </w:r>
    </w:p>
    <w:p w:rsidRDefault="00AC2B94" w:rsidP="00AC2B94" w:rsidR="00AC2B9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C2B94" w:rsidP="00AC2B94" w:rsidR="00AC2B94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AC2B94" w:rsidP="00AC2B94" w:rsidR="00AC2B94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C2B94" w:rsidP="00AC2B94" w:rsidR="00AC2B94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C2B94" w:rsidP="00AC2B94" w:rsidR="00AC2B94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AC2B94" w:rsidP="00AC2B94" w:rsidR="00AC2B94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AC2B94" w:rsidP="00AC2B94" w:rsidR="00AC2B94">
      <w:pPr>
        <w:jc w:val="both"/>
        <w:rPr>
          <w:rFonts w:hAnsi="Times New Roman" w:ascii="Times New Roman"/>
          <w:lang w:val="hr-HR"/>
        </w:rPr>
      </w:pPr>
    </w:p>
    <w:p w:rsidRDefault="00AC2B94" w:rsidP="00AC2B94" w:rsidR="00AC2B94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12.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AC2B94" w:rsidP="00AC2B94" w:rsidR="00AC2B94">
      <w:pPr>
        <w:jc w:val="both"/>
        <w:rPr>
          <w:rFonts w:hAnsi="Times New Roman" w:ascii="Times New Roman"/>
        </w:rPr>
      </w:pPr>
    </w:p>
    <w:p w:rsidRDefault="00AC2B94" w:rsidP="00AC2B94" w:rsidR="00AC2B94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AC2B94" w:rsidP="00AC2B94" w:rsidR="00AC2B9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AC2B94" w:rsidP="00AC2B94" w:rsidR="00AC2B94">
      <w:pPr>
        <w:jc w:val="both"/>
        <w:rPr>
          <w:rFonts w:hAnsi="Times New Roman" w:ascii="Times New Roman"/>
          <w:lang w:val="hr-HR"/>
        </w:rPr>
      </w:pPr>
    </w:p>
    <w:p w:rsidRDefault="00AC2B94" w:rsidP="00AC2B94" w:rsidR="00AC2B94">
      <w:pPr>
        <w:jc w:val="both"/>
        <w:rPr>
          <w:rFonts w:hAnsi="Times New Roman" w:ascii="Times New Roman"/>
          <w:lang w:val="hr-HR"/>
        </w:rPr>
      </w:pPr>
    </w:p>
    <w:p w:rsidRDefault="00AC2B94" w:rsidP="00AC2B94" w:rsidR="00AC2B94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04. travnja 2016. godine</w:t>
      </w:r>
    </w:p>
    <w:p w:rsidRDefault="00AC2B94" w:rsidP="00AC2B94" w:rsidR="00AC2B94">
      <w:pPr>
        <w:jc w:val="center"/>
        <w:rPr>
          <w:rFonts w:hAnsi="Times New Roman" w:ascii="Times New Roman"/>
          <w:lang w:val="hr-HR"/>
        </w:rPr>
      </w:pPr>
    </w:p>
    <w:p w:rsidRDefault="00AC2B94" w:rsidP="00AC2B94" w:rsidR="00AC2B94">
      <w:pPr>
        <w:jc w:val="center"/>
        <w:rPr>
          <w:rFonts w:hAnsi="Times New Roman" w:ascii="Times New Roman"/>
          <w:lang w:val="hr-HR"/>
        </w:rPr>
      </w:pPr>
    </w:p>
    <w:p w:rsidRDefault="00AC2B94" w:rsidP="00AC2B94" w:rsidR="00AC2B94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C2B94" w:rsidP="00AC2B94" w:rsidR="00AC2B94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AC2B94" w:rsidP="00AC2B94" w:rsidR="00AC2B94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C2B94" w:rsidP="00AC2B94" w:rsidR="00AC2B94">
      <w:pPr>
        <w:jc w:val="both"/>
        <w:rPr>
          <w:rFonts w:hAnsi="Times New Roman" w:ascii="Times New Roman"/>
          <w:szCs w:val="24"/>
          <w:lang w:val="hr-HR"/>
        </w:rPr>
      </w:pPr>
    </w:p>
    <w:p w:rsidRDefault="00AC2B94" w:rsidP="00AC2B94" w:rsidR="00AC2B9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C2B94" w:rsidP="00AC2B94" w:rsidR="00AC2B94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C2B94" w:rsidP="00AC2B94" w:rsidR="00AC2B9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C2B94" w:rsidP="00AC2B94" w:rsidR="00AC2B94">
      <w:pPr>
        <w:jc w:val="both"/>
        <w:rPr>
          <w:rFonts w:hAnsi="Times New Roman" w:ascii="Times New Roman"/>
        </w:rPr>
      </w:pPr>
    </w:p>
    <w:p w:rsidRDefault="00AC2B94" w:rsidP="00AC2B94" w:rsidR="00AC2B94">
      <w:pPr>
        <w:jc w:val="both"/>
        <w:rPr>
          <w:rFonts w:hAnsi="Times New Roman" w:ascii="Times New Roman"/>
        </w:rPr>
      </w:pPr>
    </w:p>
    <w:p w:rsidRDefault="00AC2B94" w:rsidP="00AC2B94" w:rsidR="00AC2B94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C2B94" w:rsidP="00AC2B94" w:rsidR="00AC2B9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AC2B94" w:rsidP="00AC2B94" w:rsidR="00AC2B9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AC2B94" w:rsidP="00AC2B94" w:rsidR="00AC2B9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AC2B94" w:rsidP="00AC2B94" w:rsidR="00AC2B9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AC2B94" w:rsidP="00AC2B94" w:rsidR="00AC2B9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AC2B94" w:rsidP="00AC2B94" w:rsidR="00AC2B9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AC2B94" w:rsidP="00AC2B94" w:rsidR="00AC2B9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AC2B94" w:rsidP="00AC2B94" w:rsidR="00AC2B94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AC2B94" w:rsidP="00AC2B94" w:rsidR="00AC2B9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C2B94" w:rsidP="00AC2B94" w:rsidR="00AC2B9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C2B94" w:rsidP="00AC2B94" w:rsidR="00AC2B94" w:rsidRPr="00D44D4F">
      <w:pPr>
        <w:jc w:val="center"/>
        <w:rPr>
          <w:sz w:val="32"/>
          <w:u w:val="single"/>
          <w:lang w:val="hr-HR"/>
        </w:rPr>
      </w:pPr>
    </w:p>
    <w:p w:rsidRDefault="00AC2B94" w:rsidP="00AC2B94" w:rsidR="00AC2B94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141" w:rsidR="00000000">
      <w:r>
        <w:separator/>
      </w:r>
    </w:p>
  </w:endnote>
  <w:endnote w:id="0" w:type="continuationSeparator">
    <w:p w:rsidRDefault="0030714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141" w:rsidR="00000000">
      <w:r>
        <w:separator/>
      </w:r>
    </w:p>
  </w:footnote>
  <w:footnote w:id="0" w:type="continuationSeparator">
    <w:p w:rsidRDefault="0030714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AC2B94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St-7579/2015</w:t>
        </w:r>
      </w:p>
    </w:sdtContent>
  </w:sdt>
  <w:p w:rsidRDefault="00AC2B94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2B94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07141" w:rsidP="00840E3D" w:rsidR="00840E3D">
    <w:pPr>
      <w:pStyle w:val="Zaglavlje"/>
      <w:rPr>
        <w:lang w:val="hr-HR"/>
      </w:rPr>
    </w:pPr>
  </w:p>
  <w:p w:rsidRDefault="00AC2B94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C2B94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37D"/>
    <w:rsid w:val="00135025"/>
    <w:rsid w:val="00181F4E"/>
    <w:rsid w:val="00307141"/>
    <w:rsid w:val="008F637D"/>
    <w:rsid w:val="00AC2B94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2B94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B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2B94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AC2B94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2B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2B94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071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1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14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1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1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2B94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B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2B94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AC2B94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2B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2B94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071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1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14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1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1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7579</izvorni_sadrzaj>
    <derivirana_varijabla naziv="DomainObject.Predmet.Broj_1">7579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St-7579/2015</izvorni_sadrzaj>
    <derivirana_varijabla naziv="DomainObject.Predmet.OznakaBroj_1">St-7579/2015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GAŠPAR SUSTAVI d.o.o. zastupanog po punomoćniku Željko Gašpar</izvorni_sadrzaj>
    <derivirana_varijabla naziv="DomainObject.Predmet.ProtustrankaFormated_1">  GAŠPAR SUSTAVI d.o.o. zastupanog po punomoćniku Željko Gašpar</derivirana_varijabla>
  </DomainObject.Predmet.ProtustrankaFormated>
  <DomainObject.Predmet.ProtustrankaFormatedOIB>
    <izvorni_sadrzaj>  GAŠPAR SUSTAVI d.o.o., OIB 55458245757 zastupanog po punomoćniku Željko Gašpar</izvorni_sadrzaj>
    <derivirana_varijabla naziv="DomainObject.Predmet.ProtustrankaFormatedOIB_1">  GAŠPAR SUSTAVI d.o.o., OIB 55458245757 zastupanog po punomoćniku Željko Gašpar</derivirana_varijabla>
  </DomainObject.Predmet.ProtustrankaFormatedOIB>
  <DomainObject.Predmet.ProtustrankaFormatedWithAdress>
    <izvorni_sadrzaj> GAŠPAR SUSTAVI d.o.o., Novoselečki put 139, 10000 Zagreb zastupanog po punomoćniku Željko Gašpar</izvorni_sadrzaj>
    <derivirana_varijabla naziv="DomainObject.Predmet.ProtustrankaFormatedWithAdress_1"> GAŠPAR SUSTAVI d.o.o., Novoselečki put 139, 10000 Zagreb zastupanog po punomoćniku Željko Gašpar</derivirana_varijabla>
  </DomainObject.Predmet.ProtustrankaFormatedWithAdress>
  <DomainObject.Predmet.ProtustrankaFormatedWithAdressOIB>
    <izvorni_sadrzaj> GAŠPAR SUSTAVI d.o.o., OIB 55458245757, Novoselečki put 139, 10000 Zagreb zastupanog po punomoćniku Željko Gašpar</izvorni_sadrzaj>
    <derivirana_varijabla naziv="DomainObject.Predmet.ProtustrankaFormatedWithAdressOIB_1"> GAŠPAR SUSTAVI d.o.o., OIB 55458245757, Novoselečki put 139, 10000 Zagreb zastupanog po punomoćniku Željko Gašpar</derivirana_varijabla>
  </DomainObject.Predmet.ProtustrankaFormatedWithAdressOIB>
  <DomainObject.Predmet.ProtustrankaWithAdress>
    <izvorni_sadrzaj>GAŠPAR SUSTAVI d.o.o. Novoselečki put 139, 10000 Zagreb</izvorni_sadrzaj>
    <derivirana_varijabla naziv="DomainObject.Predmet.ProtustrankaWithAdress_1">GAŠPAR SUSTAVI d.o.o. Novoselečki put 139, 10000 Zagreb</derivirana_varijabla>
  </DomainObject.Predmet.ProtustrankaWithAdress>
  <DomainObject.Predmet.ProtustrankaWithAdressOIB>
    <izvorni_sadrzaj>GAŠPAR SUSTAVI d.o.o., OIB 55458245757, Novoselečki put 139, 10000 Zagreb</izvorni_sadrzaj>
    <derivirana_varijabla naziv="DomainObject.Predmet.ProtustrankaWithAdressOIB_1">GAŠPAR SUSTAVI d.o.o., OIB 55458245757, Novoselečki put 139, 10000 Zagreb</derivirana_varijabla>
  </DomainObject.Predmet.ProtustrankaWithAdressOIB>
  <DomainObject.Predmet.ProtustrankaNazivFormated>
    <izvorni_sadrzaj>GAŠPAR SUSTAVI d.o.o.</izvorni_sadrzaj>
    <derivirana_varijabla naziv="DomainObject.Predmet.ProtustrankaNazivFormated_1">GAŠPAR SUSTAVI d.o.o.</derivirana_varijabla>
  </DomainObject.Predmet.ProtustrankaNazivFormated>
  <DomainObject.Predmet.ProtustrankaNazivFormatedOIB>
    <izvorni_sadrzaj>GAŠPAR SUSTAVI d.o.o., OIB 55458245757</izvorni_sadrzaj>
    <derivirana_varijabla naziv="DomainObject.Predmet.ProtustrankaNazivFormatedOIB_1">GAŠPAR SUSTAVI d.o.o., OIB 55458245757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GAŠPAR SUSTAVI d.o.o. zastupanog po punomoćniku Željko Gašpar</item>
    </izvorni_sadrzaj>
    <derivirana_varijabla naziv="DomainObject.Predmet.ProtuStrankaListFormated_1">
      <item>GAŠPAR SUSTAVI d.o.o. zastupanog po punomoćniku Željko Gašpar</item>
    </derivirana_varijabla>
  </DomainObject.Predmet.ProtuStrankaListFormated>
  <DomainObject.Predmet.ProtuStrankaListFormatedOIB>
    <izvorni_sadrzaj>
      <item>GAŠPAR SUSTAVI d.o.o., OIB 55458245757 zastupanog po punomoćniku Željko Gašpar</item>
    </izvorni_sadrzaj>
    <derivirana_varijabla naziv="DomainObject.Predmet.ProtuStrankaListFormatedOIB_1">
      <item>GAŠPAR SUSTAVI d.o.o., OIB 55458245757 zastupanog po punomoćniku Željko Gašpar</item>
    </derivirana_varijabla>
  </DomainObject.Predmet.ProtuStrankaListFormatedOIB>
  <DomainObject.Predmet.ProtuStrankaListFormatedWithAdress>
    <izvorni_sadrzaj>
      <item>GAŠPAR SUSTAVI d.o.o., Novoselečki put 139, 10000 Zagreb zastupanog po punomoćniku Željko Gašpar</item>
    </izvorni_sadrzaj>
    <derivirana_varijabla naziv="DomainObject.Predmet.ProtuStrankaListFormatedWithAdress_1">
      <item>GAŠPAR SUSTAVI d.o.o., Novoselečki put 139, 10000 Zagreb zastupanog po punomoćniku Željko Gašpar</item>
    </derivirana_varijabla>
  </DomainObject.Predmet.ProtuStrankaListFormatedWithAdress>
  <DomainObject.Predmet.ProtuStrankaListFormatedWithAdressOIB>
    <izvorni_sadrzaj>
      <item>GAŠPAR SUSTAVI d.o.o., OIB 55458245757, Novoselečki put 139, 10000 Zagreb zastupanog po punomoćniku Željko Gašpar</item>
    </izvorni_sadrzaj>
    <derivirana_varijabla naziv="DomainObject.Predmet.ProtuStrankaListFormatedWithAdressOIB_1">
      <item>GAŠPAR SUSTAVI d.o.o., OIB 55458245757, Novoselečki put 139, 10000 Zagreb zastupanog po punomoćniku Željko Gašpar</item>
    </derivirana_varijabla>
  </DomainObject.Predmet.ProtuStrankaListFormatedWithAdressOIB>
  <DomainObject.Predmet.ProtuStrankaListNazivFormated>
    <izvorni_sadrzaj>
      <item>GAŠPAR SUSTAVI d.o.o.</item>
    </izvorni_sadrzaj>
    <derivirana_varijabla naziv="DomainObject.Predmet.ProtuStrankaListNazivFormated_1">
      <item>GAŠPAR SUSTAVI d.o.o.</item>
    </derivirana_varijabla>
  </DomainObject.Predmet.ProtuStrankaListNazivFormated>
  <DomainObject.Predmet.ProtuStrankaListNazivFormatedOIB>
    <izvorni_sadrzaj>
      <item>GAŠPAR SUSTAVI d.o.o., OIB 55458245757</item>
    </izvorni_sadrzaj>
    <derivirana_varijabla naziv="DomainObject.Predmet.ProtuStrankaListNazivFormatedOIB_1">
      <item>GAŠPAR SUSTAVI d.o.o., OIB 55458245757</item>
    </derivirana_varijabla>
  </DomainObject.Predmet.ProtuStrankaListNazivFormatedOIB>
  <DomainObject.Predmet.OstaliListFormated>
    <izvorni_sadrzaj>
      <item>Željko Gašpar punomoćnik sudionika u postupku GAŠPAR SUSTAVI d.o.o.</item>
    </izvorni_sadrzaj>
    <derivirana_varijabla naziv="DomainObject.Predmet.OstaliListFormated_1">
      <item>Željko Gašpar punomoćnik sudionika u postupku GAŠPAR SUSTAVI d.o.o.</item>
    </derivirana_varijabla>
  </DomainObject.Predmet.OstaliListFormated>
  <DomainObject.Predmet.OstaliListFormatedOIB>
    <izvorni_sadrzaj>
      <item>Željko Gašpar, OIB 86949699234 punomoćnik sudionika u postupku GAŠPAR SUSTAVI d.o.o.</item>
    </izvorni_sadrzaj>
    <derivirana_varijabla naziv="DomainObject.Predmet.OstaliListFormatedOIB_1">
      <item>Željko Gašpar, OIB 86949699234 punomoćnik sudionika u postupku GAŠPAR SUSTAVI d.o.o.</item>
    </derivirana_varijabla>
  </DomainObject.Predmet.OstaliListFormatedOIB>
  <DomainObject.Predmet.OstaliListFormatedWithAdress>
    <izvorni_sadrzaj>
      <item>Željko Gašpar, Novoselečki put 139, 10000 Zagreb punomoćnik sudionika u postupku GAŠPAR SUSTAVI d.o.o.</item>
    </izvorni_sadrzaj>
    <derivirana_varijabla naziv="DomainObject.Predmet.OstaliListFormatedWithAdress_1">
      <item>Željko Gašpar, Novoselečki put 139, 10000 Zagreb punomoćnik sudionika u postupku GAŠPAR SUSTAVI d.o.o.</item>
    </derivirana_varijabla>
  </DomainObject.Predmet.OstaliListFormatedWithAdress>
  <DomainObject.Predmet.OstaliListFormatedWithAdressOIB>
    <izvorni_sadrzaj>
      <item>Željko Gašpar, OIB 86949699234, Novoselečki put 139, 10000 Zagreb punomoćnik sudionika u postupku GAŠPAR SUSTAVI d.o.o.</item>
    </izvorni_sadrzaj>
    <derivirana_varijabla naziv="DomainObject.Predmet.OstaliListFormatedWithAdressOIB_1">
      <item>Željko Gašpar, OIB 86949699234, Novoselečki put 139, 10000 Zagreb punomoćnik sudionika u postupku GAŠPAR SUSTAVI d.o.o.</item>
    </derivirana_varijabla>
  </DomainObject.Predmet.OstaliListFormatedWithAdressOIB>
  <DomainObject.Predmet.OstaliListNazivFormated>
    <izvorni_sadrzaj>
      <item>Željko Gašpar</item>
    </izvorni_sadrzaj>
    <derivirana_varijabla naziv="DomainObject.Predmet.OstaliListNazivFormated_1">
      <item>Željko Gašpar</item>
    </derivirana_varijabla>
  </DomainObject.Predmet.OstaliListNazivFormated>
  <DomainObject.Predmet.OstaliListNazivFormatedOIB>
    <izvorni_sadrzaj>
      <item>Željko Gašpar, OIB 86949699234</item>
    </izvorni_sadrzaj>
    <derivirana_varijabla naziv="DomainObject.Predmet.OstaliListNazivFormatedOIB_1">
      <item>Željko Gašpar, OIB 86949699234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GAŠPAR SUSTAVI d.o.o.</izvorni_sadrzaj>
    <derivirana_varijabla naziv="DomainObject.Predmet.ProtustrankaIDrugi_1">GAŠPAR SUSTAVI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GAŠPAR SUSTAVI d.o.o., OIB 55458245757, Novoselečki put 139, 10000 Zagreb</izvorni_sadrzaj>
    <derivirana_varijabla naziv="DomainObject.Predmet.ProtustrankaIDrugiAdressOIB_1">GAŠPAR SUSTAVI d.o.o., OIB 55458245757, Novoselečki put 139,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GAŠPAR SUSTAVI d.o.o.</item>
      <item>Željko Gašpar</item>
    </izvorni_sadrzaj>
    <derivirana_varijabla naziv="DomainObject.Predmet.SudioniciListNaziv_1">
      <item>FINA Regionalni centar Zagreb</item>
      <item>GAŠPAR SUSTAVI d.o.o.</item>
      <item>Željko Gašpar</item>
    </derivirana_varijabla>
  </DomainObject.Predmet.SudioniciListNaziv>
  <DomainObject.Predmet.SudioniciListAdressOIB>
    <izvorni_sadrzaj>
      <item>FINA Regionalni centar Zagreb, OIB 85821130368, Trg svibanjskih žrtava 1995. 1,10000 Zagreb</item>
      <item>GAŠPAR SUSTAVI d.o.o., OIB 55458245757, Novoselečki put 139,10000 Zagreb</item>
      <item>Željko Gašpar, OIB 86949699234, Novoselečki put 139,10000 Zagreb</item>
    </izvorni_sadrzaj>
    <derivirana_varijabla naziv="DomainObject.Predmet.SudioniciListAdressOIB_1">
      <item>FINA Regionalni centar Zagreb, OIB 85821130368, Trg svibanjskih žrtava 1995. 1,10000 Zagreb</item>
      <item>GAŠPAR SUSTAVI d.o.o., OIB 55458245757, Novoselečki put 139,10000 Zagreb</item>
      <item>Željko Gašpar, OIB 86949699234, Novoselečki put 139,10000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55458245757</item>
      <item>, OIB 86949699234</item>
    </izvorni_sadrzaj>
    <derivirana_varijabla naziv="DomainObject.Predmet.SudioniciListNazivOIB_1">
      <item>, OIB 85821130368</item>
      <item>, OIB 55458245757</item>
      <item>, OIB 86949699234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2041</properties:Characters>
  <properties:Lines>77</properties:Lines>
  <properties:Paragraphs>30</properties:Paragraphs>
  <properties:TotalTime>0</properties:TotalTime>
  <properties:ScaleCrop>false</properties:ScaleCrop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2016-04-04T12:26:00Z</dcterms:created>
  <dc:creator>Marija Lukić</dc:creator>
  <dc:description/>
  <cp:keywords/>
  <cp:lastModifiedBy>Marija Lukić</cp:lastModifiedBy>
  <dcterms:modified xmlns:xsi="http://www.w3.org/2001/XMLSchema-instance" xsi:type="dcterms:W3CDTF">2016-04-04T12:26:00Z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