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eafc" w14:paraId="ae8eafc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D031D0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89</w:t>
      </w:r>
      <w:r w:rsidR="00D031D0" w:rsidRPr="00A53B3A">
        <w:t>. St</w:t>
      </w:r>
      <w:r w:rsidR="002B5A3B">
        <w:t>-</w:t>
      </w:r>
      <w:r w:rsidR="006D4012">
        <w:t>2219/17-</w:t>
      </w:r>
      <w:r w:rsidR="008623C7">
        <w:t>63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6D4012" w:rsidP="006D4012" w:rsidR="00B1446A" w:rsidRPr="00A53B3A">
      <w:pPr>
        <w:ind w:firstLine="720"/>
        <w:jc w:val="both"/>
      </w:pPr>
      <w:r w:rsidRPr="006D4012">
        <w:rPr>
          <w:lang w:val="pt-BR"/>
        </w:rPr>
        <w:t>Trgovački sud u Zagrebu, po sucu Nikoli</w:t>
      </w:r>
      <w:r>
        <w:rPr>
          <w:lang w:val="pt-BR"/>
        </w:rPr>
        <w:t>ni Dorić Hadžisejdić</w:t>
      </w:r>
      <w:r w:rsidRPr="006D4012">
        <w:rPr>
          <w:lang w:val="pt-BR"/>
        </w:rPr>
        <w:t xml:space="preserve">, u stečajnom postupku povodom prijedloga predlagatelja PETROL d.d. Ljubuški, Bana Jelačića b.b., Bosna i Hercegovina, kojeg zastupa punomoćnik Mato Krmek, odvjetnik u Odvjetničkom društvu Primorac i partneri j.t.d., </w:t>
      </w:r>
      <w:r>
        <w:rPr>
          <w:lang w:val="pt-BR"/>
        </w:rPr>
        <w:t>Zagreb,</w:t>
      </w:r>
      <w:r w:rsidRPr="006D4012">
        <w:rPr>
          <w:lang w:val="pt-BR"/>
        </w:rPr>
        <w:t xml:space="preserve"> </w:t>
      </w:r>
      <w:r>
        <w:rPr>
          <w:lang w:val="pt-BR"/>
        </w:rPr>
        <w:t>Kennedyev trg 6b,</w:t>
      </w:r>
      <w:r w:rsidRPr="006D4012">
        <w:rPr>
          <w:lang w:val="pt-BR"/>
        </w:rPr>
        <w:t xml:space="preserve"> za otvaranjem stečajnog postupka nad trgovačkim dr</w:t>
      </w:r>
      <w:r>
        <w:rPr>
          <w:lang w:val="pt-BR"/>
        </w:rPr>
        <w:t>uštvom PAN-papirna industrija -</w:t>
      </w:r>
      <w:r w:rsidRPr="006D4012">
        <w:rPr>
          <w:lang w:val="pt-BR"/>
        </w:rPr>
        <w:t xml:space="preserve">Tvornica kartona i kartonske ambalaže d.o.o. Zagreb, Miramarska11B, OIB: 21056005908, kojeg zastupa punomoćnica Marina Tolj, odvjetnica u Zagrebu, </w:t>
      </w:r>
      <w:r>
        <w:rPr>
          <w:lang w:val="pt-BR"/>
        </w:rPr>
        <w:t>Jurjevska 20</w:t>
      </w:r>
      <w:r w:rsidRPr="006D4012">
        <w:rPr>
          <w:lang w:val="pt-BR"/>
        </w:rPr>
        <w:t xml:space="preserve">, </w:t>
      </w:r>
      <w:r w:rsidR="0067201C">
        <w:rPr>
          <w:lang w:val="pt-BR"/>
        </w:rPr>
        <w:t>5</w:t>
      </w:r>
      <w:r w:rsidRPr="006D4012">
        <w:rPr>
          <w:lang w:val="pt-BR"/>
        </w:rPr>
        <w:t xml:space="preserve">. </w:t>
      </w:r>
      <w:r>
        <w:rPr>
          <w:lang w:val="pt-BR"/>
        </w:rPr>
        <w:t>listopada</w:t>
      </w:r>
      <w:r w:rsidRPr="006D4012">
        <w:rPr>
          <w:lang w:val="pt-BR"/>
        </w:rPr>
        <w:t xml:space="preserve"> 2017.,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6D4012" w:rsidRPr="006D4012">
        <w:t>PAN-papirna industrija -Tvornica kartona i kartonske ambalaže d.o.o. Zagreb, Miramarska11B, OIB: 21056005908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6D4012" w:rsidP="002B39D1" w:rsidR="002B39D1">
      <w:pPr>
        <w:ind w:firstLine="708"/>
        <w:jc w:val="both"/>
      </w:pPr>
      <w:r w:rsidRPr="006D4012">
        <w:t>Predlagatelj PETROL d.d. Ljubuški, Bana Jelačića b.b., Bosna i Hercegovina, podnio je prijedlog za otvaranjem stečajnog postupka nad trgovačkim društvom PAN-papirna industrija - Tvornica kartona i kartonske ambalaže d.o.o. Zagreb, Miramarska11B, OIB: 21056005908, dana 31. srpnja 2007.</w:t>
      </w:r>
      <w:r w:rsidR="00DD73CA" w:rsidRPr="00A53B3A">
        <w:tab/>
      </w:r>
    </w:p>
    <w:p w:rsidRDefault="0076402E" w:rsidP="003D401F" w:rsidR="00315B60" w:rsidRPr="00A962F5">
      <w:pPr>
        <w:pStyle w:val="Tijeloteksta"/>
        <w:rPr>
          <w:lang w:val="pt-BR"/>
        </w:rPr>
      </w:pPr>
      <w:r>
        <w:tab/>
      </w:r>
      <w:r w:rsidR="002B39D1">
        <w:t xml:space="preserve">Uvidom u sudski registar utvrđeno je da je rješenjem Trgovačkog suda u Zagrebu </w:t>
      </w:r>
      <w:r w:rsidR="00A962F5">
        <w:t>kao suda preuzimatelja broj Tt-16/10736-31 od 12.</w:t>
      </w:r>
      <w:r w:rsidR="005213F1">
        <w:t xml:space="preserve"> srpnja </w:t>
      </w:r>
      <w:r w:rsidR="00A962F5">
        <w:t xml:space="preserve">2017. upisano pripajanje društva PAN - papirna industrija - Tvornica kartona i kartonske ambalaže d.o.o., sa sjedištem u Zagrebu, Miramarska cesta 11 B, upisanog u sudski registar Trgovačkog suda u Zagrebu pod matičnim brojem subjekta upisa, MBS: 050008106, OIB: 21056005908 društvu DAMEX GRADNJA d.o.o. za građenje, trgovinu i usluge, sa sjedištem u Bregani, Ljudevita Gaja 8, upisanog u sudski registar Trgovačkog suda u Zagrebu pod </w:t>
      </w:r>
      <w:r w:rsidR="00A962F5" w:rsidRPr="00A962F5">
        <w:t xml:space="preserve">upisanog u sudski registar Trgovačkog suda u Zagrebu pod matičnim brojem subjekta upisa, MBS: 080724691, OIB: 01968500772. </w:t>
      </w:r>
    </w:p>
    <w:p w:rsidRDefault="00D61A6B" w:rsidP="002B5A3B" w:rsidR="00D61A6B" w:rsidRPr="00172012">
      <w:pPr>
        <w:pStyle w:val="Tijeloteksta"/>
        <w:rPr>
          <w:lang w:val="pt-BR"/>
        </w:rPr>
      </w:pPr>
      <w:r>
        <w:rPr>
          <w:lang w:val="pt-BR"/>
        </w:rPr>
        <w:tab/>
      </w:r>
      <w:r w:rsidR="000A403E" w:rsidRPr="00172012">
        <w:rPr>
          <w:lang w:val="pt-BR"/>
        </w:rPr>
        <w:t>Dakle, do navedenog pripajanja</w:t>
      </w:r>
      <w:r w:rsidR="00F5743A" w:rsidRPr="00172012">
        <w:rPr>
          <w:lang w:val="pt-BR"/>
        </w:rPr>
        <w:t xml:space="preserve"> došlo je nakon podnošenja prijedloga za stečaj, a prije donošenja odluke o prijedlogu za otvaranje stečaja.</w:t>
      </w:r>
    </w:p>
    <w:p w:rsidRDefault="009912A6" w:rsidP="00172012" w:rsidR="00172012">
      <w:pPr>
        <w:pStyle w:val="Tijeloteksta"/>
        <w:rPr>
          <w:lang w:val="pt-BR"/>
        </w:rPr>
      </w:pPr>
      <w:r w:rsidRPr="00172012">
        <w:rPr>
          <w:lang w:val="pt-BR"/>
        </w:rPr>
        <w:tab/>
      </w:r>
      <w:r w:rsidR="0076402E">
        <w:rPr>
          <w:lang w:val="pt-BR"/>
        </w:rPr>
        <w:t>Prema odredbi čl. 541. st. 3</w:t>
      </w:r>
      <w:r w:rsidR="00F5743A">
        <w:rPr>
          <w:lang w:val="pt-BR"/>
        </w:rPr>
        <w:t xml:space="preserve">. Zakona o trgovačkim društvima (“Narodne novine” broj 111/93, 34/99, 121/99, 52/00, 118/03, </w:t>
      </w:r>
      <w:r w:rsidR="001B0A63">
        <w:rPr>
          <w:lang w:val="pt-BR"/>
        </w:rPr>
        <w:t xml:space="preserve">107/07, 137/09, 152/11, 111/12, 68/13 i 110/15 </w:t>
      </w:r>
      <w:r w:rsidR="00F5743A">
        <w:rPr>
          <w:lang w:val="pt-BR"/>
        </w:rPr>
        <w:t xml:space="preserve"> dalje: </w:t>
      </w:r>
      <w:r w:rsidR="00F5743A">
        <w:rPr>
          <w:lang w:val="pt-BR"/>
        </w:rPr>
        <w:lastRenderedPageBreak/>
        <w:t>ZTD) pripojeno društvo prestaje s danom upisa pripajanja u sudski registar u kojemu je upisano društvo preuzimatelj</w:t>
      </w:r>
      <w:r w:rsidR="00172012">
        <w:rPr>
          <w:lang w:val="pt-BR"/>
        </w:rPr>
        <w:t>.</w:t>
      </w:r>
      <w:r w:rsidR="00F5743A">
        <w:rPr>
          <w:lang w:val="pt-BR"/>
        </w:rPr>
        <w:t xml:space="preserve"> </w:t>
      </w:r>
    </w:p>
    <w:p w:rsidRDefault="00172012" w:rsidP="00172012" w:rsidR="00172012" w:rsidRPr="009912A6">
      <w:pPr>
        <w:pStyle w:val="Tijeloteksta"/>
        <w:rPr>
          <w:lang w:val="pt-BR"/>
        </w:rPr>
      </w:pPr>
      <w:r>
        <w:rPr>
          <w:lang w:val="pt-BR"/>
        </w:rPr>
        <w:tab/>
      </w:r>
      <w:r w:rsidRPr="00172012">
        <w:rPr>
          <w:lang w:val="pt-BR"/>
        </w:rPr>
        <w:t xml:space="preserve">Osim toga, uvidom u sudski registar </w:t>
      </w:r>
      <w:r w:rsidRPr="00172012">
        <w:t>Trgovačkog  suda u Zagrebu, utvrđeno je kako je 27. rujna 2017. društvo PAN - papirna industrija - Tvornica kartona i kartonske ambalaže, d. o. o., brisano iz sudskog registra rješenjem Trgovačkog suda u Zagrebu, poslovni broj Tt-17/36486-1.</w:t>
      </w:r>
      <w:r>
        <w:t xml:space="preserve"> </w:t>
      </w:r>
    </w:p>
    <w:p w:rsidRDefault="00F5743A" w:rsidP="000E2D4A" w:rsidR="00FE4616">
      <w:pPr>
        <w:pStyle w:val="Tijeloteksta"/>
        <w:rPr>
          <w:lang w:val="pt-BR"/>
        </w:rPr>
      </w:pPr>
      <w:r>
        <w:rPr>
          <w:lang w:val="pt-BR"/>
        </w:rPr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</w:t>
      </w:r>
      <w:r w:rsidR="00FE4616" w:rsidRPr="00583864">
        <w:rPr>
          <w:lang w:val="pt-BR"/>
        </w:rPr>
        <w:t>. Pri tome je neodlučno ima li dužnik pravnog sljednika, jer se postupak po prijedlogu prot</w:t>
      </w:r>
      <w:r w:rsidR="00796462" w:rsidRPr="00583864">
        <w:rPr>
          <w:lang w:val="pt-BR"/>
        </w:rPr>
        <w:t>iv jednog dužnika pravne osobe n</w:t>
      </w:r>
      <w:r w:rsidR="00FE4616" w:rsidRPr="00583864">
        <w:rPr>
          <w:lang w:val="pt-BR"/>
        </w:rPr>
        <w:t>e može nastaviti po istom prijedlogu protiv pravnog sljednika te pravne osobe (tako i u odluci Pž-6532/15</w:t>
      </w:r>
      <w:r w:rsidR="00C300F3">
        <w:rPr>
          <w:lang w:val="pt-BR"/>
        </w:rPr>
        <w:t>, Pž-4671/17</w:t>
      </w:r>
      <w:r w:rsidR="00FE4616" w:rsidRPr="00583864">
        <w:rPr>
          <w:lang w:val="pt-BR"/>
        </w:rPr>
        <w:t>). Slijedom navedenog, sud je riješio</w:t>
      </w:r>
      <w:r w:rsidR="00FE4616">
        <w:rPr>
          <w:lang w:val="pt-BR"/>
        </w:rPr>
        <w:t xml:space="preserve"> kao u izreci.</w:t>
      </w: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025428">
        <w:t>5</w:t>
      </w:r>
      <w:r w:rsidR="00FE4616" w:rsidRPr="00D61A6B">
        <w:rPr>
          <w:lang w:val="pt-BR"/>
        </w:rPr>
        <w:t xml:space="preserve">. </w:t>
      </w:r>
      <w:r w:rsidR="005213F1">
        <w:rPr>
          <w:lang w:val="pt-BR"/>
        </w:rPr>
        <w:t>listopada</w:t>
      </w:r>
      <w:r w:rsidR="00FE4616">
        <w:rPr>
          <w:color w:val="FF0000"/>
          <w:lang w:val="pt-BR"/>
        </w:rPr>
        <w:t xml:space="preserve"> </w:t>
      </w:r>
      <w:r w:rsidR="005213F1">
        <w:rPr>
          <w:lang w:val="pt-BR"/>
        </w:rPr>
        <w:t>2017</w:t>
      </w:r>
      <w:r w:rsidR="00900561" w:rsidRPr="00A53B3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SUDAC: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3D0E40">
        <w:t>,v.r.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D0E40" w:rsidP="00C359B6" w:rsidR="003D0E40">
      <w:pPr>
        <w:pStyle w:val="Bezproreda"/>
        <w:ind w:left="4956"/>
        <w:jc w:val="right"/>
      </w:pPr>
      <w:r>
        <w:t>Za točnost otpravka - ovlašteni službenik</w:t>
      </w:r>
    </w:p>
    <w:p w:rsidRDefault="003D0E40" w:rsidP="00C359B6" w:rsidR="003D0E40">
      <w:pPr>
        <w:pStyle w:val="Bezproreda"/>
        <w:ind w:left="4956"/>
        <w:jc w:val="right"/>
      </w:pPr>
      <w:r>
        <w:t>Karmela Dolenc</w:t>
      </w:r>
    </w:p>
    <w:p w:rsidRDefault="003D0E40" w:rsidP="00FF15FF" w:rsidR="003D0E4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570BCC" w:rsidR="003D0E4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0E40">
          <w:rPr>
            <w:noProof/>
          </w:rPr>
          <w:t>2</w:t>
        </w:r>
        <w:r>
          <w:fldChar w:fldCharType="end"/>
        </w:r>
      </w:sdtContent>
    </w:sdt>
    <w:r w:rsidR="005213F1">
      <w:tab/>
      <w:t xml:space="preserve">               89. St-2219/17-</w:t>
    </w:r>
    <w:r w:rsidR="008623C7">
      <w:t>63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25428"/>
    <w:rsid w:val="000631BD"/>
    <w:rsid w:val="000778D8"/>
    <w:rsid w:val="000A0BD3"/>
    <w:rsid w:val="000A403E"/>
    <w:rsid w:val="000E2D4A"/>
    <w:rsid w:val="00153E55"/>
    <w:rsid w:val="00172012"/>
    <w:rsid w:val="00173155"/>
    <w:rsid w:val="001B0A63"/>
    <w:rsid w:val="002400E0"/>
    <w:rsid w:val="00243248"/>
    <w:rsid w:val="00254DC6"/>
    <w:rsid w:val="00294AD4"/>
    <w:rsid w:val="002B39D1"/>
    <w:rsid w:val="002B5A3B"/>
    <w:rsid w:val="002C0221"/>
    <w:rsid w:val="002D799D"/>
    <w:rsid w:val="002E07CD"/>
    <w:rsid w:val="00315B60"/>
    <w:rsid w:val="00325A36"/>
    <w:rsid w:val="00330F84"/>
    <w:rsid w:val="003A630A"/>
    <w:rsid w:val="003C4E05"/>
    <w:rsid w:val="003D0E40"/>
    <w:rsid w:val="003D401F"/>
    <w:rsid w:val="003E15C9"/>
    <w:rsid w:val="003F5053"/>
    <w:rsid w:val="003F5DE8"/>
    <w:rsid w:val="00407A48"/>
    <w:rsid w:val="004206F9"/>
    <w:rsid w:val="00430287"/>
    <w:rsid w:val="00430B74"/>
    <w:rsid w:val="00445446"/>
    <w:rsid w:val="00494628"/>
    <w:rsid w:val="004B1F52"/>
    <w:rsid w:val="004E5469"/>
    <w:rsid w:val="004F022B"/>
    <w:rsid w:val="005213F1"/>
    <w:rsid w:val="0055355B"/>
    <w:rsid w:val="00570BCC"/>
    <w:rsid w:val="00583223"/>
    <w:rsid w:val="00583864"/>
    <w:rsid w:val="005C2C94"/>
    <w:rsid w:val="005F3D5C"/>
    <w:rsid w:val="00612661"/>
    <w:rsid w:val="006236AB"/>
    <w:rsid w:val="00643C23"/>
    <w:rsid w:val="00661F07"/>
    <w:rsid w:val="0067201C"/>
    <w:rsid w:val="00690E3C"/>
    <w:rsid w:val="006D4012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55110"/>
    <w:rsid w:val="008623C7"/>
    <w:rsid w:val="008731B1"/>
    <w:rsid w:val="008A1581"/>
    <w:rsid w:val="008C4D21"/>
    <w:rsid w:val="008D5674"/>
    <w:rsid w:val="008E74C4"/>
    <w:rsid w:val="00900561"/>
    <w:rsid w:val="009214EB"/>
    <w:rsid w:val="00946A3B"/>
    <w:rsid w:val="00967701"/>
    <w:rsid w:val="009912A6"/>
    <w:rsid w:val="009C383A"/>
    <w:rsid w:val="009F7FD5"/>
    <w:rsid w:val="00A31DA6"/>
    <w:rsid w:val="00A53B3A"/>
    <w:rsid w:val="00A729FA"/>
    <w:rsid w:val="00A94094"/>
    <w:rsid w:val="00A962F5"/>
    <w:rsid w:val="00AA6FF2"/>
    <w:rsid w:val="00AF6543"/>
    <w:rsid w:val="00B1446A"/>
    <w:rsid w:val="00B255D3"/>
    <w:rsid w:val="00B639DE"/>
    <w:rsid w:val="00B8565B"/>
    <w:rsid w:val="00BA3DD7"/>
    <w:rsid w:val="00BE39EF"/>
    <w:rsid w:val="00C300F3"/>
    <w:rsid w:val="00C45588"/>
    <w:rsid w:val="00C56AD5"/>
    <w:rsid w:val="00D031D0"/>
    <w:rsid w:val="00D473EA"/>
    <w:rsid w:val="00D61A6B"/>
    <w:rsid w:val="00DB0253"/>
    <w:rsid w:val="00DD73CA"/>
    <w:rsid w:val="00DE77D6"/>
    <w:rsid w:val="00DF5C30"/>
    <w:rsid w:val="00E41EB3"/>
    <w:rsid w:val="00E43B53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D0E4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II st odluci Pž-4558/17 od 8.8.17. spis dodijeljen u rad drugom sucu</izvorni_sadrzaj>
    <derivirana_varijabla naziv="DomainObject.Predmet.Opis_1">prema II st odluci Pž-4558/17 od 8.8.17. spis dodijeljen u rad drugom sucu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St-2219/2017</izvorni_sadrzaj>
    <derivirana_varijabla naziv="DomainObject.Predmet.OznakaBroj_1">St-2219/2017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-papirna industrija - Tvornica kartona i kartonske ambalaže d.o.o. u stečaju</izvorni_sadrzaj>
    <derivirana_varijabla naziv="DomainObject.Predmet.ProtustrankaFormated_1">  PAN -papirna industrija - Tvornica kartona i kartonske ambalaže d.o.o. u stečaju</derivirana_varijabla>
  </DomainObject.Predmet.ProtustrankaFormated>
  <DomainObject.Predmet.ProtustrankaFormatedOIB>
    <izvorni_sadrzaj>  PAN -papirna industrija - Tvornica kartona i kartonske ambalaže d.o.o. u stečaju, OIB 21056005908</izvorni_sadrzaj>
    <derivirana_varijabla naziv="DomainObject.Predmet.ProtustrankaFormatedOIB_1">  PAN -papirna industrija - Tvornica kartona i kartonske ambalaže d.o.o. u stečaju, OIB 21056005908</derivirana_varijabla>
  </DomainObject.Predmet.ProtustrankaFormatedOIB>
  <DomainObject.Predmet.ProtustrankaFormatedWithAdress>
    <izvorni_sadrzaj> PAN -papirna industrija - Tvornica kartona i kartonske ambalaže d.o.o. u stečaju, MIRAMARSKA 11 B, 10000 Zagreb</izvorni_sadrzaj>
    <derivirana_varijabla naziv="DomainObject.Predmet.ProtustrankaFormatedWithAdress_1"> PAN -papirna industrija - Tvornica kartona i kartonske ambalaže d.o.o. u stečaju, MIRAMARSKA 11 B, 10000 Zagreb</derivirana_varijabla>
  </DomainObject.Predmet.ProtustrankaFormatedWithAdress>
  <DomainObject.Predmet.ProtustrankaFormatedWithAdressOIB>
    <izvorni_sadrzaj> PAN -papirna industrija - Tvornica kartona i kartonske ambalaže d.o.o. u stečaju, OIB 21056005908, MIRAMARSKA 11 B, 10000 Zagreb</izvorni_sadrzaj>
    <derivirana_varijabla naziv="DomainObject.Predmet.ProtustrankaFormatedWithAdressOIB_1"> PAN -papirna industrija - Tvornica kartona i kartonske ambalaže d.o.o. u stečaju, OIB 21056005908, MIRAMARSKA 11 B, 10000 Zagreb</derivirana_varijabla>
  </DomainObject.Predmet.ProtustrankaFormatedWithAdressOIB>
  <DomainObject.Predmet.ProtustrankaWithAdress>
    <izvorni_sadrzaj>PAN -papirna industrija - Tvornica kartona i kartonske ambalaže d.o.o. u stečaju MIRAMARSKA 11 B, 10000 Zagreb</izvorni_sadrzaj>
    <derivirana_varijabla naziv="DomainObject.Predmet.ProtustrankaWithAdress_1">PAN -papirna industrija - Tvornica kartona i kartonske ambalaže d.o.o. u stečaju MIRAMARSKA 11 B, 10000 Zagreb</derivirana_varijabla>
  </DomainObject.Predmet.ProtustrankaWithAdress>
  <DomainObject.Predmet.ProtustrankaWithAdressOIB>
    <izvorni_sadrzaj>PAN -papirna industrija - Tvornica kartona i kartonske ambalaže d.o.o. u stečaju, OIB 21056005908, MIRAMARSKA 11 B, 10000 Zagreb</izvorni_sadrzaj>
    <derivirana_varijabla naziv="DomainObject.Predmet.ProtustrankaWithAdressOIB_1">PAN -papirna industrija - Tvornica kartona i kartonske ambalaže d.o.o. u stečaju, OIB 21056005908, MIRAMARSKA 11 B, 10000 Zagreb</derivirana_varijabla>
  </DomainObject.Predmet.ProtustrankaWithAdressOIB>
  <DomainObject.Predmet.ProtustrankaNazivFormated>
    <izvorni_sadrzaj>PAN -papirna industrija - Tvornica kartona i kartonske ambalaže d.o.o. u stečaju</izvorni_sadrzaj>
    <derivirana_varijabla naziv="DomainObject.Predmet.ProtustrankaNazivFormated_1">PAN -papirna industrija - Tvornica kartona i kartonske ambalaže d.o.o. u stečaju</derivirana_varijabla>
  </DomainObject.Predmet.ProtustrankaNazivFormated>
  <DomainObject.Predmet.ProtustrankaNazivFormatedOIB>
    <izvorni_sadrzaj>PAN -papirna industrija - Tvornica kartona i kartonske ambalaže d.o.o. u stečaju, OIB 21056005908</izvorni_sadrzaj>
    <derivirana_varijabla naziv="DomainObject.Predmet.ProtustrankaNazivFormatedOIB_1">PAN -papirna industrija - Tvornica kartona i kartonske ambalaže d.o.o. u stečaju, OIB 21056005908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PETROL d.d.</izvorni_sadrzaj>
    <derivirana_varijabla naziv="DomainObject.Predmet.StrankaFormated_1">  PETROL d.d.</derivirana_varijabla>
  </DomainObject.Predmet.StrankaFormated>
  <DomainObject.Predmet.StrankaFormatedOIB>
    <izvorni_sadrzaj>  PETROL d.d., OIB 14205530133</izvorni_sadrzaj>
    <derivirana_varijabla naziv="DomainObject.Predmet.StrankaFormatedOIB_1">  PETROL d.d., OIB 14205530133</derivirana_varijabla>
  </DomainObject.Predmet.StrankaFormatedOIB>
  <DomainObject.Predmet.StrankaFormatedWithAdress>
    <izvorni_sadrzaj> PETROL d.d., BANA JELAČIĆA bb, LJUBUŠKI</izvorni_sadrzaj>
    <derivirana_varijabla naziv="DomainObject.Predmet.StrankaFormatedWithAdress_1"> PETROL d.d., BANA JELAČIĆA bb, LJUBUŠKI</derivirana_varijabla>
  </DomainObject.Predmet.StrankaFormatedWithAdress>
  <DomainObject.Predmet.StrankaFormatedWithAdressOIB>
    <izvorni_sadrzaj> PETROL d.d., OIB 14205530133, BANA JELAČIĆA bb, LJUBUŠKI</izvorni_sadrzaj>
    <derivirana_varijabla naziv="DomainObject.Predmet.StrankaFormatedWithAdressOIB_1"> PETROL d.d., OIB 14205530133, BANA JELAČIĆA bb, LJUBUŠKI</derivirana_varijabla>
  </DomainObject.Predmet.StrankaFormatedWithAdressOIB>
  <DomainObject.Predmet.StrankaWithAdress>
    <izvorni_sadrzaj>PETROL d.d. BANA JELAČIĆA bb,LJUBUŠKI</izvorni_sadrzaj>
    <derivirana_varijabla naziv="DomainObject.Predmet.StrankaWithAdress_1">PETROL d.d. BANA JELAČIĆA bb,LJUBUŠKI</derivirana_varijabla>
  </DomainObject.Predmet.StrankaWithAdress>
  <DomainObject.Predmet.StrankaWithAdressOIB>
    <izvorni_sadrzaj>PETROL d.d., OIB 14205530133, BANA JELAČIĆA bb,LJUBUŠKI</izvorni_sadrzaj>
    <derivirana_varijabla naziv="DomainObject.Predmet.StrankaWithAdressOIB_1">PETROL d.d., OIB 14205530133, BANA JELAČIĆA bb,LJUBUŠKI</derivirana_varijabla>
  </DomainObject.Predmet.StrankaWithAdressOIB>
  <DomainObject.Predmet.StrankaNazivFormated>
    <izvorni_sadrzaj>PETROL d.d.</izvorni_sadrzaj>
    <derivirana_varijabla naziv="DomainObject.Predmet.StrankaNazivFormated_1">PETROL d.d.</derivirana_varijabla>
  </DomainObject.Predmet.StrankaNazivFormated>
  <DomainObject.Predmet.StrankaNazivFormatedOIB>
    <izvorni_sadrzaj>PETROL d.d., OIB 14205530133</izvorni_sadrzaj>
    <derivirana_varijabla naziv="DomainObject.Predmet.StrankaNazivFormatedOIB_1">PETROL d.d., OIB 14205530133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PETROL d.d.</item>
    </izvorni_sadrzaj>
    <derivirana_varijabla naziv="DomainObject.Predmet.StrankaListFormated_1">
      <item>PETROL d.d.</item>
    </derivirana_varijabla>
  </DomainObject.Predmet.StrankaListFormated>
  <DomainObject.Predmet.StrankaListFormatedOIB>
    <izvorni_sadrzaj>
      <item>PETROL d.d., OIB 14205530133</item>
    </izvorni_sadrzaj>
    <derivirana_varijabla naziv="DomainObject.Predmet.StrankaListFormatedOIB_1">
      <item>PETROL d.d., OIB 14205530133</item>
    </derivirana_varijabla>
  </DomainObject.Predmet.StrankaListFormatedOIB>
  <DomainObject.Predmet.StrankaListFormatedWithAdress>
    <izvorni_sadrzaj>
      <item>PETROL d.d., BANA JELAČIĆA bb, LJUBUŠKI</item>
    </izvorni_sadrzaj>
    <derivirana_varijabla naziv="DomainObject.Predmet.StrankaListFormatedWithAdress_1">
      <item>PETROL d.d., BANA JELAČIĆA bb, LJUBUŠKI</item>
    </derivirana_varijabla>
  </DomainObject.Predmet.StrankaListFormatedWithAdress>
  <DomainObject.Predmet.StrankaListFormatedWithAdressOIB>
    <izvorni_sadrzaj>
      <item>PETROL d.d., OIB 14205530133, BANA JELAČIĆA bb, LJUBUŠKI</item>
    </izvorni_sadrzaj>
    <derivirana_varijabla naziv="DomainObject.Predmet.StrankaListFormatedWithAdressOIB_1">
      <item>PETROL d.d., OIB 14205530133, BANA JELAČIĆA bb, LJUBUŠKI</item>
    </derivirana_varijabla>
  </DomainObject.Predmet.StrankaListFormatedWithAdressOIB>
  <DomainObject.Predmet.StrankaListNazivFormated>
    <izvorni_sadrzaj>
      <item>PETROL d.d.</item>
    </izvorni_sadrzaj>
    <derivirana_varijabla naziv="DomainObject.Predmet.StrankaListNazivFormated_1">
      <item>PETROL d.d.</item>
    </derivirana_varijabla>
  </DomainObject.Predmet.StrankaListNazivFormated>
  <DomainObject.Predmet.StrankaListNazivFormatedOIB>
    <izvorni_sadrzaj>
      <item>PETROL d.d., OIB 14205530133</item>
    </izvorni_sadrzaj>
    <derivirana_varijabla naziv="DomainObject.Predmet.StrankaListNazivFormatedOIB_1">
      <item>PETROL d.d., OIB 14205530133</item>
    </derivirana_varijabla>
  </DomainObject.Predmet.StrankaListNazivFormatedOIB>
  <DomainObject.Predmet.ProtuStrankaListFormated>
    <izvorni_sadrzaj>
      <item>PAN -papirna industrija - Tvornica kartona i kartonske ambalaže d.o.o. u stečaju</item>
    </izvorni_sadrzaj>
    <derivirana_varijabla naziv="DomainObject.Predmet.ProtuStrankaListFormated_1">
      <item>PAN -papirna industrija - Tvornica kartona i kartonske ambalaže d.o.o. u stečaju</item>
    </derivirana_varijabla>
  </DomainObject.Predmet.ProtuStrankaListFormated>
  <DomainObject.Predmet.ProtuStrankaListFormatedOIB>
    <izvorni_sadrzaj>
      <item>PAN -papirna industrija - Tvornica kartona i kartonske ambalaže d.o.o. u stečaju, OIB 21056005908</item>
    </izvorni_sadrzaj>
    <derivirana_varijabla naziv="DomainObject.Predmet.ProtuStrankaListFormatedOIB_1">
      <item>PAN -papirna industrija - Tvornica kartona i kartonske ambalaže d.o.o. u stečaju, OIB 21056005908</item>
    </derivirana_varijabla>
  </DomainObject.Predmet.ProtuStrankaListFormatedOIB>
  <DomainObject.Predmet.ProtuStrankaListFormatedWithAdress>
    <izvorni_sadrzaj>
      <item>PAN -papirna industrija - Tvornica kartona i kartonske ambalaže d.o.o. u stečaju, MIRAMARSKA 11 B, 10000 Zagreb</item>
    </izvorni_sadrzaj>
    <derivirana_varijabla naziv="DomainObject.Predmet.ProtuStrankaListFormatedWithAdress_1">
      <item>PAN -papirna industrija - Tvornica kartona i kartonske ambalaže d.o.o. u stečaju, MIRAMARSKA 11 B, 10000 Zagreb</item>
    </derivirana_varijabla>
  </DomainObject.Predmet.ProtuStrankaListFormatedWithAdress>
  <DomainObject.Predmet.ProtuStrankaListFormatedWithAdressOIB>
    <izvorni_sadrzaj>
      <item>PAN -papirna industrija - Tvornica kartona i kartonske ambalaže d.o.o. u stečaju, OIB 21056005908, MIRAMARSKA 11 B, 10000 Zagreb</item>
    </izvorni_sadrzaj>
    <derivirana_varijabla naziv="DomainObject.Predmet.ProtuStrankaListFormatedWithAdressOIB_1">
      <item>PAN -papirna industrija - Tvornica kartona i kartonske ambalaže d.o.o. u stečaju, OIB 21056005908, MIRAMARSKA 11 B, 10000 Zagreb</item>
    </derivirana_varijabla>
  </DomainObject.Predmet.ProtuStrankaListFormatedWithAdressOIB>
  <DomainObject.Predmet.ProtuStrankaListNazivFormated>
    <izvorni_sadrzaj>
      <item>PAN -papirna industrija - Tvornica kartona i kartonske ambalaže d.o.o. u stečaju</item>
    </izvorni_sadrzaj>
    <derivirana_varijabla naziv="DomainObject.Predmet.ProtuStrankaListNazivFormated_1">
      <item>PAN -papirna industrija - Tvornica kartona i kartonske ambalaže d.o.o. u stečaju</item>
    </derivirana_varijabla>
  </DomainObject.Predmet.ProtuStrankaListNazivFormated>
  <DomainObject.Predmet.ProtuStrankaListNazivFormatedOIB>
    <izvorni_sadrzaj>
      <item>PAN -papirna industrija - Tvornica kartona i kartonske ambalaže d.o.o. u stečaju, OIB 21056005908</item>
    </izvorni_sadrzaj>
    <derivirana_varijabla naziv="DomainObject.Predmet.ProtuStrankaListNazivFormatedOIB_1">
      <item>PAN -papirna industrija - Tvornica kartona i kartonske ambalaže d.o.o. u stečaju, OIB 21056005908</item>
    </derivirana_varijabla>
  </DomainObject.Predmet.ProtuStrankaListNazivFormatedOIB>
  <DomainObject.Predmet.OstaliListFormated>
    <izvorni_sadrzaj>
      <item>LJILJANA BUŠIĆ</item>
      <item>odvj. ZDRAVKO TUKŠA</item>
      <item>OD PRIMORAC I PARTNERI, j.t.d.</item>
      <item>Zdravko Mitak</item>
      <item>MINISTARSTVO FINANCIJA RH,POREZNA UPRAVA,PODRUČNI URED ZAGREB,ISPOSTAVA ZAGREB</item>
      <item>MARINA TOLJ</item>
      <item>SLATINSKA BANKA d.d.</item>
      <item>Marijan Mikulić</item>
      <item>Financijska agencija</item>
      <item>MATO KRMEK</item>
      <item>PRIVREDNA BANKA ZAGREB - DIONIČKO DRUŠTVO</item>
      <item>HYPO ALPE-ADRIA-BANK dioničko društvo</item>
    </izvorni_sadrzaj>
    <derivirana_varijabla naziv="DomainObject.Predmet.OstaliListFormated_1">
      <item>LJILJANA BUŠIĆ</item>
      <item>odvj. ZDRAVKO TUKŠA</item>
      <item>OD PRIMORAC I PARTNERI, j.t.d.</item>
      <item>Zdravko Mitak</item>
      <item>MINISTARSTVO FINANCIJA RH,POREZNA UPRAVA,PODRUČNI URED ZAGREB,ISPOSTAVA ZAGREB</item>
      <item>MARINA TOLJ</item>
      <item>SLATINSKA BANKA d.d.</item>
      <item>Marijan Mikulić</item>
      <item>Financijska agencija</item>
      <item>MATO KRMEK</item>
      <item>PRIVREDNA BANKA ZAGREB - DIONIČKO DRUŠTVO</item>
      <item>HYPO ALPE-ADRIA-BANK dioničko društvo</item>
    </derivirana_varijabla>
  </DomainObject.Predmet.OstaliListFormated>
  <DomainObject.Predmet.OstaliListFormatedOIB>
    <izvorni_sadrzaj>
      <item>LJILJANA BUŠIĆ</item>
      <item>odvj. ZDRAVKO TUKŠA</item>
      <item>OD PRIMORAC I PARTNERI, j.t.d., OIB 73118313420</item>
      <item>Zdravko Mitak, OIB 25916717450</item>
      <item>MINISTARSTVO FINANCIJA RH,POREZNA UPRAVA,PODRUČNI URED ZAGREB,ISPOSTAVA ZAGREB</item>
      <item>MARINA TOLJ</item>
      <item>SLATINSKA BANKA d.d., OIB 42252496579</item>
      <item>Marijan Mikulić, OIB 39381420416</item>
      <item>Financijska agencija, OIB 85821130368</item>
      <item>MATO KRMEK</item>
      <item>PRIVREDNA BANKA ZAGREB - DIONIČKO DRUŠTVO, OIB 02535697732</item>
      <item>HYPO ALPE-ADRIA-BANK dioničko društvo, OIB 14036333877</item>
    </izvorni_sadrzaj>
    <derivirana_varijabla naziv="DomainObject.Predmet.OstaliListFormatedOIB_1">
      <item>LJILJANA BUŠIĆ</item>
      <item>odvj. ZDRAVKO TUKŠA</item>
      <item>OD PRIMORAC I PARTNERI, j.t.d., OIB 73118313420</item>
      <item>Zdravko Mitak, OIB 25916717450</item>
      <item>MINISTARSTVO FINANCIJA RH,POREZNA UPRAVA,PODRUČNI URED ZAGREB,ISPOSTAVA ZAGREB</item>
      <item>MARINA TOLJ</item>
      <item>SLATINSKA BANKA d.d., OIB 42252496579</item>
      <item>Marijan Mikulić, OIB 39381420416</item>
      <item>Financijska agencija, OIB 85821130368</item>
      <item>MATO KRMEK</item>
      <item>PRIVREDNA BANKA ZAGREB - DIONIČKO DRUŠTVO, OIB 02535697732</item>
      <item>HYPO ALPE-ADRIA-BANK dioničko društvo, OIB 14036333877</item>
    </derivirana_varijabla>
  </DomainObject.Predmet.OstaliListFormatedOIB>
  <DomainObject.Predmet.OstaliListFormatedWithAdress>
    <izvorni_sadrzaj>
      <item>LJILJANA BUŠIĆ, A.Jakšića 43, 10000 Zagreb</item>
      <item>odvj. ZDRAVKO TUKŠA, Bartula Kašića 2, 10000 Zagreb</item>
      <item>OD PRIMORAC I PARTNERI, j.t.d., Trg hrvatske bratske zajednice 2B, 21000 Split</item>
      <item>Zdravko Mitak, Zelenjak 53, 10000 Zagreb</item>
      <item>MINISTARSTVO FINANCIJA RH,POREZNA UPRAVA,PODRUČNI URED ZAGREB,ISPOSTAVA ZAGREB, Av. Dubrovnik 32, 10000 Zagreb</item>
      <item>MARINA TOLJ, Jurjevska 20, 10000 Zagreb</item>
      <item>SLATINSKA BANKA d.d., Vladimira Nazora 2, 33520 Slatina</item>
      <item>Marijan Mikulić, Lukšić gornji 7, 10000 Zagreb</item>
      <item>Financijska agencija, Ulica grada Vukovara 70, 10000 Zagreb</item>
      <item>MATO KRMEK, Trg Hrvatske bratske zajednice 2/B, 21000 Split</item>
      <item>PRIVREDNA BANKA ZAGREB - DIONIČKO DRUŠTVO, Račkoga 6, 10000 Zagreb</item>
      <item>HYPO ALPE-ADRIA-BANK dioničko društvo, Slavonska avenija 6, 10000 Zagreb</item>
    </izvorni_sadrzaj>
    <derivirana_varijabla naziv="DomainObject.Predmet.OstaliListFormatedWithAdress_1">
      <item>LJILJANA BUŠIĆ, A.Jakšića 43, 10000 Zagreb</item>
      <item>odvj. ZDRAVKO TUKŠA, Bartula Kašića 2, 10000 Zagreb</item>
      <item>OD PRIMORAC I PARTNERI, j.t.d., Trg hrvatske bratske zajednice 2B, 21000 Split</item>
      <item>Zdravko Mitak, Zelenjak 53, 10000 Zagreb</item>
      <item>MINISTARSTVO FINANCIJA RH,POREZNA UPRAVA,PODRUČNI URED ZAGREB,ISPOSTAVA ZAGREB, Av. Dubrovnik 32, 10000 Zagreb</item>
      <item>MARINA TOLJ, Jurjevska 20, 10000 Zagreb</item>
      <item>SLATINSKA BANKA d.d., Vladimira Nazora 2, 33520 Slatina</item>
      <item>Marijan Mikulić, Lukšić gornji 7, 10000 Zagreb</item>
      <item>Financijska agencija, Ulica grada Vukovara 70, 10000 Zagreb</item>
      <item>MATO KRMEK, Trg Hrvatske bratske zajednice 2/B, 21000 Split</item>
      <item>PRIVREDNA BANKA ZAGREB - DIONIČKO DRUŠTVO, Račkoga 6, 10000 Zagreb</item>
      <item>HYPO ALPE-ADRIA-BANK dioničko društvo, Slavonska avenija 6, 10000 Zagreb</item>
    </derivirana_varijabla>
  </DomainObject.Predmet.OstaliListFormatedWithAdress>
  <DomainObject.Predmet.OstaliListFormatedWithAdressOIB>
    <izvorni_sadrzaj>
      <item>LJILJANA BUŠIĆ, A.Jakšića 43, 10000 Zagreb</item>
      <item>odvj. ZDRAVKO TUKŠA, Bartula Kašića 2, 10000 Zagreb</item>
      <item>OD PRIMORAC I PARTNERI, j.t.d., OIB 73118313420, Trg hrvatske bratske zajednice 2B, 21000 Split</item>
      <item>Zdravko Mitak, OIB 25916717450, Zelenjak 53, 10000 Zagreb</item>
      <item>MINISTARSTVO FINANCIJA RH,POREZNA UPRAVA,PODRUČNI URED ZAGREB,ISPOSTAVA ZAGREB, Av. Dubrovnik 32, 10000 Zagreb</item>
      <item>MARINA TOLJ, Jurjevska 20, 10000 Zagreb</item>
      <item>SLATINSKA BANKA d.d., OIB 42252496579, Vladimira Nazora 2, 33520 Slatina</item>
      <item>Marijan Mikulić, OIB 39381420416, Lukšić gornji 7, 10000 Zagreb</item>
      <item>Financijska agencija, OIB 85821130368, Ulica grada Vukovara 70, 10000 Zagreb</item>
      <item>MATO KRMEK, Trg Hrvatske bratske zajednice 2/B, 21000 Split</item>
      <item>PRIVREDNA BANKA ZAGREB - DIONIČKO DRUŠTVO, OIB 02535697732, Račkoga 6, 10000 Zagreb</item>
      <item>HYPO ALPE-ADRIA-BANK dioničko društvo, OIB 14036333877, Slavonska avenija 6, 10000 Zagreb</item>
    </izvorni_sadrzaj>
    <derivirana_varijabla naziv="DomainObject.Predmet.OstaliListFormatedWithAdressOIB_1">
      <item>LJILJANA BUŠIĆ, A.Jakšića 43, 10000 Zagreb</item>
      <item>odvj. ZDRAVKO TUKŠA, Bartula Kašića 2, 10000 Zagreb</item>
      <item>OD PRIMORAC I PARTNERI, j.t.d., OIB 73118313420, Trg hrvatske bratske zajednice 2B, 21000 Split</item>
      <item>Zdravko Mitak, OIB 25916717450, Zelenjak 53, 10000 Zagreb</item>
      <item>MINISTARSTVO FINANCIJA RH,POREZNA UPRAVA,PODRUČNI URED ZAGREB,ISPOSTAVA ZAGREB, Av. Dubrovnik 32, 10000 Zagreb</item>
      <item>MARINA TOLJ, Jurjevska 20, 10000 Zagreb</item>
      <item>SLATINSKA BANKA d.d., OIB 42252496579, Vladimira Nazora 2, 33520 Slatina</item>
      <item>Marijan Mikulić, OIB 39381420416, Lukšić gornji 7, 10000 Zagreb</item>
      <item>Financijska agencija, OIB 85821130368, Ulica grada Vukovara 70, 10000 Zagreb</item>
      <item>MATO KRMEK, Trg Hrvatske bratske zajednice 2/B, 21000 Split</item>
      <item>PRIVREDNA BANKA ZAGREB - DIONIČKO DRUŠTVO, OIB 02535697732, Račkoga 6, 10000 Zagreb</item>
      <item>HYPO ALPE-ADRIA-BANK dioničko društvo, OIB 14036333877, Slavonska avenija 6, 10000 Zagreb</item>
    </derivirana_varijabla>
  </DomainObject.Predmet.OstaliListFormatedWithAdressOIB>
  <DomainObject.Predmet.OstaliListNazivFormated>
    <izvorni_sadrzaj>
      <item>LJILJANA BUŠIĆ</item>
      <item>odvj. ZDRAVKO TUKŠA</item>
      <item>OD PRIMORAC I PARTNERI, j.t.d.</item>
      <item>Zdravko Mitak</item>
      <item>MINISTARSTVO FINANCIJA RH,POREZNA UPRAVA,PODRUČNI URED ZAGREB,ISPOSTAVA ZAGREB</item>
      <item>MARINA TOLJ</item>
      <item>SLATINSKA BANKA d.d.</item>
      <item>Marijan Mikulić</item>
      <item>Financijska agencija</item>
      <item>MATO KRMEK</item>
      <item>PRIVREDNA BANKA ZAGREB - DIONIČKO DRUŠTVO</item>
      <item>HYPO ALPE-ADRIA-BANK dioničko društvo</item>
    </izvorni_sadrzaj>
    <derivirana_varijabla naziv="DomainObject.Predmet.OstaliListNazivFormated_1">
      <item>LJILJANA BUŠIĆ</item>
      <item>odvj. ZDRAVKO TUKŠA</item>
      <item>OD PRIMORAC I PARTNERI, j.t.d.</item>
      <item>Zdravko Mitak</item>
      <item>MINISTARSTVO FINANCIJA RH,POREZNA UPRAVA,PODRUČNI URED ZAGREB,ISPOSTAVA ZAGREB</item>
      <item>MARINA TOLJ</item>
      <item>SLATINSKA BANKA d.d.</item>
      <item>Marijan Mikulić</item>
      <item>Financijska agencija</item>
      <item>MATO KRMEK</item>
      <item>PRIVREDNA BANKA ZAGREB - DIONIČKO DRUŠTVO</item>
      <item>HYPO ALPE-ADRIA-BANK dioničko društvo</item>
    </derivirana_varijabla>
  </DomainObject.Predmet.OstaliListNazivFormated>
  <DomainObject.Predmet.OstaliListNazivFormatedOIB>
    <izvorni_sadrzaj>
      <item>LJILJANA BUŠIĆ</item>
      <item>odvj. ZDRAVKO TUKŠA</item>
      <item>OD PRIMORAC I PARTNERI, j.t.d., OIB 73118313420</item>
      <item>Zdravko Mitak, OIB 25916717450</item>
      <item>MINISTARSTVO FINANCIJA RH,POREZNA UPRAVA,PODRUČNI URED ZAGREB,ISPOSTAVA ZAGREB</item>
      <item>MARINA TOLJ</item>
      <item>SLATINSKA BANKA d.d., OIB 42252496579</item>
      <item>Marijan Mikulić, OIB 39381420416</item>
      <item>Financijska agencija, OIB 85821130368</item>
      <item>MATO KRMEK</item>
      <item>PRIVREDNA BANKA ZAGREB - DIONIČKO DRUŠTVO, OIB 02535697732</item>
      <item>HYPO ALPE-ADRIA-BANK dioničko društvo, OIB 14036333877</item>
    </izvorni_sadrzaj>
    <derivirana_varijabla naziv="DomainObject.Predmet.OstaliListNazivFormatedOIB_1">
      <item>LJILJANA BUŠIĆ</item>
      <item>odvj. ZDRAVKO TUKŠA</item>
      <item>OD PRIMORAC I PARTNERI, j.t.d., OIB 73118313420</item>
      <item>Zdravko Mitak, OIB 25916717450</item>
      <item>MINISTARSTVO FINANCIJA RH,POREZNA UPRAVA,PODRUČNI URED ZAGREB,ISPOSTAVA ZAGREB</item>
      <item>MARINA TOLJ</item>
      <item>SLATINSKA BANKA d.d., OIB 42252496579</item>
      <item>Marijan Mikulić, OIB 39381420416</item>
      <item>Financijska agencija, OIB 85821130368</item>
      <item>MATO KRMEK</item>
      <item>PRIVREDNA BANKA ZAGREB - DIONIČKO DRUŠTVO, OIB 02535697732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PETROL d.d.</izvorni_sadrzaj>
    <derivirana_varijabla naziv="DomainObject.Predmet.StrankaIDrugi_1">PETROL d.d.</derivirana_varijabla>
  </DomainObject.Predmet.StrankaIDrugi>
  <DomainObject.Predmet.ProtustrankaIDrugi>
    <izvorni_sadrzaj>PAN -papirna industrija - Tvornica kartona i kartonske ambalaže d.o.o. u stečaju</izvorni_sadrzaj>
    <derivirana_varijabla naziv="DomainObject.Predmet.ProtustrankaIDrugi_1">PAN -papirna industrija - Tvornica kartona i kartonske ambalaže d.o.o. u stečaju</derivirana_varijabla>
  </DomainObject.Predmet.ProtustrankaIDrugi>
  <DomainObject.Predmet.StrankaIDrugiAdressOIB>
    <izvorni_sadrzaj>PETROL d.d., OIB 14205530133, BANA JELAČIĆA bb, LJUBUŠKI</izvorni_sadrzaj>
    <derivirana_varijabla naziv="DomainObject.Predmet.StrankaIDrugiAdressOIB_1">PETROL d.d., OIB 14205530133, BANA JELAČIĆA bb, LJUBUŠKI</derivirana_varijabla>
  </DomainObject.Predmet.StrankaIDrugiAdressOIB>
  <DomainObject.Predmet.ProtustrankaIDrugiAdressOIB>
    <izvorni_sadrzaj>PAN -papirna industrija - Tvornica kartona i kartonske ambalaže d.o.o. u stečaju, OIB 21056005908, MIRAMARSKA 11 B, 10000 Zagreb</izvorni_sadrzaj>
    <derivirana_varijabla naziv="DomainObject.Predmet.ProtustrankaIDrugiAdressOIB_1">PAN -papirna industrija - Tvornica kartona i kartonske ambalaže d.o.o. u stečaju, OIB 21056005908, MIRAMARSKA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PETROL d.d.</item>
      <item>PAN -papirna industrija - Tvornica kartona i kartonske ambalaže d.o.o. u stečaju</item>
      <item>LJILJANA BUŠIĆ</item>
      <item>odvj. ZDRAVKO TUKŠA</item>
      <item>OD PRIMORAC I PARTNERI, j.t.d.</item>
      <item>Zdravko Mitak</item>
      <item>MINISTARSTVO FINANCIJA RH,POREZNA UPRAVA,PODRUČNI URED ZAGREB,ISPOSTAVA ZAGREB</item>
      <item>MARINA TOLJ</item>
      <item>SLATINSKA BANKA d.d.</item>
      <item>Marijan Mikulić</item>
      <item>Financijska agencija</item>
      <item>MATO KRMEK</item>
      <item>PRIVREDNA BANKA ZAGREB - DIONIČKO DRUŠTVO</item>
      <item>HYPO ALPE-ADRIA-BANK dioničko društvo</item>
    </izvorni_sadrzaj>
    <derivirana_varijabla naziv="DomainObject.Predmet.SudioniciListNaziv_1">
      <item>PETROL d.d.</item>
      <item>PAN -papirna industrija - Tvornica kartona i kartonske ambalaže d.o.o. u stečaju</item>
      <item>LJILJANA BUŠIĆ</item>
      <item>odvj. ZDRAVKO TUKŠA</item>
      <item>OD PRIMORAC I PARTNERI, j.t.d.</item>
      <item>Zdravko Mitak</item>
      <item>MINISTARSTVO FINANCIJA RH,POREZNA UPRAVA,PODRUČNI URED ZAGREB,ISPOSTAVA ZAGREB</item>
      <item>MARINA TOLJ</item>
      <item>SLATINSKA BANKA d.d.</item>
      <item>Marijan Mikulić</item>
      <item>Financijska agencija</item>
      <item>MATO KRMEK</item>
      <item>PRIVREDNA BANKA ZAGREB - DIONIČKO DRUŠTVO</item>
      <item>HYPO ALPE-ADRIA-BANK dioničko društvo</item>
    </derivirana_varijabla>
  </DomainObject.Predmet.SudioniciListNaziv>
  <DomainObject.Predmet.SudioniciListAdressOIB>
    <izvorni_sadrzaj>
      <item>PETROL d.d., OIB 14205530133, BANA JELAČIĆA bb,LJUBUŠKI</item>
      <item>PAN -papirna industrija - Tvornica kartona i kartonske ambalaže d.o.o. u stečaju, OIB 21056005908, MIRAMARSKA 11 B,10000 Zagreb</item>
      <item>LJILJANA BUŠIĆ, A.Jakšića 43,10000 Zagreb</item>
      <item>odvj. ZDRAVKO TUKŠA, Bartula Kašića 2,10000 Zagreb</item>
      <item>OD PRIMORAC I PARTNERI, j.t.d., OIB 73118313420, Trg hrvatske bratske zajednice 2B,21000 Split</item>
      <item>Zdravko Mitak, OIB 25916717450, Zelenjak 53,10000 Zagreb</item>
      <item>MINISTARSTVO FINANCIJA RH,POREZNA UPRAVA,PODRUČNI URED ZAGREB,ISPOSTAVA ZAGREB, Av. Dubrovnik 32,10000 Zagreb</item>
      <item>MARINA TOLJ, Jurjevska 20,10000 Zagreb</item>
      <item>SLATINSKA BANKA d.d., OIB 42252496579, Vladimira Nazora 2,33520 Slatina</item>
      <item>Marijan Mikulić, OIB 39381420416, Lukšić gornji 7,10000 Zagreb</item>
      <item>Financijska agencija, OIB 85821130368, Ulica grada Vukovara 70,10000 Zagreb</item>
      <item>MATO KRMEK, Trg Hrvatske bratske zajednice 2/B,21000 Split</item>
      <item>PRIVREDNA BANKA ZAGREB - DIONIČKO DRUŠTVO, OIB 02535697732, Račkoga 6,10000 Zagreb</item>
      <item>HYPO ALPE-ADRIA-BANK dioničko društvo, OIB 14036333877, Slavonska avenija 6,10000 Zagreb</item>
    </izvorni_sadrzaj>
    <derivirana_varijabla naziv="DomainObject.Predmet.SudioniciListAdressOIB_1">
      <item>PETROL d.d., OIB 14205530133, BANA JELAČIĆA bb,LJUBUŠKI</item>
      <item>PAN -papirna industrija - Tvornica kartona i kartonske ambalaže d.o.o. u stečaju, OIB 21056005908, MIRAMARSKA 11 B,10000 Zagreb</item>
      <item>LJILJANA BUŠIĆ, A.Jakšića 43,10000 Zagreb</item>
      <item>odvj. ZDRAVKO TUKŠA, Bartula Kašića 2,10000 Zagreb</item>
      <item>OD PRIMORAC I PARTNERI, j.t.d., OIB 73118313420, Trg hrvatske bratske zajednice 2B,21000 Split</item>
      <item>Zdravko Mitak, OIB 25916717450, Zelenjak 53,10000 Zagreb</item>
      <item>MINISTARSTVO FINANCIJA RH,POREZNA UPRAVA,PODRUČNI URED ZAGREB,ISPOSTAVA ZAGREB, Av. Dubrovnik 32,10000 Zagreb</item>
      <item>MARINA TOLJ, Jurjevska 20,10000 Zagreb</item>
      <item>SLATINSKA BANKA d.d., OIB 42252496579, Vladimira Nazora 2,33520 Slatina</item>
      <item>Marijan Mikulić, OIB 39381420416, Lukšić gornji 7,10000 Zagreb</item>
      <item>Financijska agencija, OIB 85821130368, Ulica grada Vukovara 70,10000 Zagreb</item>
      <item>MATO KRMEK, Trg Hrvatske bratske zajednice 2/B,21000 Split</item>
      <item>PRIVREDNA BANKA ZAGREB - DIONIČKO DRUŠTVO, OIB 02535697732, Račkoga 6,10000 Zagreb</item>
      <item>HYPO ALPE-ADRIA-BANK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14205530133</item>
      <item>, OIB 21056005908</item>
      <item>, OIB null</item>
      <item>, OIB null</item>
      <item>, OIB 73118313420</item>
      <item>, OIB 25916717450</item>
      <item>, OIB null</item>
      <item>, OIB null</item>
      <item>, OIB 42252496579</item>
      <item>, OIB 39381420416</item>
      <item>, OIB 85821130368</item>
      <item>, OIB null</item>
      <item>, OIB 02535697732</item>
      <item>, OIB 14036333877</item>
    </izvorni_sadrzaj>
    <derivirana_varijabla naziv="DomainObject.Predmet.SudioniciListNazivOIB_1">
      <item>, OIB 14205530133</item>
      <item>, OIB 21056005908</item>
      <item>, OIB null</item>
      <item>, OIB null</item>
      <item>, OIB 73118313420</item>
      <item>, OIB 25916717450</item>
      <item>, OIB null</item>
      <item>, OIB null</item>
      <item>, OIB 42252496579</item>
      <item>, OIB 39381420416</item>
      <item>, OIB 85821130368</item>
      <item>, OIB null</item>
      <item>, OIB 02535697732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3158</properties:Characters>
  <properties:Lines>72</properties:Lines>
  <properties:Paragraphs>22</properties:Paragraphs>
  <properties:TotalTime>271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Karmela Dolenc</cp:lastModifiedBy>
  <cp:lastPrinted>2017-10-05T09:04:00Z</cp:lastPrinted>
  <dcterms:modified xmlns:xsi="http://www.w3.org/2001/XMLSchema-instance" xsi:type="dcterms:W3CDTF">2017-10-05T09:04:00Z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