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9c7a" w14:paraId="1409c7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451B2">
        <w:rPr>
          <w:color w:themeColor="text1" w:val="000000"/>
        </w:rPr>
        <w:t>KAVANA MARIA d.o.o. "u likvidaciji", OIB: 92020355590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B451B2">
        <w:rPr>
          <w:color w:themeColor="text1" w:val="000000"/>
        </w:rPr>
        <w:t xml:space="preserve">Split, Obala Hrvatskog narodnog preporoda 5,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451B2">
        <w:rPr>
          <w:color w:themeColor="text1" w:val="000000"/>
        </w:rPr>
        <w:t>KAVANA MARIA d.o.o. "u likvidaciji", OIB: 92020355590, Split, Obala Hrvatskog narodnog preporoda 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 xml:space="preserve">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451B2">
        <w:rPr>
          <w:color w:themeColor="text1" w:val="000000"/>
        </w:rPr>
        <w:t>874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451B2">
        <w:rPr>
          <w:color w:themeColor="text1" w:val="000000"/>
        </w:rPr>
        <w:t>139.448,48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D2820">
      <w:rPr>
        <w:color w:themeColor="text1" w:val="000000"/>
      </w:rPr>
      <w:t>1</w:t>
    </w:r>
    <w:r w:rsidR="00B451B2">
      <w:rPr>
        <w:color w:themeColor="text1" w:val="000000"/>
      </w:rPr>
      <w:t>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B451B2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7275E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451B2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KAVANA MARIA d.o.o. za proizvodnju i usluge "u likvidaciji"</izvorni_sadrzaj>
    <derivirana_varijabla naziv="DomainObject.Predmet.ProtustrankaFormated_1">  KAVANA MARIA d.o.o. za proizvodnju i usluge "u likvidaciji"</derivirana_varijabla>
  </DomainObject.Predmet.ProtustrankaFormated>
  <DomainObject.Predmet.ProtustrankaFormatedOIB>
    <izvorni_sadrzaj>  KAVANA MARIA d.o.o. za proizvodnju i usluge "u likvidaciji", OIB 92020355590</izvorni_sadrzaj>
    <derivirana_varijabla naziv="DomainObject.Predmet.ProtustrankaFormatedOIB_1">  KAVANA MARIA d.o.o. za proizvodnju i usluge "u likvidaciji", OIB 92020355590</derivirana_varijabla>
  </DomainObject.Predmet.ProtustrankaFormatedOIB>
  <DomainObject.Predmet.ProtustrankaFormatedWithAdress>
    <izvorni_sadrzaj> KAVANA MARIA d.o.o. za proizvodnju i usluge "u likvidaciji", Obala Hrvatskog narodnog preporoda 5, 21000 Split</izvorni_sadrzaj>
    <derivirana_varijabla naziv="DomainObject.Predmet.ProtustrankaFormatedWithAdress_1"> KAVANA MARIA d.o.o. za proizvodnju i usluge "u likvidaciji", Obala Hrvatskog narodnog preporoda 5, 21000 Split</derivirana_varijabla>
  </DomainObject.Predmet.ProtustrankaFormatedWithAdress>
  <DomainObject.Predmet.ProtustrankaFormatedWithAdressOIB>
    <izvorni_sadrzaj> KAVANA MARIA d.o.o. za proizvodnju i usluge "u likvidaciji", OIB 92020355590, Obala Hrvatskog narodnog preporoda 5, 21000 Split</izvorni_sadrzaj>
    <derivirana_varijabla naziv="DomainObject.Predmet.ProtustrankaFormatedWithAdressOIB_1"> KAVANA MARIA d.o.o. za proizvodnju i usluge "u likvidaciji", OIB 92020355590, Obala Hrvatskog narodnog preporoda 5, 21000 Split</derivirana_varijabla>
  </DomainObject.Predmet.ProtustrankaFormatedWithAdressOIB>
  <DomainObject.Predmet.ProtustrankaWithAdress>
    <izvorni_sadrzaj>KAVANA MARIA d.o.o. za proizvodnju i usluge "u likvidaciji" Obala Hrvatskog narodnog preporoda 5, 21000 Split</izvorni_sadrzaj>
    <derivirana_varijabla naziv="DomainObject.Predmet.ProtustrankaWithAdress_1">KAVANA MARIA d.o.o. za proizvodnju i usluge "u likvidaciji" Obala Hrvatskog narodnog preporoda 5, 21000 Split</derivirana_varijabla>
  </DomainObject.Predmet.ProtustrankaWithAdress>
  <DomainObject.Predmet.ProtustrankaWithAdressOIB>
    <izvorni_sadrzaj>KAVANA MARIA d.o.o. za proizvodnju i usluge "u likvidaciji", OIB 92020355590, Obala Hrvatskog narodnog preporoda 5, 21000 Split</izvorni_sadrzaj>
    <derivirana_varijabla naziv="DomainObject.Predmet.ProtustrankaWithAdressOIB_1">KAVANA MARIA d.o.o. za proizvodnju i usluge "u likvidaciji", OIB 92020355590, Obala Hrvatskog narodnog preporoda 5, 21000 Split</derivirana_varijabla>
  </DomainObject.Predmet.ProtustrankaWithAdressOIB>
  <DomainObject.Predmet.ProtustrankaNazivFormated>
    <izvorni_sadrzaj>KAVANA MARIA d.o.o. za proizvodnju i usluge "u likvidaciji"</izvorni_sadrzaj>
    <derivirana_varijabla naziv="DomainObject.Predmet.ProtustrankaNazivFormated_1">KAVANA MARIA d.o.o. za proizvodnju i usluge "u likvidaciji"</derivirana_varijabla>
  </DomainObject.Predmet.ProtustrankaNazivFormated>
  <DomainObject.Predmet.ProtustrankaNazivFormatedOIB>
    <izvorni_sadrzaj>KAVANA MARIA d.o.o. za proizvodnju i usluge "u likvidaciji", OIB 92020355590</izvorni_sadrzaj>
    <derivirana_varijabla naziv="DomainObject.Predmet.ProtustrankaNazivFormatedOIB_1">KAVANA MARIA d.o.o. za proizvodnju i usluge "u likvidaciji", OIB 92020355590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139448.48</izvorni_sadrzaj>
    <derivirana_varijabla naziv="DomainObject.Predmet.TrenutnaVrijednost_1">139448.48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KAVANA MARIA d.o.o. za proizvodnju i usluge "u likvidaciji"</item>
    </izvorni_sadrzaj>
    <derivirana_varijabla naziv="DomainObject.Predmet.ProtuStrankaListFormated_1">
      <item>KAVANA MARIA d.o.o. za proizvodnju i usluge "u likvidaciji"</item>
    </derivirana_varijabla>
  </DomainObject.Predmet.ProtuStrankaListFormated>
  <DomainObject.Predmet.ProtuStrankaListFormatedOIB>
    <izvorni_sadrzaj>
      <item>KAVANA MARIA d.o.o. za proizvodnju i usluge "u likvidaciji", OIB 92020355590</item>
    </izvorni_sadrzaj>
    <derivirana_varijabla naziv="DomainObject.Predmet.ProtuStrankaListFormatedOIB_1">
      <item>KAVANA MARIA d.o.o. za proizvodnju i usluge "u likvidaciji", OIB 92020355590</item>
    </derivirana_varijabla>
  </DomainObject.Predmet.ProtuStrankaListFormatedOIB>
  <DomainObject.Predmet.ProtuStrankaListFormatedWithAdress>
    <izvorni_sadrzaj>
      <item>KAVANA MARIA d.o.o. za proizvodnju i usluge "u likvidaciji", Obala Hrvatskog narodnog preporoda 5, 21000 Split</item>
    </izvorni_sadrzaj>
    <derivirana_varijabla naziv="DomainObject.Predmet.ProtuStrankaListFormatedWithAdress_1">
      <item>KAVANA MARIA d.o.o. za proizvodnju i usluge "u likvidaciji", Obala Hrvatskog narodnog preporoda 5, 21000 Split</item>
    </derivirana_varijabla>
  </DomainObject.Predmet.ProtuStrankaListFormatedWithAdress>
  <DomainObject.Predmet.ProtuStrankaListFormatedWithAdressOIB>
    <izvorni_sadrzaj>
      <item>KAVANA MARIA d.o.o. za proizvodnju i usluge "u likvidaciji", OIB 92020355590, Obala Hrvatskog narodnog preporoda 5, 21000 Split</item>
    </izvorni_sadrzaj>
    <derivirana_varijabla naziv="DomainObject.Predmet.ProtuStrankaListFormatedWithAdressOIB_1">
      <item>KAVANA MARIA d.o.o. za proizvodnju i usluge "u likvidaciji", OIB 92020355590, Obala Hrvatskog narodnog preporoda 5, 21000 Split</item>
    </derivirana_varijabla>
  </DomainObject.Predmet.ProtuStrankaListFormatedWithAdressOIB>
  <DomainObject.Predmet.ProtuStrankaListNazivFormated>
    <izvorni_sadrzaj>
      <item>KAVANA MARIA d.o.o. za proizvodnju i usluge "u likvidaciji"</item>
    </izvorni_sadrzaj>
    <derivirana_varijabla naziv="DomainObject.Predmet.ProtuStrankaListNazivFormated_1">
      <item>KAVANA MARIA d.o.o. za proizvodnju i usluge "u likvidaciji"</item>
    </derivirana_varijabla>
  </DomainObject.Predmet.ProtuStrankaListNazivFormated>
  <DomainObject.Predmet.ProtuStrankaListNazivFormatedOIB>
    <izvorni_sadrzaj>
      <item>KAVANA MARIA d.o.o. za proizvodnju i usluge "u likvidaciji", OIB 92020355590</item>
    </izvorni_sadrzaj>
    <derivirana_varijabla naziv="DomainObject.Predmet.ProtuStrankaListNazivFormatedOIB_1">
      <item>KAVANA MARIA d.o.o. za proizvodnju i usluge "u likvidaciji", OIB 92020355590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KAVANA MARIA d.o.o. za proizvodnju i usluge "u likvidaciji"</izvorni_sadrzaj>
    <derivirana_varijabla naziv="DomainObject.Predmet.ProtustrankaIDrugi_1">KAVANA MARIA d.o.o. za proizvodnju i usluge "u likvidaciji"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KAVANA MARIA d.o.o. za proizvodnju i usluge "u likvidaciji", OIB 92020355590, Obala Hrvatskog narodnog preporoda 5, 21000 Split</izvorni_sadrzaj>
    <derivirana_varijabla naziv="DomainObject.Predmet.ProtustrankaIDrugiAdressOIB_1">KAVANA MARIA d.o.o. za proizvodnju i usluge "u likvidaciji", OIB 92020355590, Obala Hrvatskog narodnog preporoda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KAVANA MARIA d.o.o. za proizvodnju i usluge "u likvidaciji"</item>
      <item>FINANCIJSKA AGENCIJA,RC SPLIT</item>
    </izvorni_sadrzaj>
    <derivirana_varijabla naziv="DomainObject.Predmet.SudioniciListNaziv_1">
      <item>KAVANA MARIA d.o.o. za proizvodnju i usluge "u likvidaciji"</item>
      <item>FINANCIJSKA AGENCIJA,RC SPLIT</item>
    </derivirana_varijabla>
  </DomainObject.Predmet.SudioniciListNaziv>
  <DomainObject.Predmet.SudioniciListAdressOIB>
    <izvorni_sadrzaj>
      <item>KAVANA MARIA d.o.o. za proizvodnju i usluge "u likvidaciji", OIB 92020355590, Obala Hrvatskog narodnog preporoda 5,21000 Split</item>
      <item>FINANCIJSKA AGENCIJA,RC SPLIT, OIB 85821130368, Mažuranićevo šetalište 24b,21000 Split</item>
    </izvorni_sadrzaj>
    <derivirana_varijabla naziv="DomainObject.Predmet.SudioniciListAdressOIB_1">
      <item>KAVANA MARIA d.o.o. za proizvodnju i usluge "u likvidaciji", OIB 92020355590, Obala Hrvatskog narodnog preporoda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92020355590</item>
      <item>, OIB 85821130368</item>
    </izvorni_sadrzaj>
    <derivirana_varijabla naziv="DomainObject.Predmet.SudioniciListNazivOIB_1">
      <item>, OIB 92020355590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1816</properties:Characters>
  <properties:Lines>45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2016-08-25T07:24:00Z</cp:lastPrinted>
  <dcterms:modified xmlns:xsi="http://www.w3.org/2001/XMLSchema-instance" xsi:type="dcterms:W3CDTF">2016-08-25T08:06:00Z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