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b22b" w14:paraId="1d2b22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C6AD9">
        <w:t>-2299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AC6AD9">
        <w:t>MAGNA MONTIS</w:t>
      </w:r>
      <w:r w:rsidR="00487BDC">
        <w:t xml:space="preserve"> d</w:t>
      </w:r>
      <w:r w:rsidR="005C4FA6">
        <w:t>.o.o</w:t>
      </w:r>
      <w:r w:rsidR="00830FEC">
        <w:t xml:space="preserve">., </w:t>
      </w:r>
      <w:r w:rsidR="00AC6AD9">
        <w:t>Srinjine, Poljičke kneževine 8</w:t>
      </w:r>
      <w:r w:rsidR="006F2571">
        <w:t xml:space="preserve">, </w:t>
      </w:r>
      <w:r w:rsidR="00FB0739">
        <w:t>O</w:t>
      </w:r>
      <w:r w:rsidR="0057550C">
        <w:t>IB:</w:t>
      </w:r>
      <w:r w:rsidR="00AC6AD9">
        <w:t xml:space="preserve"> 35432161907</w:t>
      </w:r>
      <w:r w:rsidR="00835699">
        <w:t>,</w:t>
      </w:r>
      <w:r w:rsidR="006F2571">
        <w:t xml:space="preserve"> MBS: 060</w:t>
      </w:r>
      <w:r w:rsidR="00AC6AD9">
        <w:t>022600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AC6AD9" w:rsidRPr="00AC6AD9">
        <w:t xml:space="preserve">MAGNA MONTIS d.o.o., Srinjine, Poljičke kneževine 8, OIB: 35432161907, MBS: 060022600, </w:t>
      </w:r>
      <w:r w:rsidR="003E1593">
        <w:t>na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AC6AD9">
        <w:t>639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AC6AD9">
        <w:t xml:space="preserve"> 59.502,53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AC6AD9">
        <w:t>ju</w:t>
      </w:r>
      <w:r>
        <w:t xml:space="preserve"> se </w:t>
      </w:r>
      <w:r w:rsidR="00D36A52">
        <w:t>o</w:t>
      </w:r>
      <w:r w:rsidR="000F3A5E">
        <w:t>vlašt</w:t>
      </w:r>
      <w:r w:rsidR="00AC6AD9">
        <w:t>ene</w:t>
      </w:r>
      <w:r w:rsidR="00783052">
        <w:t xml:space="preserve"> osob</w:t>
      </w:r>
      <w:r w:rsidR="00AC6AD9">
        <w:t>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AC6AD9">
        <w:t>T-2299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AC6AD9">
        <w:t>e</w:t>
      </w:r>
      <w:r w:rsidR="003D3A71">
        <w:t xml:space="preserve"> ovlašten</w:t>
      </w:r>
      <w:r w:rsidR="00AC6AD9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AC6AD9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73A5F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A5FA1"/>
    <w:rsid w:val="00AC6AD9"/>
    <w:rsid w:val="00AD5BE5"/>
    <w:rsid w:val="00B22298"/>
    <w:rsid w:val="00B311E1"/>
    <w:rsid w:val="00B44A30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A41E7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4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1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1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1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1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4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1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1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1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1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2299</izvorni_sadrzaj>
    <derivirana_varijabla naziv="DomainObject.Predmet.Broj_1">2299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St-2299/2015</izvorni_sadrzaj>
    <derivirana_varijabla naziv="DomainObject.Predmet.OznakaBroj_1">St-2299/2015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MAGNA MONTIS d.o.o. za trgovinu, turizam i usluge</izvorni_sadrzaj>
    <derivirana_varijabla naziv="DomainObject.Predmet.ProtustrankaFormated_1">  MAGNA MONTIS d.o.o. za trgovinu, turizam i usluge</derivirana_varijabla>
  </DomainObject.Predmet.ProtustrankaFormated>
  <DomainObject.Predmet.ProtustrankaFormatedOIB>
    <izvorni_sadrzaj>  MAGNA MONTIS d.o.o. za trgovinu, turizam i usluge, OIB 35432161907</izvorni_sadrzaj>
    <derivirana_varijabla naziv="DomainObject.Predmet.ProtustrankaFormatedOIB_1">  MAGNA MONTIS d.o.o. za trgovinu, turizam i usluge, OIB 35432161907</derivirana_varijabla>
  </DomainObject.Predmet.ProtustrankaFormatedOIB>
  <DomainObject.Predmet.ProtustrankaFormatedWithAdress>
    <izvorni_sadrzaj> MAGNA MONTIS d.o.o. za trgovinu, turizam i usluge, Poljičke kneževine 8, 21292 Srinjine</izvorni_sadrzaj>
    <derivirana_varijabla naziv="DomainObject.Predmet.ProtustrankaFormatedWithAdress_1"> MAGNA MONTIS d.o.o. za trgovinu, turizam i usluge, Poljičke kneževine 8, 21292 Srinjine</derivirana_varijabla>
  </DomainObject.Predmet.ProtustrankaFormatedWithAdress>
  <DomainObject.Predmet.ProtustrankaFormatedWithAdressOIB>
    <izvorni_sadrzaj> MAGNA MONTIS d.o.o. za trgovinu, turizam i usluge, OIB 35432161907, Poljičke kneževine 8, 21292 Srinjine</izvorni_sadrzaj>
    <derivirana_varijabla naziv="DomainObject.Predmet.ProtustrankaFormatedWithAdressOIB_1"> MAGNA MONTIS d.o.o. za trgovinu, turizam i usluge, OIB 35432161907, Poljičke kneževine 8, 21292 Srinjine</derivirana_varijabla>
  </DomainObject.Predmet.ProtustrankaFormatedWithAdressOIB>
  <DomainObject.Predmet.ProtustrankaWithAdress>
    <izvorni_sadrzaj>MAGNA MONTIS d.o.o. za trgovinu, turizam i usluge Poljičke kneževine 8, 21292 Srinjine</izvorni_sadrzaj>
    <derivirana_varijabla naziv="DomainObject.Predmet.ProtustrankaWithAdress_1">MAGNA MONTIS d.o.o. za trgovinu, turizam i usluge Poljičke kneževine 8, 21292 Srinjine</derivirana_varijabla>
  </DomainObject.Predmet.ProtustrankaWithAdress>
  <DomainObject.Predmet.ProtustrankaWithAdressOIB>
    <izvorni_sadrzaj>MAGNA MONTIS d.o.o. za trgovinu, turizam i usluge, OIB 35432161907, Poljičke kneževine 8, 21292 Srinjine</izvorni_sadrzaj>
    <derivirana_varijabla naziv="DomainObject.Predmet.ProtustrankaWithAdressOIB_1">MAGNA MONTIS d.o.o. za trgovinu, turizam i usluge, OIB 35432161907, Poljičke kneževine 8, 21292 Srinjine</derivirana_varijabla>
  </DomainObject.Predmet.ProtustrankaWithAdressOIB>
  <DomainObject.Predmet.ProtustrankaNazivFormated>
    <izvorni_sadrzaj>MAGNA MONTIS d.o.o. za trgovinu, turizam i usluge</izvorni_sadrzaj>
    <derivirana_varijabla naziv="DomainObject.Predmet.ProtustrankaNazivFormated_1">MAGNA MONTIS d.o.o. za trgovinu, turizam i usluge</derivirana_varijabla>
  </DomainObject.Predmet.ProtustrankaNazivFormated>
  <DomainObject.Predmet.ProtustrankaNazivFormatedOIB>
    <izvorni_sadrzaj>MAGNA MONTIS d.o.o. za trgovinu, turizam i usluge, OIB 35432161907</izvorni_sadrzaj>
    <derivirana_varijabla naziv="DomainObject.Predmet.ProtustrankaNazivFormatedOIB_1">MAGNA MONTIS d.o.o. za trgovinu, turizam i usluge, OIB 35432161907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59502.53</izvorni_sadrzaj>
    <derivirana_varijabla naziv="DomainObject.Predmet.TrenutnaVrijednost_1">59502.53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MAGNA MONTIS d.o.o. za trgovinu, turizam i usluge</item>
    </izvorni_sadrzaj>
    <derivirana_varijabla naziv="DomainObject.Predmet.ProtuStrankaListFormated_1">
      <item>MAGNA MONTIS d.o.o. za trgovinu, turizam i usluge</item>
    </derivirana_varijabla>
  </DomainObject.Predmet.ProtuStrankaListFormated>
  <DomainObject.Predmet.ProtuStrankaListFormatedOIB>
    <izvorni_sadrzaj>
      <item>MAGNA MONTIS d.o.o. za trgovinu, turizam i usluge, OIB 35432161907</item>
    </izvorni_sadrzaj>
    <derivirana_varijabla naziv="DomainObject.Predmet.ProtuStrankaListFormatedOIB_1">
      <item>MAGNA MONTIS d.o.o. za trgovinu, turizam i usluge, OIB 35432161907</item>
    </derivirana_varijabla>
  </DomainObject.Predmet.ProtuStrankaListFormatedOIB>
  <DomainObject.Predmet.ProtuStrankaListFormatedWithAdress>
    <izvorni_sadrzaj>
      <item>MAGNA MONTIS d.o.o. za trgovinu, turizam i usluge, Poljičke kneževine 8, 21292 Srinjine</item>
    </izvorni_sadrzaj>
    <derivirana_varijabla naziv="DomainObject.Predmet.ProtuStrankaListFormatedWithAdress_1">
      <item>MAGNA MONTIS d.o.o. za trgovinu, turizam i usluge, Poljičke kneževine 8, 21292 Srinjine</item>
    </derivirana_varijabla>
  </DomainObject.Predmet.ProtuStrankaListFormatedWithAdress>
  <DomainObject.Predmet.ProtuStrankaListFormatedWithAdressOIB>
    <izvorni_sadrzaj>
      <item>MAGNA MONTIS d.o.o. za trgovinu, turizam i usluge, OIB 35432161907, Poljičke kneževine 8, 21292 Srinjine</item>
    </izvorni_sadrzaj>
    <derivirana_varijabla naziv="DomainObject.Predmet.ProtuStrankaListFormatedWithAdressOIB_1">
      <item>MAGNA MONTIS d.o.o. za trgovinu, turizam i usluge, OIB 35432161907, Poljičke kneževine 8, 21292 Srinjine</item>
    </derivirana_varijabla>
  </DomainObject.Predmet.ProtuStrankaListFormatedWithAdressOIB>
  <DomainObject.Predmet.ProtuStrankaListNazivFormated>
    <izvorni_sadrzaj>
      <item>MAGNA MONTIS d.o.o. za trgovinu, turizam i usluge</item>
    </izvorni_sadrzaj>
    <derivirana_varijabla naziv="DomainObject.Predmet.ProtuStrankaListNazivFormated_1">
      <item>MAGNA MONTIS d.o.o. za trgovinu, turizam i usluge</item>
    </derivirana_varijabla>
  </DomainObject.Predmet.ProtuStrankaListNazivFormated>
  <DomainObject.Predmet.ProtuStrankaListNazivFormatedOIB>
    <izvorni_sadrzaj>
      <item>MAGNA MONTIS d.o.o. za trgovinu, turizam i usluge, OIB 35432161907</item>
    </izvorni_sadrzaj>
    <derivirana_varijabla naziv="DomainObject.Predmet.ProtuStrankaListNazivFormatedOIB_1">
      <item>MAGNA MONTIS d.o.o. za trgovinu, turizam i usluge, OIB 35432161907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MAGNA MONTIS d.o.o. za trgovinu, turizam i usluge</izvorni_sadrzaj>
    <derivirana_varijabla naziv="DomainObject.Predmet.ProtustrankaIDrugi_1">MAGNA MONTIS d.o.o. za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MAGNA MONTIS d.o.o. za trgovinu, turizam i usluge, OIB 35432161907, Poljičke kneževine 8, 21292 Srinjine</izvorni_sadrzaj>
    <derivirana_varijabla naziv="DomainObject.Predmet.ProtustrankaIDrugiAdressOIB_1">MAGNA MONTIS d.o.o. za trgovinu, turizam i usluge, OIB 35432161907, Poljičke kneževine 8, 21292 Srinjine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MAGNA MONTIS d.o.o. za trgovinu, turizam i usluge</item>
      <item>FINANCIJSKA AGENCIJA, RC SPLIT</item>
    </izvorni_sadrzaj>
    <derivirana_varijabla naziv="DomainObject.Predmet.SudioniciListNaziv_1">
      <item>MAGNA MONTIS d.o.o. za trgovinu, turizam i usluge</item>
      <item>FINANCIJSKA AGENCIJA, RC SPLIT</item>
    </derivirana_varijabla>
  </DomainObject.Predmet.SudioniciListNaziv>
  <DomainObject.Predmet.SudioniciListAdressOIB>
    <izvorni_sadrzaj>
      <item>MAGNA MONTIS d.o.o. za trgovinu, turizam i usluge, OIB 35432161907, Poljičke kneževine 8,21292 Srinjine</item>
      <item>FINANCIJSKA AGENCIJA, RC SPLIT, OIB 85821130368, Mažuranićevo šetalište 24 b,21000 Split</item>
    </izvorni_sadrzaj>
    <derivirana_varijabla naziv="DomainObject.Predmet.SudioniciListAdressOIB_1">
      <item>MAGNA MONTIS d.o.o. za trgovinu, turizam i usluge, OIB 35432161907, Poljičke kneževine 8,21292 Srinjine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35432161907</item>
      <item>, OIB 85821130368</item>
    </izvorni_sadrzaj>
    <derivirana_varijabla naziv="DomainObject.Predmet.SudioniciListNazivOIB_1">
      <item>, OIB 35432161907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1781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2016-02-24T08:24:00Z</dcterms:created>
  <dc:creator>Lari Glavaš</dc:creator>
  <cp:lastModifiedBy>Lari Glavaš</cp:lastModifiedBy>
  <cp:lastPrinted>2016-02-24T08:24:00Z</cp:lastPrinted>
  <dcterms:modified xmlns:xsi="http://www.w3.org/2001/XMLSchema-instance" xsi:type="dcterms:W3CDTF">2016-02-24T08:24:00Z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