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aee5" w14:paraId="15aaee5" w:rsidRDefault="00DC29D2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F1C" w:rsidRPr="002B7F1C">
        <w:rPr>
          <w:b/>
        </w:rPr>
        <w:t xml:space="preserve"> </w:t>
      </w:r>
      <w:r w:rsidR="002B7F1C">
        <w:rPr>
          <w:b/>
        </w:rPr>
        <w:tab/>
      </w:r>
      <w:r w:rsidR="002B7F1C">
        <w:rPr>
          <w:b/>
        </w:rPr>
        <w:tab/>
      </w:r>
      <w:r w:rsidR="002B7F1C">
        <w:rPr>
          <w:b/>
        </w:rPr>
        <w:tab/>
      </w:r>
      <w:r w:rsidR="002B7F1C">
        <w:rPr>
          <w:b/>
        </w:rPr>
        <w:tab/>
      </w:r>
      <w:r w:rsidR="002B7F1C">
        <w:rPr>
          <w:b/>
        </w:rPr>
        <w:tab/>
      </w:r>
      <w:r w:rsidR="002B7F1C">
        <w:rPr>
          <w:b/>
        </w:rPr>
        <w:tab/>
      </w:r>
      <w:r w:rsidR="002B7F1C">
        <w:rPr>
          <w:b/>
        </w:rPr>
        <w:tab/>
        <w:t xml:space="preserve">     </w:t>
      </w:r>
      <w:r w:rsidR="002B7F1C" w:rsidRPr="002B7F1C">
        <w:rPr>
          <w:b/>
        </w:rPr>
        <w:t>Broj: 7/St-</w:t>
      </w:r>
      <w:r w:rsidR="00E447C3">
        <w:rPr>
          <w:b/>
        </w:rPr>
        <w:t>21</w:t>
      </w:r>
      <w:r w:rsidR="002B7F1C" w:rsidRPr="002B7F1C">
        <w:rPr>
          <w:b/>
        </w:rPr>
        <w:t>/201</w:t>
      </w:r>
      <w:r w:rsidR="00E447C3">
        <w:rPr>
          <w:b/>
        </w:rPr>
        <w:t>1-301</w:t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</w:t>
      </w:r>
      <w:r w:rsidR="003A0EFD" w:rsidRPr="003A0EFD">
        <w:t xml:space="preserve">u nastavljenom stečajnom postupku nad </w:t>
      </w:r>
      <w:r w:rsidR="00E447C3">
        <w:t xml:space="preserve">stečajnim dužnikom </w:t>
      </w:r>
      <w:r w:rsidR="00E447C3" w:rsidRPr="00E447C3">
        <w:t>SUŠIONICA društvo s ograničenom odgovornošću za proizvodnju i sušenje povrća i voća "u stečaju", skraćena tvrtka: SUŠIONICA d.o.o. "u stečaju", Vrpolje, Ivana Meštrovića bb, OIB 91980151189</w:t>
      </w:r>
      <w:r w:rsidR="008830DC">
        <w:t xml:space="preserve">, </w:t>
      </w:r>
      <w:r w:rsidRPr="00F8321B">
        <w:t xml:space="preserve"> dana </w:t>
      </w:r>
      <w:r w:rsidR="00E447C3">
        <w:t>03. listopada</w:t>
      </w:r>
      <w:r w:rsidR="00C364B1">
        <w:t xml:space="preserve"> 2016</w:t>
      </w:r>
      <w:r w:rsidRPr="00F8321B">
        <w:t xml:space="preserve">. godine </w:t>
      </w:r>
    </w:p>
    <w:p w:rsidRDefault="00C536B3" w:rsidP="00C536B3" w:rsidR="00C536B3">
      <w:pPr>
        <w:jc w:val="both"/>
        <w:rPr>
          <w:b/>
        </w:rPr>
      </w:pPr>
    </w:p>
    <w:p w:rsidRDefault="00721054" w:rsidP="00C536B3" w:rsidR="00721054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60457F" w:rsidP="0060457F" w:rsidR="0060457F">
      <w:pPr>
        <w:jc w:val="both"/>
      </w:pPr>
      <w:r>
        <w:tab/>
      </w:r>
      <w:r>
        <w:tab/>
      </w:r>
      <w:r w:rsidRPr="00CB2C26">
        <w:t>I</w:t>
      </w:r>
      <w:r w:rsidR="00481617">
        <w:t>.</w:t>
      </w:r>
      <w:r>
        <w:rPr>
          <w:b/>
        </w:rPr>
        <w:t xml:space="preserve"> </w:t>
      </w:r>
      <w:r w:rsidR="00E447C3" w:rsidRPr="00E447C3">
        <w:t>Razriješenom stečajnom upravitelju Miroslavu Mikić, dipl.ing. iz Slavonskog Broda, Petra Krešimira IV 25, OIB 72990296304</w:t>
      </w:r>
      <w:r w:rsidR="005A0E09">
        <w:t>,</w:t>
      </w:r>
      <w:r w:rsidR="005A0E09" w:rsidRPr="005A0E09">
        <w:t xml:space="preserve"> </w:t>
      </w:r>
      <w:r w:rsidR="00E26A45">
        <w:t>određuje se</w:t>
      </w:r>
      <w:r w:rsidR="00721054">
        <w:t xml:space="preserve"> konačna</w:t>
      </w:r>
      <w:r w:rsidR="00413B2D">
        <w:t xml:space="preserve"> </w:t>
      </w:r>
      <w:r>
        <w:t>na</w:t>
      </w:r>
      <w:r w:rsidR="008302B6">
        <w:t>grada</w:t>
      </w:r>
      <w:r w:rsidR="007757BD">
        <w:t xml:space="preserve"> za </w:t>
      </w:r>
      <w:r w:rsidR="0049639B">
        <w:t>obavljene poslove u stečajnom postupku</w:t>
      </w:r>
      <w:r w:rsidR="003A0EFD">
        <w:t xml:space="preserve"> u iznosu od </w:t>
      </w:r>
      <w:r w:rsidR="00A31605">
        <w:t>10.260,00</w:t>
      </w:r>
      <w:r w:rsidR="00721054" w:rsidRPr="00721054">
        <w:t xml:space="preserve"> </w:t>
      </w:r>
      <w:r w:rsidR="00721054">
        <w:t xml:space="preserve">Kn </w:t>
      </w:r>
      <w:r w:rsidR="00E447C3">
        <w:t>neto</w:t>
      </w:r>
      <w:r w:rsidR="00090F40">
        <w:t>.</w:t>
      </w:r>
      <w:r w:rsidR="007757BD">
        <w:t xml:space="preserve"> </w:t>
      </w:r>
    </w:p>
    <w:p w:rsidRDefault="007757BD" w:rsidP="0060457F" w:rsidR="001C61B9">
      <w:pPr>
        <w:jc w:val="both"/>
      </w:pPr>
      <w:r>
        <w:tab/>
      </w:r>
    </w:p>
    <w:p w:rsidRDefault="007757BD" w:rsidP="00C67CE3" w:rsidR="00903D41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 stečajnog postup</w:t>
      </w:r>
      <w:r w:rsidR="00C67CE3">
        <w:t>ka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721054" w:rsidP="00C67CE3" w:rsidR="00721054" w:rsidRPr="00903D41">
      <w:pPr>
        <w:ind w:firstLine="1440"/>
        <w:jc w:val="both"/>
      </w:pPr>
    </w:p>
    <w:p w:rsidRDefault="001C61B9" w:rsidP="0060457F" w:rsidR="001C61B9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E447C3" w:rsidP="00E447C3" w:rsidR="00E447C3">
      <w:pPr>
        <w:ind w:firstLine="1440"/>
        <w:jc w:val="both"/>
      </w:pPr>
      <w:r w:rsidRPr="00E447C3">
        <w:t>Rješenjem Trgovačkog suda u Osijeku, Stalne službe  u Slavonskom Brodu poslovni broj 7/St-19/2010-8 od 24. rujna 2010. godine otvoren je stečajni postupak nad stečajnim dužnikom SUŠIONICA društvo s ograničenom odgovornošću za proizvodnju i sušenje povrća i voća "u stečaju", skraćena tvrtka: SUŠIONICA d.o.o. "u stečaju", Vrpolje, Ivana Meštrovića bb, OIB 91980151189, a za stečajnog upravitelja imenovan je Miroslav Mikić, dipl. ing. iz Slavonskog Broda, te je rješenjem posl.br. 7/St-21/2011-236 od 14. rujna 2015. godine stečajni upravitelj Miroslav Mikić razriješen dužnosti stečajnog upravitelja na vlastiti zahtjev.</w:t>
      </w:r>
    </w:p>
    <w:p w:rsidRDefault="00E447C3" w:rsidP="00A31605" w:rsidR="005A0E09">
      <w:pPr>
        <w:ind w:firstLine="1440"/>
        <w:jc w:val="both"/>
      </w:pPr>
      <w:r>
        <w:t xml:space="preserve"> Razriješeni stečajni upravitelj zatražio je da se odredi nagrada za njegov rad te se očitovao da je za vrijeme obnašanja dužnosti unovčio pokretnu imovinu </w:t>
      </w:r>
      <w:r w:rsidRPr="00E447C3">
        <w:t xml:space="preserve">stečajnog dužnika </w:t>
      </w:r>
      <w:r>
        <w:t>– viličar Nissan 2,5 u iznosu od 85.500,00 Kn i to u lipnju 2011. godine.</w:t>
      </w:r>
      <w:r w:rsidR="005A0E09">
        <w:t xml:space="preserve"> </w:t>
      </w:r>
    </w:p>
    <w:p w:rsidRDefault="00721054" w:rsidP="00A31605" w:rsidR="00721054">
      <w:pPr>
        <w:ind w:firstLine="1440"/>
        <w:jc w:val="both"/>
      </w:pPr>
    </w:p>
    <w:p w:rsidRDefault="00721054" w:rsidP="00721054" w:rsidR="00721054">
      <w:pPr>
        <w:ind w:firstLine="1440"/>
        <w:jc w:val="right"/>
      </w:pPr>
      <w:r w:rsidRPr="00721054">
        <w:rPr>
          <w:b/>
        </w:rPr>
        <w:lastRenderedPageBreak/>
        <w:t>Broj: 7/St-21/2011-301</w:t>
      </w:r>
    </w:p>
    <w:p w:rsidRDefault="00721054" w:rsidP="00A31605" w:rsidR="00721054">
      <w:pPr>
        <w:ind w:firstLine="1440"/>
        <w:jc w:val="both"/>
      </w:pPr>
    </w:p>
    <w:p w:rsidRDefault="003C4B50" w:rsidP="003C4B50" w:rsidR="003D73AD">
      <w:pPr>
        <w:jc w:val="both"/>
      </w:pPr>
      <w:r>
        <w:tab/>
        <w:t xml:space="preserve"> </w:t>
      </w:r>
      <w:r>
        <w:tab/>
      </w:r>
      <w:r w:rsidR="00C17A46">
        <w:t>Stoga</w:t>
      </w:r>
      <w:r w:rsidR="00717455">
        <w:t xml:space="preserve"> je </w:t>
      </w:r>
      <w:r w:rsidR="00721054">
        <w:t xml:space="preserve">razriješenom </w:t>
      </w:r>
      <w:r w:rsidR="00717455">
        <w:t>stečajnom upra</w:t>
      </w:r>
      <w:r w:rsidR="00860D63">
        <w:t>vitelju trebalo odrediti</w:t>
      </w:r>
      <w:r w:rsidR="00717455">
        <w:t xml:space="preserve"> nagradu za ra</w:t>
      </w:r>
      <w:r w:rsidR="00860D63">
        <w:t xml:space="preserve">d sukladno odredbi čl.29.st.2. </w:t>
      </w:r>
      <w:r w:rsidR="00B802D6" w:rsidRPr="00F64722">
        <w:t xml:space="preserve">Stečajnog zakona (dalje SZ, NN 44/96, 161/98, 29/99,1 29/00, 123/03,1 97/03, 187/04, </w:t>
      </w:r>
      <w:r w:rsidR="00365F6E">
        <w:t xml:space="preserve">82/06, 116/10, 125/12 i 113/12)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365F6E">
          <w:t>441. st</w:t>
        </w:r>
      </w:smartTag>
      <w:r w:rsidR="00365F6E">
        <w:t>. 1. Stečajnog zakona (NN 71/15).</w:t>
      </w:r>
    </w:p>
    <w:p w:rsidRDefault="004B0337" w:rsidP="005C0DEE" w:rsidR="00A31605">
      <w:pPr>
        <w:ind w:firstLine="1440"/>
        <w:jc w:val="both"/>
      </w:pPr>
      <w:r>
        <w:t>Nastavo tome,</w:t>
      </w:r>
      <w:r w:rsidR="00FC279D">
        <w:t xml:space="preserve"> </w:t>
      </w:r>
      <w:r w:rsidR="000F2D01">
        <w:t>nagrada za rad stečajnog upravitelja izračunata</w:t>
      </w:r>
      <w:r w:rsidR="005935C8">
        <w:t xml:space="preserve"> </w:t>
      </w:r>
      <w:r w:rsidR="00717455">
        <w:t xml:space="preserve">je na bazi unovčene stečajne mase </w:t>
      </w:r>
      <w:r w:rsidR="00D63EA5">
        <w:t xml:space="preserve">u </w:t>
      </w:r>
      <w:r w:rsidR="00C17A46">
        <w:t xml:space="preserve">vrijednosti odnosno u </w:t>
      </w:r>
      <w:r w:rsidR="00D63EA5">
        <w:t>i</w:t>
      </w:r>
      <w:r w:rsidR="00C151FA">
        <w:t xml:space="preserve">znosu </w:t>
      </w:r>
      <w:r w:rsidR="008830DC">
        <w:t>od</w:t>
      </w:r>
      <w:r w:rsidR="00AC6353">
        <w:t xml:space="preserve"> </w:t>
      </w:r>
      <w:r w:rsidR="00A31605">
        <w:t xml:space="preserve">85.500,00 </w:t>
      </w:r>
      <w:r w:rsidR="00E51501" w:rsidRPr="003E6D48">
        <w:t>Kn</w:t>
      </w:r>
      <w:r w:rsidR="00A31605">
        <w:t>.</w:t>
      </w:r>
    </w:p>
    <w:p w:rsidRDefault="00A31605" w:rsidP="00A31605" w:rsidR="00900081">
      <w:pPr>
        <w:ind w:firstLine="1440"/>
        <w:jc w:val="both"/>
      </w:pPr>
      <w:r>
        <w:t xml:space="preserve">Na temelju čl. 4. </w:t>
      </w:r>
      <w:r w:rsidRPr="00A31605">
        <w:t>Uredbe o kriterijima i načinu obračuna i plaćanja nagrade stečajnim upraviteljima</w:t>
      </w:r>
      <w:r>
        <w:t xml:space="preserve"> ( NN 189/03) koja se na ovaj odnos primjenjuje na temelju odredbe čl. 16. </w:t>
      </w:r>
      <w:r w:rsidR="00607FE1" w:rsidRPr="00607FE1">
        <w:t xml:space="preserve">Uredbe o kriterijima i načinu obračuna i plaćanja nagrade stečajnim upraviteljima ( </w:t>
      </w:r>
      <w:r w:rsidR="00AC6353">
        <w:t xml:space="preserve">dalje: Uredba, </w:t>
      </w:r>
      <w:r w:rsidR="00607FE1" w:rsidRPr="00607FE1">
        <w:t>NN 105/15)</w:t>
      </w:r>
      <w:r w:rsidR="00AC6353">
        <w:t xml:space="preserve"> </w:t>
      </w:r>
      <w:r>
        <w:t>i</w:t>
      </w:r>
      <w:r w:rsidR="00607FE1" w:rsidRPr="00607FE1">
        <w:t xml:space="preserve"> </w:t>
      </w:r>
      <w:r w:rsidR="00607FE1">
        <w:t xml:space="preserve">primjenom postotka od </w:t>
      </w:r>
      <w:r w:rsidR="00912A18">
        <w:t>1</w:t>
      </w:r>
      <w:r>
        <w:t>2</w:t>
      </w:r>
      <w:r w:rsidR="00912A18">
        <w:t>%</w:t>
      </w:r>
      <w:r w:rsidR="00912A18" w:rsidRPr="00912A18">
        <w:t xml:space="preserve"> </w:t>
      </w:r>
      <w:r>
        <w:t xml:space="preserve"> od </w:t>
      </w:r>
      <w:r w:rsidR="00556EC2">
        <w:t xml:space="preserve"> unovčene stečajne mase</w:t>
      </w:r>
      <w:r w:rsidR="005F5657">
        <w:t xml:space="preserve"> u iznosu od </w:t>
      </w:r>
      <w:r>
        <w:t>85.500,00</w:t>
      </w:r>
      <w:r w:rsidR="00AC6353">
        <w:t xml:space="preserve"> </w:t>
      </w:r>
      <w:r w:rsidR="00912A18">
        <w:t>Kn</w:t>
      </w:r>
      <w:r w:rsidR="00556EC2">
        <w:t xml:space="preserve"> </w:t>
      </w:r>
      <w:r w:rsidR="00721054">
        <w:t xml:space="preserve">, a koji postotak sud smatra primjeren radu i trudu stečajnog upravitelja, </w:t>
      </w:r>
      <w:r w:rsidR="00912A18">
        <w:t xml:space="preserve">dobije se iznos od </w:t>
      </w:r>
      <w:r>
        <w:t>10.260</w:t>
      </w:r>
      <w:r w:rsidR="00AC6353">
        <w:t xml:space="preserve">,00 </w:t>
      </w:r>
      <w:r>
        <w:t>Kn neto.</w:t>
      </w:r>
    </w:p>
    <w:p w:rsidRDefault="00900081" w:rsidP="005C0DEE" w:rsidR="005C0DEE">
      <w:pPr>
        <w:ind w:firstLine="1440"/>
        <w:jc w:val="both"/>
      </w:pPr>
      <w:r>
        <w:t xml:space="preserve"> </w:t>
      </w:r>
      <w:r w:rsidR="005C0DEE">
        <w:t xml:space="preserve">Stoga je </w:t>
      </w:r>
      <w:r w:rsidR="00721054">
        <w:t>uz poziv na citirane odredbe o</w:t>
      </w:r>
      <w:r w:rsidR="005C0DEE">
        <w:t xml:space="preserve">dlučeno kao u izreci rješenja. </w:t>
      </w:r>
    </w:p>
    <w:p w:rsidRDefault="000B1161" w:rsidP="00D97348" w:rsidR="000B1161">
      <w:pPr>
        <w:jc w:val="both"/>
      </w:pPr>
    </w:p>
    <w:p w:rsidRDefault="00C2644B" w:rsidP="00D97348" w:rsidR="00C2644B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E447C3">
        <w:t>03. listopada</w:t>
      </w:r>
      <w:r w:rsidR="00580BC7">
        <w:t xml:space="preserve"> 201</w:t>
      </w:r>
      <w:r w:rsidR="00C364B1">
        <w:t>6</w:t>
      </w:r>
      <w:r w:rsidR="0060457F">
        <w:t>. godine</w:t>
      </w:r>
    </w:p>
    <w:p w:rsidRDefault="0060457F" w:rsidP="0060457F" w:rsidR="0060457F"/>
    <w:p w:rsidRDefault="00A31605" w:rsidP="0060457F" w:rsidR="00A31605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2850">
        <w:t xml:space="preserve">   </w:t>
      </w:r>
      <w:r w:rsidR="0060457F" w:rsidRPr="005D4C34">
        <w:t>Stečajna sutkinja:</w:t>
      </w:r>
    </w:p>
    <w:p w:rsidRDefault="005A5099" w:rsidP="00A31605" w:rsidR="00AA1D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A1D9B">
        <w:t xml:space="preserve"> </w:t>
      </w:r>
      <w:r w:rsidR="00A31605">
        <w:t xml:space="preserve">   </w:t>
      </w:r>
      <w:r w:rsidR="003A0EFD">
        <w:t xml:space="preserve"> </w:t>
      </w:r>
      <w:r w:rsidR="00430E4C">
        <w:t xml:space="preserve"> </w:t>
      </w:r>
      <w:r w:rsidR="0060457F">
        <w:t>Mirna Vujčić</w:t>
      </w:r>
    </w:p>
    <w:p w:rsidRDefault="00103C57" w:rsidP="0060457F" w:rsidR="00C2644B">
      <w:r>
        <w:t xml:space="preserve">                                                                           </w:t>
      </w:r>
      <w:r w:rsidR="00F01814">
        <w:t xml:space="preserve">  </w:t>
      </w:r>
      <w:r>
        <w:t xml:space="preserve">   </w:t>
      </w:r>
    </w:p>
    <w:p w:rsidRDefault="008D0AAD" w:rsidP="0060457F" w:rsidR="008D0AAD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Protiv ovog rješenja pravo na žalbu ima stečajni upravitelj i svaki stečajni vjerovnik.</w:t>
      </w:r>
    </w:p>
    <w:p w:rsidRDefault="00544FC3" w:rsidP="00544FC3" w:rsidR="00544FC3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 dana objave</w:t>
      </w:r>
    </w:p>
    <w:p w:rsidRDefault="00544FC3" w:rsidP="00544FC3" w:rsidR="008D0A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trgovačkom sudu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490289" w:rsidP="0060457F" w:rsidR="00490289"/>
    <w:p w:rsidRDefault="008D0AAD" w:rsidP="0060457F" w:rsidR="008D0AAD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60457F" w:rsidP="0060457F" w:rsidR="0060457F" w:rsidRPr="0085213A">
      <w:pPr>
        <w:numPr>
          <w:ilvl w:val="0"/>
          <w:numId w:val="5"/>
        </w:numPr>
      </w:pPr>
      <w:r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5A0E09" w:rsidR="0060457F">
      <w:r>
        <w:t xml:space="preserve">       3.</w:t>
      </w:r>
      <w:r w:rsidR="00EC6A23">
        <w:t xml:space="preserve"> </w:t>
      </w:r>
      <w:r>
        <w:t>D</w:t>
      </w:r>
      <w:r w:rsidR="00EC6A23">
        <w:t>ostaviti</w:t>
      </w:r>
      <w:r w:rsidR="00721054">
        <w:t xml:space="preserve"> novom i razriješenom</w:t>
      </w:r>
      <w:r w:rsidR="00EC6A23">
        <w:t xml:space="preserve"> stečajnom upravitelju</w:t>
      </w:r>
      <w:r w:rsidR="0060457F" w:rsidRPr="0085213A">
        <w:tab/>
        <w:t xml:space="preserve">            </w:t>
      </w:r>
    </w:p>
    <w:sectPr w:rsidSect="00EE1FA8" w:rsidR="0060457F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29B" w:rsidR="0082629B">
      <w:r>
        <w:separator/>
      </w:r>
    </w:p>
  </w:endnote>
  <w:endnote w:id="0" w:type="continuationSeparator">
    <w:p w:rsidRDefault="0082629B" w:rsidR="00826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29B" w:rsidR="0082629B">
      <w:r>
        <w:separator/>
      </w:r>
    </w:p>
  </w:footnote>
  <w:footnote w:id="0" w:type="continuationSeparator">
    <w:p w:rsidRDefault="0082629B" w:rsidR="008262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F0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B4B1C"/>
    <w:rsid w:val="001B7344"/>
    <w:rsid w:val="001C61B9"/>
    <w:rsid w:val="001C6B0C"/>
    <w:rsid w:val="001D10E7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B7F1C"/>
    <w:rsid w:val="002C5FDD"/>
    <w:rsid w:val="002C641B"/>
    <w:rsid w:val="002C6FF1"/>
    <w:rsid w:val="002D276A"/>
    <w:rsid w:val="002D2943"/>
    <w:rsid w:val="002E57CC"/>
    <w:rsid w:val="002E6C41"/>
    <w:rsid w:val="002E79B7"/>
    <w:rsid w:val="002F1A83"/>
    <w:rsid w:val="002F4A37"/>
    <w:rsid w:val="00303020"/>
    <w:rsid w:val="00314AFD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95CDE"/>
    <w:rsid w:val="003A043A"/>
    <w:rsid w:val="003A0EFD"/>
    <w:rsid w:val="003A7235"/>
    <w:rsid w:val="003C4B50"/>
    <w:rsid w:val="003C6E5B"/>
    <w:rsid w:val="003D73AD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E7F09"/>
    <w:rsid w:val="004F1251"/>
    <w:rsid w:val="005068E0"/>
    <w:rsid w:val="00510EC5"/>
    <w:rsid w:val="00511C14"/>
    <w:rsid w:val="00513853"/>
    <w:rsid w:val="00514A65"/>
    <w:rsid w:val="00514E10"/>
    <w:rsid w:val="00515006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0E09"/>
    <w:rsid w:val="005A1B17"/>
    <w:rsid w:val="005A5099"/>
    <w:rsid w:val="005A665A"/>
    <w:rsid w:val="005B155E"/>
    <w:rsid w:val="005B37FD"/>
    <w:rsid w:val="005C0DEE"/>
    <w:rsid w:val="005C2AA4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6900"/>
    <w:rsid w:val="00710D07"/>
    <w:rsid w:val="00716B6B"/>
    <w:rsid w:val="00717455"/>
    <w:rsid w:val="00721054"/>
    <w:rsid w:val="007211B5"/>
    <w:rsid w:val="00722620"/>
    <w:rsid w:val="00730314"/>
    <w:rsid w:val="00743AF5"/>
    <w:rsid w:val="00752D9D"/>
    <w:rsid w:val="007757BD"/>
    <w:rsid w:val="00775AC0"/>
    <w:rsid w:val="007765D1"/>
    <w:rsid w:val="007A6D25"/>
    <w:rsid w:val="007B0A98"/>
    <w:rsid w:val="007C29EE"/>
    <w:rsid w:val="007D6808"/>
    <w:rsid w:val="007D6C90"/>
    <w:rsid w:val="007E035C"/>
    <w:rsid w:val="007F5E76"/>
    <w:rsid w:val="00806795"/>
    <w:rsid w:val="00812BB8"/>
    <w:rsid w:val="0082498B"/>
    <w:rsid w:val="0082629B"/>
    <w:rsid w:val="008302B6"/>
    <w:rsid w:val="00833D0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726E"/>
    <w:rsid w:val="0094083E"/>
    <w:rsid w:val="00945ED9"/>
    <w:rsid w:val="00951589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77A9"/>
    <w:rsid w:val="00A07805"/>
    <w:rsid w:val="00A07D88"/>
    <w:rsid w:val="00A2259A"/>
    <w:rsid w:val="00A303C6"/>
    <w:rsid w:val="00A31605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1D9B"/>
    <w:rsid w:val="00AA484A"/>
    <w:rsid w:val="00AB359D"/>
    <w:rsid w:val="00AC2E7B"/>
    <w:rsid w:val="00AC3EE4"/>
    <w:rsid w:val="00AC6353"/>
    <w:rsid w:val="00AE2738"/>
    <w:rsid w:val="00AF15BE"/>
    <w:rsid w:val="00B04DA8"/>
    <w:rsid w:val="00B0533E"/>
    <w:rsid w:val="00B23C94"/>
    <w:rsid w:val="00B24D4F"/>
    <w:rsid w:val="00B25C31"/>
    <w:rsid w:val="00B348BD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A4706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6BED"/>
    <w:rsid w:val="00DA72E0"/>
    <w:rsid w:val="00DB4089"/>
    <w:rsid w:val="00DC29D2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447C3"/>
    <w:rsid w:val="00E501C5"/>
    <w:rsid w:val="00E51501"/>
    <w:rsid w:val="00E52258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8321B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824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9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9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9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9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824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9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9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9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9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 -dio kod Tome u ormaru   V iVI dio u 24.5.</izvorni_sadrzaj>
    <derivirana_varijabla naziv="DomainObject.Predmet.PrimjedbaSuca_1">I,II,III,IV  -dio kod Tome u ormaru   V iVI dio u 24.5.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SUŠIONICA društvo s ograničenom odgovornošću za proizvodnju i sušenje povrća i voća "u stečaju"</izvorni_sadrzaj>
    <derivirana_varijabla naziv="DomainObject.Predmet.ProtustrankaFormated_1">  SUŠIONICA društvo s ograničenom odgovornošću za proizvodnju i sušenje povrća i voća "u stečaju"</derivirana_varijabla>
  </DomainObject.Predmet.ProtustrankaFormated>
  <DomainObject.Predmet.ProtustrankaFormatedOIB>
    <izvorni_sadrzaj>  SUŠIONICA društvo s ograničenom odgovornošću za proizvodnju i sušenje povrća i voća "u stečaju", OIB 91980151189</izvorni_sadrzaj>
    <derivirana_varijabla naziv="DomainObject.Predmet.ProtustrankaFormatedOIB_1">  SUŠIONICA društvo s ograničenom odgovornošću za proizvodnju i sušenje povrća i voća "u stečaju", OIB 91980151189</derivirana_varijabla>
  </DomainObject.Predmet.ProtustrankaFormatedOIB>
  <DomainObject.Predmet.ProtustrankaFormatedWithAdress>
    <izvorni_sadrzaj> SUŠIONICA društvo s ograničenom odgovornošću za proizvodnju i sušenje povrća i voća "u stečaju", Ivana Meštrovića/bb, Vrpolje</izvorni_sadrzaj>
    <derivirana_varijabla naziv="DomainObject.Predmet.ProtustrankaFormatedWithAdress_1"> SUŠIONICA društvo s ograničenom odgovornošću za proizvodnju i sušenje povrća i voća "u stečaju", Ivana Meštrovića/bb, Vrpolje</derivirana_varijabla>
  </DomainObject.Predmet.ProtustrankaFormatedWithAdress>
  <DomainObject.Predmet.ProtustrankaFormatedWithAdressOIB>
    <izvorni_sadrzaj> SUŠIONICA društvo s ograničenom odgovornošću za proizvodnju i sušenje povrća i voća "u stečaju", OIB 91980151189, Ivana Meštrovića/bb, Vrpolje</izvorni_sadrzaj>
    <derivirana_varijabla naziv="DomainObject.Predmet.ProtustrankaFormatedWithAdressOIB_1"> SUŠIONICA društvo s ograničenom odgovornošću za proizvodnju i sušenje povrća i voća "u stečaju", OIB 91980151189, Ivana Meštrovića/bb, Vrpolje</derivirana_varijabla>
  </DomainObject.Predmet.ProtustrankaFormatedWithAdressOIB>
  <DomainObject.Predmet.ProtustrankaWithAdress>
    <izvorni_sadrzaj>SUŠIONICA društvo s ograničenom odgovornošću za proizvodnju i sušenje povrća i voća "u stečaju" Ivana Meštrovića/bb, Vrpolje</izvorni_sadrzaj>
    <derivirana_varijabla naziv="DomainObject.Predmet.ProtustrankaWithAdress_1">SUŠIONICA društvo s ograničenom odgovornošću za proizvodnju i sušenje povrća i voća "u stečaju" Ivana Meštrovića/bb, Vrpolje</derivirana_varijabla>
  </DomainObject.Predmet.ProtustrankaWithAdress>
  <DomainObject.Predmet.ProtustrankaWithAdressOIB>
    <izvorni_sadrzaj>SUŠIONICA društvo s ograničenom odgovornošću za proizvodnju i sušenje povrća i voća "u stečaju", OIB 91980151189, Ivana Meštrovića/bb, Vrpolje</izvorni_sadrzaj>
    <derivirana_varijabla naziv="DomainObject.Predmet.ProtustrankaWithAdressOIB_1">SUŠIONICA društvo s ograničenom odgovornošću za proizvodnju i sušenje povrća i voća "u stečaju", OIB 91980151189, Ivana Meštrovića/bb, Vrpolje</derivirana_varijabla>
  </DomainObject.Predmet.ProtustrankaWithAdressOIB>
  <DomainObject.Predmet.ProtustrankaNazivFormated>
    <izvorni_sadrzaj>SUŠIONICA društvo s ograničenom odgovornošću za proizvodnju i sušenje povrća i voća "u stečaju"</izvorni_sadrzaj>
    <derivirana_varijabla naziv="DomainObject.Predmet.ProtustrankaNazivFormated_1">SUŠIONICA društvo s ograničenom odgovornošću za proizvodnju i sušenje povrća i voća "u stečaju"</derivirana_varijabla>
  </DomainObject.Predmet.ProtustrankaNazivFormated>
  <DomainObject.Predmet.ProtustrankaNazivFormatedOIB>
    <izvorni_sadrzaj>SUŠIONICA društvo s ograničenom odgovornošću za proizvodnju i sušenje povrća i voća "u stečaju", OIB 91980151189</izvorni_sadrzaj>
    <derivirana_varijabla naziv="DomainObject.Predmet.ProtustrankaNazivFormatedOIB_1">SUŠIONICA društvo s ograničenom odgovornošću za proizvodnju i sušenje povrća i voća "u stečaju", OIB 91980151189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SUŠIONICA društvo s ograničenom odgovornošću za proizvodnju i sušenje povrća i voća "u stečaju"</izvorni_sadrzaj>
    <derivirana_varijabla naziv="DomainObject.Predmet.StrankaFormated_1">  SUŠIONICA društvo s ograničenom odgovornošću za proizvodnju i sušenje povrća i voća "u stečaju"</derivirana_varijabla>
  </DomainObject.Predmet.StrankaFormated>
  <DomainObject.Predmet.StrankaFormatedOIB>
    <izvorni_sadrzaj>  SUŠIONICA društvo s ograničenom odgovornošću za proizvodnju i sušenje povrća i voća "u stečaju", OIB 91980151189</izvorni_sadrzaj>
    <derivirana_varijabla naziv="DomainObject.Predmet.StrankaFormatedOIB_1">  SUŠIONICA društvo s ograničenom odgovornošću za proizvodnju i sušenje povrća i voća "u stečaju", OIB 91980151189</derivirana_varijabla>
  </DomainObject.Predmet.StrankaFormatedOIB>
  <DomainObject.Predmet.StrankaFormatedWithAdress>
    <izvorni_sadrzaj> SUŠIONICA društvo s ograničenom odgovornošću za proizvodnju i sušenje povrća i voća "u stečaju", Ivana Meštrovića/bb, Vrpolje</izvorni_sadrzaj>
    <derivirana_varijabla naziv="DomainObject.Predmet.StrankaFormatedWithAdress_1"> SUŠIONICA društvo s ograničenom odgovornošću za proizvodnju i sušenje povrća i voća "u stečaju", Ivana Meštrovića/bb, Vrpolje</derivirana_varijabla>
  </DomainObject.Predmet.StrankaFormatedWithAdress>
  <DomainObject.Predmet.StrankaFormatedWithAdressOIB>
    <izvorni_sadrzaj> SUŠIONICA društvo s ograničenom odgovornošću za proizvodnju i sušenje povrća i voća "u stečaju", OIB 91980151189, Ivana Meštrovića/bb, Vrpolje</izvorni_sadrzaj>
    <derivirana_varijabla naziv="DomainObject.Predmet.StrankaFormatedWithAdressOIB_1"> SUŠIONICA društvo s ograničenom odgovornošću za proizvodnju i sušenje povrća i voća "u stečaju", OIB 91980151189, Ivana Meštrovića/bb, Vrpolje</derivirana_varijabla>
  </DomainObject.Predmet.StrankaFormatedWithAdressOIB>
  <DomainObject.Predmet.StrankaWithAdress>
    <izvorni_sadrzaj>SUŠIONICA društvo s ograničenom odgovornošću za proizvodnju i sušenje povrća i voća "u stečaju" Ivana Meštrovića/bb,Vrpolje</izvorni_sadrzaj>
    <derivirana_varijabla naziv="DomainObject.Predmet.StrankaWithAdress_1">SUŠIONICA društvo s ograničenom odgovornošću za proizvodnju i sušenje povrća i voća "u stečaju" Ivana Meštrovića/bb,Vrpolje</derivirana_varijabla>
  </DomainObject.Predmet.StrankaWithAdress>
  <DomainObject.Predmet.StrankaWithAdressOIB>
    <izvorni_sadrzaj>SUŠIONICA društvo s ograničenom odgovornošću za proizvodnju i sušenje povrća i voća "u stečaju", OIB 91980151189, Ivana Meštrovića/bb,Vrpolje</izvorni_sadrzaj>
    <derivirana_varijabla naziv="DomainObject.Predmet.StrankaWithAdressOIB_1">SUŠIONICA društvo s ograničenom odgovornošću za proizvodnju i sušenje povrća i voća "u stečaju", OIB 91980151189, Ivana Meštrovića/bb,Vrpolje</derivirana_varijabla>
  </DomainObject.Predmet.StrankaWithAdressOIB>
  <DomainObject.Predmet.StrankaNazivFormated>
    <izvorni_sadrzaj>SUŠIONICA društvo s ograničenom odgovornošću za proizvodnju i sušenje povrća i voća "u stečaju"</izvorni_sadrzaj>
    <derivirana_varijabla naziv="DomainObject.Predmet.StrankaNazivFormated_1">SUŠIONICA društvo s ograničenom odgovornošću za proizvodnju i sušenje povrća i voća "u stečaju"</derivirana_varijabla>
  </DomainObject.Predmet.StrankaNazivFormated>
  <DomainObject.Predmet.StrankaNazivFormatedOIB>
    <izvorni_sadrzaj>SUŠIONICA društvo s ograničenom odgovornošću za proizvodnju i sušenje povrća i voća "u stečaju", OIB 91980151189</izvorni_sadrzaj>
    <derivirana_varijabla naziv="DomainObject.Predmet.StrankaNazivFormatedOIB_1">SUŠIONICA društvo s ograničenom odgovornošću za proizvodnju i sušenje povrća i voća "u stečaju", OIB 91980151189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SUŠIONICA društvo s ograničenom odgovornošću za proizvodnju i sušenje povrća i voća "u stečaju"</item>
    </izvorni_sadrzaj>
    <derivirana_varijabla naziv="DomainObject.Predmet.StrankaListFormated_1">
      <item>SUŠIONICA društvo s ograničenom odgovornošću za proizvodnju i sušenje povrća i voća "u stečaju"</item>
    </derivirana_varijabla>
  </DomainObject.Predmet.StrankaListFormated>
  <DomainObject.Predmet.StrankaListFormatedOIB>
    <izvorni_sadrzaj>
      <item>SUŠIONICA društvo s ograničenom odgovornošću za proizvodnju i sušenje povrća i voća "u stečaju", OIB 91980151189</item>
    </izvorni_sadrzaj>
    <derivirana_varijabla naziv="DomainObject.Predmet.StrankaListFormatedOIB_1">
      <item>SUŠIONICA društvo s ograničenom odgovornošću za proizvodnju i sušenje povrća i voća "u stečaju", OIB 91980151189</item>
    </derivirana_varijabla>
  </DomainObject.Predmet.StrankaListFormatedOIB>
  <DomainObject.Predmet.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StrankaListFormatedWithAdress_1">
      <item>SUŠIONICA društvo s ograničenom odgovornošću za proizvodnju i sušenje povrća i voća "u stečaju", Ivana Meštrovića/bb, Vrpolje</item>
    </derivirana_varijabla>
  </DomainObject.Predmet.StrankaListFormatedWithAdress>
  <DomainObject.Predmet.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StrankaListFormatedWithAdressOIB_1">
      <item>SUŠIONICA društvo s ograničenom odgovornošću za proizvodnju i sušenje povrća i voća "u stečaju", OIB 91980151189, Ivana Meštrovića/bb, Vrpolje</item>
    </derivirana_varijabla>
  </DomainObject.Predmet.StrankaListFormatedWithAdressOIB>
  <DomainObject.Predmet.StrankaListNazivFormated>
    <izvorni_sadrzaj>
      <item>SUŠIONICA društvo s ograničenom odgovornošću za proizvodnju i sušenje povrća i voća "u stečaju"</item>
    </izvorni_sadrzaj>
    <derivirana_varijabla naziv="DomainObject.Predmet.StrankaListNazivFormated_1">
      <item>SUŠIONICA društvo s ograničenom odgovornošću za proizvodnju i sušenje povrća i voća "u stečaju"</item>
    </derivirana_varijabla>
  </DomainObject.Predmet.StrankaListNazivFormated>
  <DomainObject.Predmet.StrankaListNazivFormatedOIB>
    <izvorni_sadrzaj>
      <item>SUŠIONICA društvo s ograničenom odgovornošću za proizvodnju i sušenje povrća i voća "u stečaju", OIB 91980151189</item>
    </izvorni_sadrzaj>
    <derivirana_varijabla naziv="DomainObject.Predmet.StrankaListNazivFormatedOIB_1">
      <item>SUŠIONICA društvo s ograničenom odgovornošću za proizvodnju i sušenje povrća i voća "u stečaju", OIB 91980151189</item>
    </derivirana_varijabla>
  </DomainObject.Predmet.StrankaListNazivFormatedOIB>
  <DomainObject.Predmet.ProtuStrankaListFormated>
    <izvorni_sadrzaj>
      <item>SUŠIONICA društvo s ograničenom odgovornošću za proizvodnju i sušenje povrća i voća "u stečaju"</item>
    </izvorni_sadrzaj>
    <derivirana_varijabla naziv="DomainObject.Predmet.ProtuStrankaListFormated_1">
      <item>SUŠIONICA društvo s ograničenom odgovornošću za proizvodnju i sušenje povrća i voća "u stečaju"</item>
    </derivirana_varijabla>
  </DomainObject.Predmet.ProtuStrankaListFormated>
  <DomainObject.Predmet.ProtuStrankaListFormatedOIB>
    <izvorni_sadrzaj>
      <item>SUŠIONICA društvo s ograničenom odgovornošću za proizvodnju i sušenje povrća i voća "u stečaju", OIB 91980151189</item>
    </izvorni_sadrzaj>
    <derivirana_varijabla naziv="DomainObject.Predmet.ProtuStrankaListFormatedOIB_1">
      <item>SUŠIONICA društvo s ograničenom odgovornošću za proizvodnju i sušenje povrća i voća "u stečaju", OIB 91980151189</item>
    </derivirana_varijabla>
  </DomainObject.Predmet.ProtuStrankaListFormatedOIB>
  <DomainObject.Predmet.Protu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ProtuStrankaListFormatedWithAdress_1">
      <item>SUŠIONICA društvo s ograničenom odgovornošću za proizvodnju i sušenje povrća i voća "u stečaju", Ivana Meštrovića/bb, Vrpolje</item>
    </derivirana_varijabla>
  </DomainObject.Predmet.ProtuStrankaListFormatedWithAdress>
  <DomainObject.Predmet.Protu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ProtuStrankaListFormatedWithAdressOIB_1">
      <item>SUŠIONICA društvo s ograničenom odgovornošću za proizvodnju i sušenje povrća i voća "u stečaju", OIB 91980151189, Ivana Meštrovića/bb, Vrpolje</item>
    </derivirana_varijabla>
  </DomainObject.Predmet.ProtuStrankaListFormatedWithAdressOIB>
  <DomainObject.Predmet.ProtuStrankaListNazivFormated>
    <izvorni_sadrzaj>
      <item>SUŠIONICA društvo s ograničenom odgovornošću za proizvodnju i sušenje povrća i voća "u stečaju"</item>
    </izvorni_sadrzaj>
    <derivirana_varijabla naziv="DomainObject.Predmet.ProtuStrankaListNazivFormated_1">
      <item>SUŠIONICA društvo s ograničenom odgovornošću za proizvodnju i sušenje povrća i voća "u stečaju"</item>
    </derivirana_varijabla>
  </DomainObject.Predmet.ProtuStrankaListNazivFormated>
  <DomainObject.Predmet.ProtuStrankaListNazivFormatedOIB>
    <izvorni_sadrzaj>
      <item>SUŠIONICA društvo s ograničenom odgovornošću za proizvodnju i sušenje povrća i voća "u stečaju", OIB 91980151189</item>
    </izvorni_sadrzaj>
    <derivirana_varijabla naziv="DomainObject.Predmet.ProtuStrankaListNazivFormatedOIB_1">
      <item>SUŠIONICA društvo s ograničenom odgovornošću za proizvodnju i sušenje povrća i voća "u stečaju", OIB 91980151189</item>
    </derivirana_varijabla>
  </DomainObject.Predmet.ProtuStrankaListNazivFormatedOIB>
  <DomainObject.Predmet.OstaliList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Formated>
  <DomainObject.Predmet.OstaliList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FormatedOIB>
  <DomainObject.Predmet.OstaliListFormatedWithAdress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Bračka 179, 31000 Osijek</item>
      <item>BRAVAR-MONT d.o.o. za bravarske, limarske i krovopokrivačke radove, Kralja Tomislava 60, 31410 Strizivojna</item>
      <item>Mario Gavranović</item>
      <item>Zvonimir Jurić</item>
      <item>Krešimir Pencinger</item>
    </izvorni_sadrzaj>
    <derivirana_varijabla naziv="DomainObject.Predmet.OstaliListFormatedWithAdress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Bračka 179, 31000 Osijek</item>
      <item>BRAVAR-MONT d.o.o. za bravarske, limarske i krovopokrivačke radove, Kralja Tomislava 60, 31410 Strizivojna</item>
      <item>Mario Gavranović</item>
      <item>Zvonimir Jurić</item>
      <item>Krešimir Pencinger</item>
    </derivirana_varijabla>
  </DomainObject.Predmet.OstaliListFormatedWithAdress>
  <DomainObject.Predmet.OstaliListFormatedWithAdressOIB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 31000 Osijek</item>
      <item>BRAVAR-MONT d.o.o. za bravarske, limarske i krovopokrivačke radove, OIB 39793820086, Kralja Tomislava 60, 31410 Strizivojna</item>
      <item>Mario Gavranović</item>
      <item>Zvonimir Jurić</item>
      <item>Krešimir Pencinger</item>
    </izvorni_sadrzaj>
    <derivirana_varijabla naziv="DomainObject.Predmet.OstaliListFormatedWithAdressOIB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 31000 Osijek</item>
      <item>BRAVAR-MONT d.o.o. za bravarske, limarske i krovopokrivačke radove, OIB 39793820086, Kralja Tomislava 60, 31410 Strizivojna</item>
      <item>Mario Gavranović</item>
      <item>Zvonimir Jurić</item>
      <item>Krešimir Pencinger</item>
    </derivirana_varijabla>
  </DomainObject.Predmet.OstaliListFormatedWithAdressOIB>
  <DomainObject.Predmet.OstaliListNaziv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Naziv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NazivFormated>
  <DomainObject.Predmet.OstaliListNaziv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Naziv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SUŠIONICA društvo s ograničenom odgovornošću za proizvodnju i sušenje povrća i voća "u stečaju"</izvorni_sadrzaj>
    <derivirana_varijabla naziv="DomainObject.Predmet.StrankaIDrugi_1">SUŠIONICA društvo s ograničenom odgovornošću za proizvodnju i sušenje povrća i voća "u stečaju"</derivirana_varijabla>
  </DomainObject.Predmet.StrankaIDrugi>
  <DomainObject.Predmet.ProtustrankaIDrugi>
    <izvorni_sadrzaj>SUŠIONICA društvo s ograničenom odgovornošću za proizvodnju i sušenje povrća i voća "u stečaju"</izvorni_sadrzaj>
    <derivirana_varijabla naziv="DomainObject.Predmet.ProtustrankaIDrugi_1">SUŠIONICA društvo s ograničenom odgovornošću za proizvodnju i sušenje povrća i voća "u stečaju"</derivirana_varijabla>
  </DomainObject.Predmet.ProtustrankaIDrugi>
  <DomainObject.Predmet.StrankaIDrugiAdressOIB>
    <izvorni_sadrzaj>SUŠIONICA društvo s ograničenom odgovornošću za proizvodnju i sušenje povrća i voća "u stečaju", OIB 91980151189, Ivana Meštrovića/bb, Vrpolje</izvorni_sadrzaj>
    <derivirana_varijabla naziv="DomainObject.Predmet.StrankaIDrugiAdressOIB_1">SUŠIONICA društvo s ograničenom odgovornošću za proizvodnju i sušenje povrća i voća "u stečaju", OIB 91980151189, Ivana Meštrovića/bb, Vrpolje</derivirana_varijabla>
  </DomainObject.Predmet.StrankaIDrugiAdressOIB>
  <DomainObject.Predmet.ProtustrankaIDrugiAdressOIB>
    <izvorni_sadrzaj>SUŠIONICA društvo s ograničenom odgovornošću za proizvodnju i sušenje povrća i voća "u stečaju", OIB 91980151189, Ivana Meštrovića/bb, Vrpolje</izvorni_sadrzaj>
    <derivirana_varijabla naziv="DomainObject.Predmet.ProtustrankaIDrugiAdressOIB_1">SUŠIONICA društvo s ograničenom odgovornošću za proizvodnju i sušenje povrća i voća "u stečaju", OIB 91980151189, Ivana Meštrovića/bb,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SudioniciListNaziv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SudioniciListNaziv>
  <DomainObject.Predmet.SudioniciListAdressOIB>
    <izvorni_sadrzaj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179,31000 Osijek</item>
      <item>BRAVAR-MONT d.o.o. za bravarske, limarske i krovopokrivačke radove, OIB 39793820086, Kralja Tomislava 60,31410 Strizivojna</item>
      <item>Mario Gavranović</item>
      <item>Zvonimir Jurić</item>
      <item>Krešimir Pencinger</item>
    </izvorni_sadrzaj>
    <derivirana_varijabla naziv="DomainObject.Predmet.SudioniciListAdressOIB_1"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179,31000 Osijek</item>
      <item>BRAVAR-MONT d.o.o. za bravarske, limarske i krovopokrivačke radove, OIB 39793820086, Kralja Tomislava 60,31410 Strizivojna</item>
      <item>Mario Gavranović</item>
      <item>Zvonimir Jurić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2021F-FFDF-470B-AF1C-E6BBD3E60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527</properties:Words>
  <properties:Characters>2870</properties:Characters>
  <properties:Lines>81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2016-10-03T11:36:00Z</dcterms:created>
  <dc:creator>zbiondic</dc:creator>
  <cp:lastModifiedBy>wsadmin</cp:lastModifiedBy>
  <cp:lastPrinted>2016-10-03T11:47:00Z</cp:lastPrinted>
  <dcterms:modified xmlns:xsi="http://www.w3.org/2001/XMLSchema-instance" xsi:type="dcterms:W3CDTF">2016-10-03T11:52:00Z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