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0099" w14:paraId="cae0099" w:rsidRDefault="00243D44" w:rsidP="00243D44" w:rsidR="006032A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pict>
          <v:shape filled="f" strokeweight=".5pt" stroked="f" o:spid="_x0000_s1027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558782698"/>
                    <w:picture/>
                  </w:sdtPr>
                  <w:sdtEndPr/>
                  <w:sdtContent>
                    <w:p w:rsidRDefault="006032AC" w:rsidP="006032AC" w:rsidR="006032AC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032AC" w:rsidP="00243D44" w:rsidR="006032AC" w:rsidRPr="00243D44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St-306/15-4</w:t>
      </w:r>
    </w:p>
    <w:p w:rsidRDefault="00243D44" w:rsidP="00243D44" w:rsidR="00243D4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243D44" w:rsidP="00243D44" w:rsidR="00243D4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243D44" w:rsidP="00243D44" w:rsidR="00243D4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243D44" w:rsidP="00243D44" w:rsidR="00243D4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243D44" w:rsidP="00243D44" w:rsidR="00243D44">
      <w:pPr>
        <w:spacing w:after="0"/>
        <w:jc w:val="right"/>
        <w:rPr>
          <w:lang w:eastAsia="hr-HR"/>
        </w:rPr>
      </w:pPr>
    </w:p>
    <w:p w:rsidRDefault="00243D44" w:rsidP="00243D44" w:rsidR="00243D44">
      <w:pPr>
        <w:spacing w:after="0"/>
        <w:jc w:val="right"/>
      </w:pPr>
    </w:p>
    <w:p w:rsidRDefault="00243D44" w:rsidP="00243D44" w:rsidR="00243D44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 Lovačka udruga "Lane" </w:t>
      </w:r>
      <w:proofErr w:type="spellStart"/>
      <w:r>
        <w:t>Cvetlin</w:t>
      </w:r>
      <w:proofErr w:type="spellEnd"/>
      <w:r>
        <w:t xml:space="preserve">, </w:t>
      </w:r>
      <w:proofErr w:type="spellStart"/>
      <w:r>
        <w:t>Cvetlin</w:t>
      </w:r>
      <w:proofErr w:type="spellEnd"/>
      <w:r>
        <w:t xml:space="preserve"> 67, 42254 </w:t>
      </w:r>
      <w:proofErr w:type="spellStart"/>
      <w:r>
        <w:t>Cvetlin</w:t>
      </w:r>
      <w:proofErr w:type="spellEnd"/>
      <w:r>
        <w:t>, OIB: 43502951198, 3. studenoga 2015. temeljem čl. 430. Stečajnog zakona („NN“ 71/15, u daljnjem tekstu SZ) objavljuje sljedeći</w:t>
      </w:r>
    </w:p>
    <w:p w:rsidRDefault="00243D44" w:rsidP="00243D44" w:rsidR="00243D44">
      <w:pPr>
        <w:spacing w:after="0"/>
        <w:jc w:val="center"/>
      </w:pPr>
    </w:p>
    <w:p w:rsidRDefault="00243D44" w:rsidP="00243D44" w:rsidR="00243D44">
      <w:pPr>
        <w:spacing w:after="0"/>
        <w:jc w:val="center"/>
      </w:pPr>
      <w:r>
        <w:t>OGLAS</w:t>
      </w:r>
    </w:p>
    <w:p w:rsidRDefault="00243D44" w:rsidP="00243D44" w:rsidR="00243D44">
      <w:pPr>
        <w:spacing w:after="0"/>
      </w:pPr>
    </w:p>
    <w:p w:rsidRDefault="00243D44" w:rsidP="00243D44" w:rsidR="00243D44">
      <w:pPr>
        <w:spacing w:after="0"/>
        <w:jc w:val="both"/>
      </w:pPr>
      <w:r>
        <w:t>1/</w:t>
      </w:r>
      <w:r>
        <w:tab/>
        <w:t xml:space="preserve">Utvrđuje se da ukupni iznos evidentiranog duga dužnika Lovačka udruga "Lane" </w:t>
      </w:r>
      <w:proofErr w:type="spellStart"/>
      <w:r>
        <w:t>Cvetlin</w:t>
      </w:r>
      <w:proofErr w:type="spellEnd"/>
      <w:r>
        <w:t xml:space="preserve">, </w:t>
      </w:r>
      <w:proofErr w:type="spellStart"/>
      <w:r>
        <w:t>Cvetlin</w:t>
      </w:r>
      <w:proofErr w:type="spellEnd"/>
      <w:r>
        <w:t xml:space="preserve"> 67, 42254 </w:t>
      </w:r>
      <w:proofErr w:type="spellStart"/>
      <w:r>
        <w:t>Cvetlin</w:t>
      </w:r>
      <w:proofErr w:type="spellEnd"/>
      <w:r>
        <w:t>, OIB: 43502951198 iznosi 110,00 kn.</w:t>
      </w:r>
    </w:p>
    <w:p w:rsidRDefault="00243D44" w:rsidP="00243D44" w:rsidR="00243D44">
      <w:pPr>
        <w:spacing w:after="0"/>
        <w:jc w:val="both"/>
      </w:pPr>
    </w:p>
    <w:p w:rsidRDefault="00243D44" w:rsidP="00243D44" w:rsidR="00243D44">
      <w:pPr>
        <w:spacing w:after="0"/>
        <w:jc w:val="both"/>
      </w:pPr>
      <w:r>
        <w:t>2/</w:t>
      </w:r>
      <w:r>
        <w:tab/>
        <w:t xml:space="preserve"> Poziva se  Stjepan </w:t>
      </w:r>
      <w:proofErr w:type="spellStart"/>
      <w:r>
        <w:t>Patekar</w:t>
      </w:r>
      <w:proofErr w:type="spellEnd"/>
      <w:r>
        <w:t xml:space="preserve">, Jamno, Jamno 80a,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43D44" w:rsidP="00243D44" w:rsidR="00243D44">
      <w:pPr>
        <w:spacing w:after="0"/>
        <w:jc w:val="both"/>
      </w:pPr>
    </w:p>
    <w:p w:rsidRDefault="00243D44" w:rsidP="00243D44" w:rsidR="00243D44">
      <w:pPr>
        <w:spacing w:after="0"/>
        <w:jc w:val="both"/>
      </w:pPr>
      <w:r>
        <w:t>3/</w:t>
      </w:r>
      <w:r>
        <w:tab/>
        <w:t xml:space="preserve">Upozorava se Stjepan </w:t>
      </w:r>
      <w:proofErr w:type="spellStart"/>
      <w:r>
        <w:t>Patekar</w:t>
      </w:r>
      <w:proofErr w:type="spellEnd"/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43D44" w:rsidP="00243D44" w:rsidR="00243D44">
      <w:pPr>
        <w:spacing w:after="0"/>
      </w:pPr>
    </w:p>
    <w:p w:rsidRDefault="00243D44" w:rsidP="00243D44" w:rsidR="00243D44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243D44" w:rsidP="00243D44" w:rsidR="00243D44">
      <w:pPr>
        <w:spacing w:after="0"/>
        <w:jc w:val="both"/>
        <w:rPr>
          <w:color w:val="000000"/>
        </w:rPr>
      </w:pPr>
      <w:r>
        <w:tab/>
      </w:r>
    </w:p>
    <w:p w:rsidRDefault="00243D44" w:rsidP="00243D44" w:rsidR="00243D44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22030615 otvoren kod Hrvatske poštanske banke. </w:t>
      </w:r>
    </w:p>
    <w:p w:rsidRDefault="00243D44" w:rsidP="00243D44" w:rsidR="00243D44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243D44" w:rsidP="00243D44" w:rsidR="00243D44">
      <w:pPr>
        <w:spacing w:after="0"/>
        <w:jc w:val="both"/>
      </w:pPr>
    </w:p>
    <w:p w:rsidRDefault="00243D44" w:rsidP="00243D44" w:rsidR="00243D44">
      <w:pPr>
        <w:spacing w:after="0"/>
        <w:jc w:val="center"/>
      </w:pPr>
      <w:r>
        <w:t>U Varaždinu, 3. studenoga 2015.</w:t>
      </w:r>
    </w:p>
    <w:p w:rsidRDefault="00243D44" w:rsidP="00243D44" w:rsidR="00243D44">
      <w:pPr>
        <w:spacing w:after="0"/>
        <w:jc w:val="both"/>
      </w:pPr>
    </w:p>
    <w:p w:rsidRDefault="00243D44" w:rsidP="00243D44" w:rsidR="00243D4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43D44" w:rsidP="00243D44" w:rsidR="00243D44">
      <w:pPr>
        <w:spacing w:after="0"/>
      </w:pPr>
    </w:p>
    <w:p w:rsidRDefault="00243D44" w:rsidP="00243D44" w:rsidR="00243D44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243D44" w:rsidP="00243D44" w:rsidR="00243D44">
      <w:pPr>
        <w:spacing w:after="0"/>
      </w:pPr>
    </w:p>
    <w:p w:rsidRDefault="00DA0242" w:rsidP="00243D4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3D44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2A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3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59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St-306/2015-4</izvorni_sadrzaj>
    <derivirana_varijabla naziv="DomainObject.Oznaka_1">St-306/2015-4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"Lane" Cvetlin zastupanog po punomoćniku Stjepan Patekar</izvorni_sadrzaj>
    <derivirana_varijabla naziv="DomainObject.Predmet.ProtustrankaFormated_1">  Lovačka udruga "Lane" Cvetlin zastupanog po punomoćniku Stjepan Patekar</derivirana_varijabla>
  </DomainObject.Predmet.ProtustrankaFormated>
  <DomainObject.Predmet.ProtustrankaFormatedOIB>
    <izvorni_sadrzaj>  Lovačka udruga "Lane" Cvetlin, OIB 43502951198 zastupanog po punomoćniku Stjepan Patekar</izvorni_sadrzaj>
    <derivirana_varijabla naziv="DomainObject.Predmet.ProtustrankaFormatedOIB_1">  Lovačka udruga "Lane" Cvetlin, OIB 43502951198 zastupanog po punomoćniku Stjepan Patekar</derivirana_varijabla>
  </DomainObject.Predmet.ProtustrankaFormatedOIB>
  <DomainObject.Predmet.ProtustrankaFormatedWithAdress>
    <izvorni_sadrzaj> Lovačka udruga "Lane" Cvetlin, Cvetlin 67, 42253 Cvetlin zastupanog po punomoćniku Stjepan Patekar</izvorni_sadrzaj>
    <derivirana_varijabla naziv="DomainObject.Predmet.ProtustrankaFormatedWithAdress_1"> Lovačka udruga "Lane" Cvetlin, Cvetlin 67, 42253 Cvetlin zastupanog po punomoćniku Stjepan Patekar</derivirana_varijabla>
  </DomainObject.Predmet.ProtustrankaFormatedWithAdress>
  <DomainObject.Predmet.ProtustrankaFormatedWithAdressOIB>
    <izvorni_sadrzaj> Lovačka udruga "Lane" Cvetlin, OIB 43502951198, Cvetlin 67, 42253 Cvetlin zastupanog po punomoćniku Stjepan Patekar</izvorni_sadrzaj>
    <derivirana_varijabla naziv="DomainObject.Predmet.ProtustrankaFormatedWithAdressOIB_1"> Lovačka udruga "Lane" Cvetlin, OIB 43502951198, Cvetlin 67, 42253 Cvetlin zastupanog po punomoćniku Stjepan Patekar</derivirana_varijabla>
  </DomainObject.Predmet.ProtustrankaFormatedWithAdressOIB>
  <DomainObject.Predmet.ProtustrankaWithAdress>
    <izvorni_sadrzaj>Lovačka udruga "Lane" Cvetlin Cvetlin 67, 42253 Cvetlin</izvorni_sadrzaj>
    <derivirana_varijabla naziv="DomainObject.Predmet.ProtustrankaWithAdress_1">Lovačka udruga "Lane" Cvetlin Cvetlin 67, 42253 Cvetlin</derivirana_varijabla>
  </DomainObject.Predmet.ProtustrankaWithAdress>
  <DomainObject.Predmet.ProtustrankaWithAdressOIB>
    <izvorni_sadrzaj>Lovačka udruga "Lane" Cvetlin, OIB 43502951198, Cvetlin 67, 42253 Cvetlin</izvorni_sadrzaj>
    <derivirana_varijabla naziv="DomainObject.Predmet.ProtustrankaWithAdressOIB_1">Lovačka udruga "Lane" Cvetlin, OIB 43502951198, Cvetlin 67, 42253 Cvetlin</derivirana_varijabla>
  </DomainObject.Predmet.ProtustrankaWithAdressOIB>
  <DomainObject.Predmet.ProtustrankaNazivFormated>
    <izvorni_sadrzaj>Lovačka udruga "Lane" Cvetlin</izvorni_sadrzaj>
    <derivirana_varijabla naziv="DomainObject.Predmet.ProtustrankaNazivFormated_1">Lovačka udruga "Lane" Cvetlin</derivirana_varijabla>
  </DomainObject.Predmet.ProtustrankaNazivFormated>
  <DomainObject.Predmet.ProtustrankaNazivFormatedOIB>
    <izvorni_sadrzaj>Lovačka udruga "Lane" Cvetlin, OIB 43502951198</izvorni_sadrzaj>
    <derivirana_varijabla naziv="DomainObject.Predmet.ProtustrankaNazivFormatedOIB_1">Lovačka udruga "Lane" Cvetlin, OIB 43502951198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110.00</izvorni_sadrzaj>
    <derivirana_varijabla naziv="DomainObject.Predmet.TrenutnaVrijednost_1">110.00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Lovačka udruga "Lane" Cvetlin zastupanog po punomoćniku Stjepan Patekar</item>
    </izvorni_sadrzaj>
    <derivirana_varijabla naziv="DomainObject.Predmet.ProtuStrankaListFormated_1">
      <item>Lovačka udruga "Lane" Cvetlin zastupanog po punomoćniku Stjepan Patekar</item>
    </derivirana_varijabla>
  </DomainObject.Predmet.ProtuStrankaListFormated>
  <DomainObject.Predmet.ProtuStrankaListFormatedOIB>
    <izvorni_sadrzaj>
      <item>Lovačka udruga "Lane" Cvetlin, OIB 43502951198 zastupanog po punomoćniku Stjepan Patekar</item>
    </izvorni_sadrzaj>
    <derivirana_varijabla naziv="DomainObject.Predmet.ProtuStrankaListFormatedOIB_1">
      <item>Lovačka udruga "Lane" Cvetlin, OIB 43502951198 zastupanog po punomoćniku Stjepan Patekar</item>
    </derivirana_varijabla>
  </DomainObject.Predmet.ProtuStrankaListFormatedOIB>
  <DomainObject.Predmet.ProtuStrankaListFormatedWithAdress>
    <izvorni_sadrzaj>
      <item>Lovačka udruga "Lane" Cvetlin, Cvetlin 67, 42253 Cvetlin zastupanog po punomoćniku Stjepan Patekar</item>
    </izvorni_sadrzaj>
    <derivirana_varijabla naziv="DomainObject.Predmet.ProtuStrankaListFormatedWithAdress_1">
      <item>Lovačka udruga "Lane" Cvetlin, Cvetlin 67, 42253 Cvetlin zastupanog po punomoćniku Stjepan Patekar</item>
    </derivirana_varijabla>
  </DomainObject.Predmet.ProtuStrankaListFormatedWithAdress>
  <DomainObject.Predmet.ProtuStrankaListFormatedWithAdressOIB>
    <izvorni_sadrzaj>
      <item>Lovačka udruga "Lane" Cvetlin, OIB 43502951198, Cvetlin 67, 42253 Cvetlin zastupanog po punomoćniku Stjepan Patekar</item>
    </izvorni_sadrzaj>
    <derivirana_varijabla naziv="DomainObject.Predmet.ProtuStrankaListFormatedWithAdressOIB_1">
      <item>Lovačka udruga "Lane" Cvetlin, OIB 43502951198, Cvetlin 67, 42253 Cvetlin zastupanog po punomoćniku Stjepan Patekar</item>
    </derivirana_varijabla>
  </DomainObject.Predmet.ProtuStrankaListFormatedWithAdressOIB>
  <DomainObject.Predmet.ProtuStrankaListNazivFormated>
    <izvorni_sadrzaj>
      <item>Lovačka udruga "Lane" Cvetlin</item>
    </izvorni_sadrzaj>
    <derivirana_varijabla naziv="DomainObject.Predmet.ProtuStrankaListNazivFormated_1">
      <item>Lovačka udruga "Lane" Cvetlin</item>
    </derivirana_varijabla>
  </DomainObject.Predmet.ProtuStrankaListNazivFormated>
  <DomainObject.Predmet.ProtuStrankaListNazivFormatedOIB>
    <izvorni_sadrzaj>
      <item>Lovačka udruga "Lane" Cvetlin, OIB 43502951198</item>
    </izvorni_sadrzaj>
    <derivirana_varijabla naziv="DomainObject.Predmet.ProtuStrankaListNazivFormatedOIB_1">
      <item>Lovačka udruga "Lane" Cvetlin, OIB 43502951198</item>
    </derivirana_varijabla>
  </DomainObject.Predmet.ProtuStrankaListNazivFormatedOIB>
  <DomainObject.Predmet.OstaliListFormated>
    <izvorni_sadrzaj>
      <item>e-Oglasna</item>
      <item>Stjepan Patekar punomoćnik sudionika u postupku Lovačka udruga "Lane" Cvetlin</item>
    </izvorni_sadrzaj>
    <derivirana_varijabla naziv="DomainObject.Predmet.OstaliListFormated_1">
      <item>e-Oglasna</item>
      <item>Stjepan Patekar punomoćnik sudionika u postupku Lovačka udruga "Lane" Cvetlin</item>
    </derivirana_varijabla>
  </DomainObject.Predmet.OstaliListFormated>
  <DomainObject.Predmet.OstaliListFormatedOIB>
    <izvorni_sadrzaj>
      <item>e-Oglasna</item>
      <item>Stjepan Patekar, OIB 09143264881 punomoćnik sudionika u postupku Lovačka udruga "Lane" Cvetlin</item>
    </izvorni_sadrzaj>
    <derivirana_varijabla naziv="DomainObject.Predmet.OstaliListFormatedOIB_1">
      <item>e-Oglasna</item>
      <item>Stjepan Patekar, OIB 09143264881 punomoćnik sudionika u postupku Lovačka udruga "Lane" Cvetlin</item>
    </derivirana_varijabla>
  </DomainObject.Predmet.OstaliListFormatedOIB>
  <DomainObject.Predmet.OstaliListFormatedWithAdress>
    <izvorni_sadrzaj>
      <item>e-Oglasna</item>
      <item>Stjepan Patekar, Jamno 80a, 42253 Jamno punomoćnik sudionika u postupku Lovačka udruga "Lane" Cvetlin</item>
    </izvorni_sadrzaj>
    <derivirana_varijabla naziv="DomainObject.Predmet.OstaliListFormatedWithAdress_1">
      <item>e-Oglasna</item>
      <item>Stjepan Patekar, Jamno 80a, 42253 Jamno punomoćnik sudionika u postupku Lovačka udruga "Lane" Cvetlin</item>
    </derivirana_varijabla>
  </DomainObject.Predmet.OstaliListFormatedWithAdress>
  <DomainObject.Predmet.OstaliListFormatedWithAdressOIB>
    <izvorni_sadrzaj>
      <item>e-Oglasna</item>
      <item>Stjepan Patekar, OIB 09143264881, Jamno 80a, 42253 Jamno punomoćnik sudionika u postupku Lovačka udruga "Lane" Cvetlin</item>
    </izvorni_sadrzaj>
    <derivirana_varijabla naziv="DomainObject.Predmet.OstaliListFormatedWithAdressOIB_1">
      <item>e-Oglasna</item>
      <item>Stjepan Patekar, OIB 09143264881, Jamno 80a, 42253 Jamno punomoćnik sudionika u postupku Lovačka udruga "Lane" Cvetlin</item>
    </derivirana_varijabla>
  </DomainObject.Predmet.OstaliListFormatedWithAdressOIB>
  <DomainObject.Predmet.OstaliListNazivFormated>
    <izvorni_sadrzaj>
      <item>e-Oglasna</item>
      <item>Stjepan Patekar</item>
    </izvorni_sadrzaj>
    <derivirana_varijabla naziv="DomainObject.Predmet.OstaliListNazivFormated_1">
      <item>e-Oglasna</item>
      <item>Stjepan Patekar</item>
    </derivirana_varijabla>
  </DomainObject.Predmet.OstaliListNazivFormated>
  <DomainObject.Predmet.OstaliListNazivFormatedOIB>
    <izvorni_sadrzaj>
      <item>e-Oglasna</item>
      <item>Stjepan Patekar, OIB 09143264881</item>
    </izvorni_sadrzaj>
    <derivirana_varijabla naziv="DomainObject.Predmet.OstaliListNazivFormatedOIB_1">
      <item>e-Oglasna</item>
      <item>Stjepan Patekar, OIB 09143264881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St-306/2015-4</izvorni_sadrzaj>
    <derivirana_varijabla naziv="DomainObject.PoslovniBrojDokumenta_1">St-306/2015-4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Lovačka udruga "Lane" Cvetlin</izvorni_sadrzaj>
    <derivirana_varijabla naziv="DomainObject.Predmet.ProtustrankaIDrugi_1">Lovačka udruga "Lane" Cvetlin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Lovačka udruga "Lane" Cvetlin, OIB 43502951198, Cvetlin 67, 42253 Cvetlin</izvorni_sadrzaj>
    <derivirana_varijabla naziv="DomainObject.Predmet.ProtustrankaIDrugiAdressOIB_1">Lovačka udruga "Lane" Cvetlin, OIB 43502951198, Cvetlin 67, 42253 Cvetlin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Lovačka udruga "Lane" Cvetlin</item>
      <item>e-Oglasna</item>
      <item>Stjepan Patekar</item>
    </izvorni_sadrzaj>
    <derivirana_varijabla naziv="DomainObject.Predmet.SudioniciListNaziv_1">
      <item>Financijska agencija RC Podružnica Varaždin</item>
      <item>Lovačka udruga "Lane" Cvetlin</item>
      <item>e-Oglasna</item>
      <item>Stjepan Patekar</item>
    </derivirana_varijabla>
  </DomainObject.Predmet.SudioniciListNaziv>
  <DomainObject.Predmet.SudioniciListAdressOIB>
    <izvorni_sadrzaj>
      <item>Financijska agencija RC Podružnica Varaždin, OIB 85821130368, A.Cesarca 2,42000 Varaždin</item>
      <item>Lovačka udruga "Lane" Cvetlin, OIB 43502951198, Cvetlin 67,42253 Cvetlin</item>
      <item>e-Oglasna</item>
      <item>Stjepan Patekar, OIB 09143264881, Jamno 80a,42253 Jamno</item>
    </izvorni_sadrzaj>
    <derivirana_varijabla naziv="DomainObject.Predmet.SudioniciListAdressOIB_1">
      <item>Financijska agencija RC Podružnica Varaždin, OIB 85821130368, A.Cesarca 2,42000 Varaždin</item>
      <item>Lovačka udruga "Lane" Cvetlin, OIB 43502951198, Cvetlin 67,42253 Cvetlin</item>
      <item>e-Oglasna</item>
      <item>Stjepan Patekar, OIB 09143264881, Jamno 80a,42253 Jamno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641E8-735D-4501-AC51-BE9D82DD0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1978</properties:Characters>
  <properties:Lines>51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2015-11-03T13:08:00Z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