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9ec5" w14:paraId="d379ec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84D98">
        <w:t>3271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D84D98">
        <w:rPr>
          <w:rFonts w:eastAsia="Calibri"/>
        </w:rPr>
        <w:t>HERBA TRIFOLIUM j.d.o.o., Zagreb, Harambašićeva 28, OIB: 63910076136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84D98">
        <w:rPr>
          <w:rFonts w:eastAsia="Calibri"/>
        </w:rPr>
        <w:t>HERBA TRIFOLIUM j.d.o.o., Zagreb, Harambašićeva 28, OIB: 63910076136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D84D98">
        <w:t>14,15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D84D98">
        <w:t>Nada Reljić, Slavonski Brod, Naselje A. Hebranga 7/9, OIB: 63776354688.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84D98">
        <w:rPr>
          <w:rFonts w:eastAsia="Calibri"/>
        </w:rPr>
        <w:t>HERBA TRIFOLIUM j.d.o.o., Zagreb, Harambašićeva 28, OIB: 63910076136</w:t>
      </w:r>
      <w:r w:rsidR="00CD4226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84D98">
        <w:rPr>
          <w:rFonts w:eastAsia="Calibri"/>
        </w:rPr>
        <w:t>HERBA TRIFOLIUM j.d.o.o., Zagreb, Harambašićeva 28, OIB: 63910076136</w:t>
      </w:r>
      <w:r w:rsidR="00CD4226">
        <w:t xml:space="preserve">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D84D98">
        <w:rPr>
          <w:rFonts w:eastAsia="Calibri"/>
        </w:rPr>
        <w:t>HERBA TRIFOLIUM j.d.o.o., Zagreb, Harambašićeva 28, OIB: 63910076136</w:t>
      </w:r>
      <w:r w:rsidR="00CD4226">
        <w:t>,</w:t>
      </w:r>
      <w:r>
        <w:t xml:space="preserve"> dana </w:t>
      </w:r>
      <w:r w:rsidR="00D84D98">
        <w:t>1.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D84D98">
        <w:t>636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D84D98">
        <w:t>16.070,19</w:t>
      </w:r>
      <w:r w:rsidR="00243403">
        <w:t xml:space="preserve"> kn (list 1 i </w:t>
      </w:r>
      <w:r w:rsidR="009F7258">
        <w:t>1</w:t>
      </w:r>
      <w:r w:rsidR="00D84D98">
        <w:t>1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D84D98">
        <w:t>24. ožujka</w:t>
      </w:r>
      <w:r>
        <w:t xml:space="preserve"> 2017. proizlazi da dužnik ne posjeduje pokretnu odnosno nepokretnu imovinu (list </w:t>
      </w:r>
      <w:r w:rsidR="009F7258">
        <w:t>1</w:t>
      </w:r>
      <w:r w:rsidR="00D84D98">
        <w:t>4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D84D98">
        <w:t>3271</w:t>
      </w:r>
      <w:r w:rsidR="002C4416">
        <w:t xml:space="preserve">/16 od </w:t>
      </w:r>
      <w:r w:rsidR="00D84D98">
        <w:t xml:space="preserve">31. ožujka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D84D98">
        <w:t>31.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973243">
        <w:t>, v.r.</w:t>
      </w:r>
    </w:p>
    <w:p w:rsidRDefault="00973243" w:rsidP="00CD4226" w:rsidR="00973243"/>
    <w:p w:rsidRDefault="00973243" w:rsidP="00CD4226" w:rsidR="00973243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BAF" w:rsidR="00A50BAF">
      <w:r>
        <w:separator/>
      </w:r>
    </w:p>
  </w:endnote>
  <w:endnote w:id="0" w:type="continuationSeparator">
    <w:p w:rsidRDefault="00A50BAF" w:rsidR="00A50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BAF" w:rsidR="00A50BAF">
      <w:r>
        <w:separator/>
      </w:r>
    </w:p>
  </w:footnote>
  <w:footnote w:id="0" w:type="continuationSeparator">
    <w:p w:rsidRDefault="00A50BAF" w:rsidR="00A50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84D98">
      <w:t>3271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3243"/>
    <w:rsid w:val="0097440A"/>
    <w:rsid w:val="009773DD"/>
    <w:rsid w:val="00984644"/>
    <w:rsid w:val="009A5635"/>
    <w:rsid w:val="009B2375"/>
    <w:rsid w:val="009B6AB4"/>
    <w:rsid w:val="009C324E"/>
    <w:rsid w:val="009E066B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50BAF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4D98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St-3271/2016</izvorni_sadrzaj>
    <derivirana_varijabla naziv="DomainObject.Predmet.OznakaBroj_1">St-3271/2016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 Trifolium jednostavno društvo s ograničenom odgovornošću za usluge zastupanog po punomoćniku Tajana Jelačić</izvorni_sadrzaj>
    <derivirana_varijabla naziv="DomainObject.Predmet.ProtustrankaFormated_1">  Herba Trifolium jednostavno društvo s ograničenom odgovornošću za usluge zastupanog po punomoćniku Tajana Jelačić</derivirana_varijabla>
  </DomainObject.Predmet.ProtustrankaFormated>
  <DomainObject.Predmet.ProtustrankaFormatedOIB>
    <izvorni_sadrzaj>  Herba Trifolium jednostavno društvo s ograničenom odgovornošću za usluge, OIB 63910076136 zastupanog po punomoćniku Tajana Jelačić</izvorni_sadrzaj>
    <derivirana_varijabla naziv="DomainObject.Predmet.ProtustrankaFormatedOIB_1">  Herba Trifolium jednostavno društvo s ograničenom odgovornošću za usluge, OIB 63910076136 zastupanog po punomoćniku Tajana Jelačić</derivirana_varijabla>
  </DomainObject.Predmet.ProtustrankaFormatedOIB>
  <DomainObject.Predmet.ProtustrankaFormatedWithAdress>
    <izvorni_sadrzaj> Herba Trifolium jednostavno društvo s ograničenom odgovornošću za usluge, Harambašićeva 28, 10000 Zagreb zastupanog po punomoćniku Tajana Jelačić</izvorni_sadrzaj>
    <derivirana_varijabla naziv="DomainObject.Predmet.ProtustrankaFormatedWithAdress_1"> Herba Trifolium jednostavno društvo s ograničenom odgovornošću za usluge, Harambašićeva 28, 10000 Zagreb zastupanog po punomoćniku Tajana Jelačić</derivirana_varijabla>
  </DomainObject.Predmet.ProtustrankaFormatedWithAdress>
  <DomainObject.Predmet.ProtustrankaFormatedWithAdressOIB>
    <izvorni_sadrzaj> Herba Trifolium jednostavno društvo s ograničenom odgovornošću za usluge, OIB 63910076136, Harambašićeva 28, 10000 Zagreb zastupanog po punomoćniku Tajana Jelačić</izvorni_sadrzaj>
    <derivirana_varijabla naziv="DomainObject.Predmet.ProtustrankaFormatedWithAdressOIB_1"> Herba Trifolium jednostavno društvo s ograničenom odgovornošću za usluge, OIB 63910076136, Harambašićeva 28, 10000 Zagreb zastupanog po punomoćniku Tajana Jelačić</derivirana_varijabla>
  </DomainObject.Predmet.ProtustrankaFormatedWithAdressOIB>
  <DomainObject.Predmet.ProtustrankaWithAdress>
    <izvorni_sadrzaj>Herba Trifolium jednostavno društvo s ograničenom odgovornošću za usluge Harambašićeva 28, 10000 Zagreb</izvorni_sadrzaj>
    <derivirana_varijabla naziv="DomainObject.Predmet.ProtustrankaWithAdress_1">Herba Trifolium jednostavno društvo s ograničenom odgovornošću za usluge Harambašićeva 28, 10000 Zagreb</derivirana_varijabla>
  </DomainObject.Predmet.ProtustrankaWithAdress>
  <DomainObject.Predmet.ProtustrankaWithAdressOIB>
    <izvorni_sadrzaj>Herba Trifolium jednostavno društvo s ograničenom odgovornošću za usluge, OIB 63910076136, Harambašićeva 28, 10000 Zagreb</izvorni_sadrzaj>
    <derivirana_varijabla naziv="DomainObject.Predmet.ProtustrankaWithAdressOIB_1">Herba Trifolium jednostavno društvo s ograničenom odgovornošću za usluge, OIB 63910076136, Harambašićeva 28, 10000 Zagreb</derivirana_varijabla>
  </DomainObject.Predmet.ProtustrankaWithAdressOIB>
  <DomainObject.Predmet.ProtustrankaNazivFormated>
    <izvorni_sadrzaj>Herba Trifolium jednostavno društvo s ograničenom odgovornošću za usluge</izvorni_sadrzaj>
    <derivirana_varijabla naziv="DomainObject.Predmet.ProtustrankaNazivFormated_1">Herba Trifolium jednostavno društvo s ograničenom odgovornošću za usluge</derivirana_varijabla>
  </DomainObject.Predmet.ProtustrankaNazivFormated>
  <DomainObject.Predmet.ProtustrankaNazivFormatedOIB>
    <izvorni_sadrzaj>Herba Trifolium jednostavno društvo s ograničenom odgovornošću za usluge, OIB 63910076136</izvorni_sadrzaj>
    <derivirana_varijabla naziv="DomainObject.Predmet.ProtustrankaNazivFormatedOIB_1">Herba Trifolium jednostavno društvo s ograničenom odgovornošću za usluge, OIB 63910076136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Trifolium jednostavno društvo s ograničenom odgovornošću za usluge zastupanog po punomoćniku Tajana Jelačić</item>
    </izvorni_sadrzaj>
    <derivirana_varijabla naziv="DomainObject.Predmet.ProtuStrankaListFormated_1">
      <item>Herba Trifolium jednostavno društvo s ograničenom odgovornošću za usluge zastupanog po punomoćniku Tajana Jelačić</item>
    </derivirana_varijabla>
  </DomainObject.Predmet.ProtuStrankaListFormated>
  <DomainObject.Predmet.ProtuStrankaListFormatedOIB>
    <izvorni_sadrzaj>
      <item>Herba Trifolium jednostavno društvo s ograničenom odgovornošću za usluge, OIB 63910076136 zastupanog po punomoćniku Tajana Jelačić</item>
    </izvorni_sadrzaj>
    <derivirana_varijabla naziv="DomainObject.Predmet.ProtuStrankaListFormatedOIB_1">
      <item>Herba Trifolium jednostavno društvo s ograničenom odgovornošću za usluge, OIB 63910076136 zastupanog po punomoćniku Tajana Jelačić</item>
    </derivirana_varijabla>
  </DomainObject.Predmet.ProtuStrankaListFormatedOIB>
  <DomainObject.Predmet.ProtuStrankaListFormatedWithAdress>
    <izvorni_sadrzaj>
      <item>Herba Trifolium jednostavno društvo s ograničenom odgovornošću za usluge, Harambašićeva 28, 10000 Zagreb zastupanog po punomoćniku Tajana Jelačić</item>
    </izvorni_sadrzaj>
    <derivirana_varijabla naziv="DomainObject.Predmet.ProtuStrankaListFormatedWithAdress_1">
      <item>Herba Trifolium jednostavno društvo s ograničenom odgovornošću za usluge, Harambašićeva 28, 10000 Zagreb zastupanog po punomoćniku Tajana Jelačić</item>
    </derivirana_varijabla>
  </DomainObject.Predmet.ProtuStrankaListFormatedWithAdress>
  <DomainObject.Predmet.ProtuStrankaListFormatedWithAdressOIB>
    <izvorni_sadrzaj>
      <item>Herba Trifolium jednostavno društvo s ograničenom odgovornošću za usluge, OIB 63910076136, Harambašićeva 28, 10000 Zagreb zastupanog po punomoćniku Tajana Jelačić</item>
    </izvorni_sadrzaj>
    <derivirana_varijabla naziv="DomainObject.Predmet.ProtuStrankaListFormatedWithAdressOIB_1">
      <item>Herba Trifolium jednostavno društvo s ograničenom odgovornošću za usluge, OIB 63910076136, Harambašićeva 28, 10000 Zagreb zastupanog po punomoćniku Tajana Jelačić</item>
    </derivirana_varijabla>
  </DomainObject.Predmet.ProtuStrankaListFormatedWithAdressOIB>
  <DomainObject.Predmet.ProtuStrankaListNazivFormated>
    <izvorni_sadrzaj>
      <item>Herba Trifolium jednostavno društvo s ograničenom odgovornošću za usluge</item>
    </izvorni_sadrzaj>
    <derivirana_varijabla naziv="DomainObject.Predmet.ProtuStrankaListNazivFormated_1">
      <item>Herba Trifolium jednostavno društvo s ograničenom odgovornošću za usluge</item>
    </derivirana_varijabla>
  </DomainObject.Predmet.ProtuStrankaListNazivFormated>
  <DomainObject.Predmet.ProtuStrankaListNazivFormatedOIB>
    <izvorni_sadrzaj>
      <item>Herba Trifolium jednostavno društvo s ograničenom odgovornošću za usluge, OIB 63910076136</item>
    </izvorni_sadrzaj>
    <derivirana_varijabla naziv="DomainObject.Predmet.ProtuStrankaListNazivFormatedOIB_1">
      <item>Herba Trifolium jednostavno društvo s ograničenom odgovornošću za usluge, OIB 63910076136</item>
    </derivirana_varijabla>
  </DomainObject.Predmet.ProtuStrankaListNazivFormatedOIB>
  <DomainObject.Predmet.OstaliListFormated>
    <izvorni_sadrzaj>
      <item>Tajana Jelačić punomoćnik sudionika u postupku Herba Trifolium jednostavno društvo s ograničenom odgovornošću za usluge</item>
    </izvorni_sadrzaj>
    <derivirana_varijabla naziv="DomainObject.Predmet.OstaliListFormated_1">
      <item>Tajana Jelačić punomoćnik sudionika u postupku Herba Trifolium jednostavno društvo s ograničenom odgovornošću za usluge</item>
    </derivirana_varijabla>
  </DomainObject.Predmet.OstaliListFormated>
  <DomainObject.Predmet.OstaliListFormatedOIB>
    <izvorni_sadrzaj>
      <item>Tajana Jelačić, OIB 35487336525 punomoćnik sudionika u postupku Herba Trifolium jednostavno društvo s ograničenom odgovornošću za usluge</item>
    </izvorni_sadrzaj>
    <derivirana_varijabla naziv="DomainObject.Predmet.OstaliListFormatedOIB_1">
      <item>Tajana Jelačić, OIB 35487336525 punomoćnik sudionika u postupku Herba Trifolium jednostavno društvo s ograničenom odgovornošću za usluge</item>
    </derivirana_varijabla>
  </DomainObject.Predmet.OstaliListFormatedOIB>
  <DomainObject.Predmet.OstaliListFormatedWithAdress>
    <izvorni_sadrzaj>
      <item>Tajana Jelačić, Gubaševo 62, 49210 Gubaševo punomoćnik sudionika u postupku Herba Trifolium jednostavno društvo s ograničenom odgovornošću za usluge</item>
    </izvorni_sadrzaj>
    <derivirana_varijabla naziv="DomainObject.Predmet.OstaliListFormatedWithAdress_1">
      <item>Tajana Jelačić, Gubaševo 62, 49210 Gubaševo punomoćnik sudionika u postupku Herba Trifolium jednostavno društvo s ograničenom odgovornošću za usluge</item>
    </derivirana_varijabla>
  </DomainObject.Predmet.OstaliListFormatedWithAdress>
  <DomainObject.Predmet.OstaliListFormatedWithAdressOIB>
    <izvorni_sadrzaj>
      <item>Tajana Jelačić, OIB 35487336525, Gubaševo 62, 49210 Gubaševo punomoćnik sudionika u postupku Herba Trifolium jednostavno društvo s ograničenom odgovornošću za usluge</item>
    </izvorni_sadrzaj>
    <derivirana_varijabla naziv="DomainObject.Predmet.OstaliListFormatedWithAdressOIB_1">
      <item>Tajana Jelačić, OIB 35487336525, Gubaševo 62, 49210 Gubaševo punomoćnik sudionika u postupku Herba Trifolium jednostavno društvo s ograničenom odgovornošću za usluge</item>
    </derivirana_varijabla>
  </DomainObject.Predmet.OstaliListFormatedWithAdressOIB>
  <DomainObject.Predmet.OstaliListNazivFormated>
    <izvorni_sadrzaj>
      <item>Tajana Jelačić</item>
    </izvorni_sadrzaj>
    <derivirana_varijabla naziv="DomainObject.Predmet.OstaliListNazivFormated_1">
      <item>Tajana Jelačić</item>
    </derivirana_varijabla>
  </DomainObject.Predmet.OstaliListNazivFormated>
  <DomainObject.Predmet.OstaliListNazivFormatedOIB>
    <izvorni_sadrzaj>
      <item>Tajana Jelačić, OIB 35487336525</item>
    </izvorni_sadrzaj>
    <derivirana_varijabla naziv="DomainObject.Predmet.OstaliListNazivFormatedOIB_1">
      <item>Tajana Jelačić, OIB 35487336525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Trifolium jednostavno društvo s ograničenom odgovornošću za usluge</izvorni_sadrzaj>
    <derivirana_varijabla naziv="DomainObject.Predmet.ProtustrankaIDrugi_1">Herba Trifolium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Herba Trifolium jednostavno društvo s ograničenom odgovornošću za usluge, OIB 63910076136, Harambašićeva 28, 10000 Zagreb</izvorni_sadrzaj>
    <derivirana_varijabla naziv="DomainObject.Predmet.ProtustrankaIDrugiAdressOIB_1">Herba Trifolium jednostavno društvo s ograničenom odgovornošću za usluge, OIB 63910076136, Harambašićeva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Trifolium jednostavno društvo s ograničenom odgovornošću za usluge</item>
      <item>Tajana Jelačić</item>
    </izvorni_sadrzaj>
    <derivirana_varijabla naziv="DomainObject.Predmet.SudioniciListNaziv_1">
      <item>FINA Regionalni centar Zagreb</item>
      <item>Herba Trifolium jednostavno društvo s ograničenom odgovornošću za usluge</item>
      <item>Tajana Jelačić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izvorni_sadrzaj>
    <derivirana_varijabla naziv="DomainObject.Predmet.SudioniciListAdressOIB_1"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63910076136</item>
      <item>, OIB 35487336525</item>
    </izvorni_sadrzaj>
    <derivirana_varijabla naziv="DomainObject.Predmet.SudioniciListNazivOIB_1">
      <item>, OIB 85821130368</item>
      <item>, OIB 63910076136</item>
      <item>, OIB 35487336525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531</properties:Words>
  <properties:Characters>2781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2017-08-08T12:05:00Z</dcterms:created>
  <dc:creator>Korisnik</dc:creator>
  <cp:lastModifiedBy>Draženka Prpić</cp:lastModifiedBy>
  <cp:lastPrinted>2017-08-08T12:07:00Z</cp:lastPrinted>
  <dcterms:modified xmlns:xsi="http://www.w3.org/2001/XMLSchema-instance" xsi:type="dcterms:W3CDTF">2017-08-08T12:07:00Z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