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01e9" w14:paraId="e8f01e9" w:rsidRDefault="008B7BE8" w:rsidR="0075193E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  <w:lang w:val="en-US"/>
        </w:rPr>
        <w:t>IZVJEŠ</w:t>
      </w:r>
      <w:r>
        <w:rPr>
          <w:rFonts w:cs="Times New Roman" w:hAnsi="Times New Roman" w:ascii="Times New Roman"/>
          <w:b/>
        </w:rPr>
        <w:t>ĆE STEČAJNOGA UPRAVITELJA</w:t>
      </w:r>
    </w:p>
    <w:p w:rsidRDefault="008B7BE8" w:rsidR="0075193E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O TIJEKU STEČAJNOGA POSTUPKA </w:t>
      </w:r>
    </w:p>
    <w:p w:rsidRDefault="008B7BE8" w:rsidR="0075193E">
      <w:pPr>
        <w:spacing w:after="80"/>
        <w:jc w:val="center"/>
        <w:rPr>
          <w:rFonts w:cs="Times New Roman" w:hAnsi="Times New Roman" w:ascii="Times New Roman"/>
          <w:b/>
          <w:bCs/>
          <w:lang w:val="en-US"/>
        </w:rPr>
      </w:pPr>
      <w:r>
        <w:rPr>
          <w:rFonts w:cs="Times New Roman" w:hAnsi="Times New Roman" w:ascii="Times New Roman"/>
          <w:b/>
        </w:rPr>
        <w:t>I STANJU STEČAJNE MASE</w:t>
      </w:r>
    </w:p>
    <w:p w:rsidRDefault="0075193E" w:rsidR="0075193E">
      <w:pPr>
        <w:spacing w:after="80"/>
        <w:jc w:val="center"/>
        <w:rPr>
          <w:rFonts w:cs="Times New Roman" w:hAnsi="Times New Roman" w:ascii="Times New Roman"/>
          <w:b/>
          <w:bCs/>
          <w:lang w:val="en-US"/>
        </w:rPr>
      </w:pPr>
    </w:p>
    <w:p w:rsidRDefault="0075193E" w:rsidR="0075193E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75193E" w:rsidR="0075193E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8B7BE8" w:rsidR="0075193E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8B7BE8" w:rsidR="0075193E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proofErr w:type="gramStart"/>
      <w:r>
        <w:rPr>
          <w:rFonts w:cs="Times New Roman" w:hAnsi="Times New Roman" w:ascii="Times New Roman"/>
          <w:b/>
          <w:bCs/>
          <w:lang w:val="en-US"/>
        </w:rPr>
        <w:t>spisa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: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 3 St-98/08</w:t>
      </w:r>
    </w:p>
    <w:p w:rsidRDefault="008B7BE8" w:rsidR="0075193E">
      <w:pPr>
        <w:spacing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Dužnik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: AUTOBUSNI PROMET </w:t>
      </w:r>
      <w:proofErr w:type="gramStart"/>
      <w:r>
        <w:rPr>
          <w:rFonts w:cs="Times New Roman" w:hAnsi="Times New Roman" w:ascii="Times New Roman"/>
          <w:b/>
          <w:bCs/>
          <w:lang w:val="en-US"/>
        </w:rPr>
        <w:t>d.d</w:t>
      </w:r>
      <w:proofErr w:type="gramEnd"/>
      <w:r>
        <w:rPr>
          <w:rFonts w:cs="Times New Roman" w:hAnsi="Times New Roman" w:ascii="Times New Roman"/>
          <w:b/>
          <w:bCs/>
          <w:lang w:val="en-US"/>
        </w:rPr>
        <w:t xml:space="preserve">. „u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“, </w:t>
      </w:r>
      <w:r>
        <w:rPr>
          <w:rFonts w:cs="Times New Roman" w:hAnsi="Times New Roman" w:ascii="Times New Roman"/>
          <w:b/>
          <w:bCs/>
        </w:rPr>
        <w:t>Varaždina, Gospodarska 56</w:t>
      </w:r>
    </w:p>
    <w:p w:rsidRDefault="008B7BE8" w:rsidR="0075193E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51631089795</w:t>
      </w:r>
    </w:p>
    <w:p w:rsidRDefault="0075193E" w:rsidR="0075193E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</w:p>
    <w:p w:rsidRDefault="0075193E" w:rsidR="0075193E">
      <w:pPr>
        <w:spacing w:after="80"/>
        <w:jc w:val="both"/>
        <w:rPr>
          <w:rFonts w:cs="Times New Roman" w:hAnsi="Times New Roman" w:ascii="Times New Roman"/>
          <w:bCs/>
          <w:lang w:val="en-US"/>
        </w:rPr>
      </w:pPr>
    </w:p>
    <w:p w:rsidRDefault="008B7BE8" w:rsidR="0075193E">
      <w:pPr>
        <w:spacing w:after="80"/>
        <w:rPr>
          <w:rFonts w:cs="Times New Roman" w:hAnsi="Times New Roman" w:ascii="Times New Roman"/>
          <w:b/>
          <w:bCs/>
          <w:u w:val="single"/>
        </w:rPr>
      </w:pPr>
      <w:r>
        <w:rPr>
          <w:rFonts w:cs="Times New Roman" w:hAnsi="Times New Roman" w:ascii="Times New Roman"/>
          <w:lang w:val="en-US"/>
        </w:rPr>
        <w:t>I.  TIJEK STE</w:t>
      </w:r>
      <w:r>
        <w:rPr>
          <w:rFonts w:cs="Times New Roman" w:hAnsi="Times New Roman" w:ascii="Times New Roman"/>
        </w:rPr>
        <w:t>ČAJNOGA POSTUPKA U RAZDOBLJU</w:t>
      </w:r>
      <w:r>
        <w:rPr>
          <w:rFonts w:cs="Times New Roman" w:hAnsi="Times New Roman" w:ascii="Times New Roman"/>
          <w:b/>
          <w:bCs/>
        </w:rPr>
        <w:t xml:space="preserve"> </w:t>
      </w:r>
      <w:proofErr w:type="gramStart"/>
      <w:r>
        <w:rPr>
          <w:rFonts w:cs="Times New Roman" w:hAnsi="Times New Roman" w:ascii="Times New Roman"/>
        </w:rPr>
        <w:t>od</w:t>
      </w:r>
      <w:proofErr w:type="gramEnd"/>
      <w:r>
        <w:rPr>
          <w:rFonts w:cs="Times New Roman" w:hAnsi="Times New Roman" w:ascii="Times New Roman"/>
        </w:rPr>
        <w:t xml:space="preserve"> 01.07.2017 do 30.09.2017.g.</w:t>
      </w:r>
    </w:p>
    <w:p w:rsidRDefault="0075193E" w:rsidR="0075193E">
      <w:pPr>
        <w:spacing w:after="80"/>
        <w:rPr>
          <w:rFonts w:cs="Times New Roman" w:hAnsi="Times New Roman" w:ascii="Times New Roman"/>
          <w:b/>
          <w:bCs/>
          <w:u w:val="single"/>
        </w:rPr>
      </w:pPr>
    </w:p>
    <w:p w:rsidRDefault="008B7BE8" w:rsidR="0075193E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održane Skupštine vjerovnika, dana 30.06.2017.g.,  stečajni upravitelj je pristupio provedbi odluka Skupštine, a to se prije svega odnosi na pripremu završne diobe i završnog ročišta. Međutim, zbog opsežne dokumentacije koju treba pripremiti, a i zbog činjenice da se radilo o ljetnom razdoblju, </w:t>
      </w:r>
      <w:proofErr w:type="spellStart"/>
      <w:r>
        <w:rPr>
          <w:rFonts w:cs="Times New Roman" w:hAnsi="Times New Roman" w:ascii="Times New Roman"/>
        </w:rPr>
        <w:t>tj.razdoblju</w:t>
      </w:r>
      <w:proofErr w:type="spellEnd"/>
      <w:r>
        <w:rPr>
          <w:rFonts w:cs="Times New Roman" w:hAnsi="Times New Roman" w:ascii="Times New Roman"/>
        </w:rPr>
        <w:t xml:space="preserve"> godišnjih odmora, nije bilo moguće sve te poslove izvršiti u zadanom roku od 60 dana.</w:t>
      </w:r>
    </w:p>
    <w:p w:rsidRDefault="0075193E" w:rsidR="0075193E">
      <w:pPr>
        <w:spacing w:after="80"/>
        <w:jc w:val="both"/>
        <w:rPr>
          <w:rFonts w:cs="Times New Roman" w:hAnsi="Times New Roman" w:ascii="Times New Roman"/>
        </w:rPr>
      </w:pPr>
    </w:p>
    <w:p w:rsidRDefault="008B7BE8" w:rsidR="0075193E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Prije svega, izvršeno je usklađivanje obaveza i potraživanja prema dužnikovim dužnicima, te je u značajnijem dijelu izvršena naplata.</w:t>
      </w:r>
    </w:p>
    <w:p w:rsidRDefault="0075193E" w:rsidR="0075193E">
      <w:pPr>
        <w:spacing w:after="80"/>
        <w:jc w:val="both"/>
        <w:rPr>
          <w:rFonts w:cs="Times New Roman" w:hAnsi="Times New Roman" w:ascii="Times New Roman"/>
        </w:rPr>
      </w:pPr>
    </w:p>
    <w:p w:rsidRDefault="008B7BE8" w:rsidR="0075193E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Nadalje, u tijeku je postupak radi usklađenja potraživanja za jamčevine koje su date za najam autobusa  u razdoblju kada se u stečajnom postupku redovito odvijalo poslovanje.</w:t>
      </w:r>
    </w:p>
    <w:p w:rsidRDefault="0075193E" w:rsidR="0075193E">
      <w:pPr>
        <w:spacing w:after="80"/>
        <w:jc w:val="both"/>
        <w:rPr>
          <w:rFonts w:cs="Times New Roman" w:hAnsi="Times New Roman" w:ascii="Times New Roman"/>
        </w:rPr>
      </w:pPr>
    </w:p>
    <w:p w:rsidRDefault="008B7BE8" w:rsidR="0075193E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Svi ovi podaci, odnosno, pravilno utvrđeni novčani iznosi koji su raspoloživi u stečajnoj masi, bitni su za točno utvrđivanje iznosa sredstava za završnu diobu, te kvalitetnu pripremu završnog ročišta. Pogotovo je bitno da se riješi i raspored značajnih novčanih sredstava koja se još nalaze na sudskom depozitnom računu, od kojih je dio rezerviran do okončanja parnica za pobijanje pravnih radnji povodom tužbe </w:t>
      </w:r>
      <w:proofErr w:type="spellStart"/>
      <w:r>
        <w:rPr>
          <w:rFonts w:cs="Times New Roman" w:hAnsi="Times New Roman" w:ascii="Times New Roman"/>
        </w:rPr>
        <w:t>razlučnog</w:t>
      </w:r>
      <w:proofErr w:type="spellEnd"/>
      <w:r>
        <w:rPr>
          <w:rFonts w:cs="Times New Roman" w:hAnsi="Times New Roman" w:ascii="Times New Roman"/>
        </w:rPr>
        <w:t xml:space="preserve"> vjerovnika RH, Ministarstvo pravosuđa, Porezna uprava Varaždin. </w:t>
      </w:r>
    </w:p>
    <w:p w:rsidRDefault="0075193E" w:rsidR="0075193E">
      <w:pPr>
        <w:spacing w:after="80"/>
        <w:jc w:val="both"/>
        <w:rPr>
          <w:rFonts w:cs="Times New Roman" w:hAnsi="Times New Roman" w:ascii="Times New Roman"/>
        </w:rPr>
      </w:pPr>
    </w:p>
    <w:p w:rsidRDefault="0075193E" w:rsidR="0075193E">
      <w:pPr>
        <w:jc w:val="both"/>
        <w:rPr>
          <w:rFonts w:hint="eastAsia"/>
        </w:rPr>
      </w:pPr>
    </w:p>
    <w:p w:rsidRDefault="008B7BE8" w:rsidR="0075193E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>II. STANJE STE</w:t>
      </w:r>
      <w:r>
        <w:rPr>
          <w:rFonts w:cs="Times New Roman" w:hAnsi="Times New Roman" w:ascii="Times New Roman"/>
        </w:rPr>
        <w:t>ČAJNE MASE</w:t>
      </w:r>
    </w:p>
    <w:p w:rsidRDefault="0075193E" w:rsidR="0075193E">
      <w:pPr>
        <w:spacing w:after="80"/>
        <w:rPr>
          <w:rFonts w:hint="eastAsia"/>
        </w:rPr>
      </w:pPr>
    </w:p>
    <w:p w:rsidRDefault="008B7BE8" w:rsidR="0075193E">
      <w:pPr>
        <w:spacing w:after="80"/>
        <w:rPr>
          <w:rFonts w:hint="eastAsia"/>
        </w:rPr>
      </w:pPr>
      <w:r>
        <w:rPr>
          <w:rFonts w:cs="Times New Roman" w:hAnsi="Times New Roman" w:ascii="Times New Roman"/>
        </w:rPr>
        <w:t xml:space="preserve">Na dan 30.09.2017.g. sveukupna raspoloživa novčana sredstva na stečajnim žiro računima iznosila su ukupno 2.283.269,55 kn. Ova sredstva obuhvaćaju i još neisplaćena sredstva po 1. djelomičnoj diobi i to od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1.300.000,00 kn. Radi se o sredstvima koja bi trebala pripasti vjerovnicima koji su u međuvremenu prestali postojati i nemaju otvorene žiro račune. U tijeku je </w:t>
      </w:r>
      <w:proofErr w:type="spellStart"/>
      <w:r>
        <w:rPr>
          <w:rFonts w:cs="Times New Roman" w:hAnsi="Times New Roman" w:ascii="Times New Roman"/>
        </w:rPr>
        <w:t>psotupak</w:t>
      </w:r>
      <w:proofErr w:type="spellEnd"/>
      <w:r>
        <w:rPr>
          <w:rFonts w:cs="Times New Roman" w:hAnsi="Times New Roman" w:ascii="Times New Roman"/>
        </w:rPr>
        <w:t xml:space="preserve"> iznalaženja načina da se ovaj problem riješi, a u konačnici sredstva će ostati rezervirana za te isplate. </w:t>
      </w:r>
    </w:p>
    <w:p w:rsidRDefault="0075193E" w:rsidR="0075193E">
      <w:pPr>
        <w:spacing w:after="80"/>
        <w:rPr>
          <w:rFonts w:hint="eastAsia"/>
        </w:rPr>
      </w:pPr>
    </w:p>
    <w:p w:rsidRDefault="008B7BE8" w:rsidR="0075193E">
      <w:pPr>
        <w:spacing w:after="80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</w:rPr>
        <w:t xml:space="preserve">Pismeni </w:t>
      </w:r>
      <w:proofErr w:type="spellStart"/>
      <w:r>
        <w:rPr>
          <w:rFonts w:cs="Times New Roman" w:hAnsi="Times New Roman" w:ascii="Times New Roman"/>
        </w:rPr>
        <w:t>pregle</w:t>
      </w:r>
      <w:proofErr w:type="spellEnd"/>
      <w:r>
        <w:rPr>
          <w:rFonts w:cs="Times New Roman" w:hAnsi="Times New Roman" w:ascii="Times New Roman"/>
        </w:rPr>
        <w:t xml:space="preserve"> primitaka i izdataka za razdoblje od 09.03.2016. 30.09.2017.g. prilaže se uz ovo izvješće.</w:t>
      </w:r>
    </w:p>
    <w:p w:rsidRDefault="0075193E" w:rsidR="0075193E">
      <w:pPr>
        <w:tabs>
          <w:tab w:pos="720" w:val="left"/>
        </w:tabs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75193E" w:rsidR="0075193E">
      <w:pPr>
        <w:tabs>
          <w:tab w:pos="1080" w:val="left"/>
        </w:tabs>
        <w:spacing w:after="80"/>
        <w:ind w:left="360"/>
        <w:jc w:val="both"/>
        <w:rPr>
          <w:rFonts w:cs="Times New Roman" w:hAnsi="Times New Roman" w:ascii="Times New Roman"/>
          <w:lang w:val="en-US"/>
        </w:rPr>
      </w:pPr>
    </w:p>
    <w:p w:rsidRDefault="008B7BE8" w:rsidR="0075193E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 xml:space="preserve">III. RADNJE KOJE </w:t>
      </w:r>
      <w:r>
        <w:rPr>
          <w:rFonts w:cs="Times New Roman" w:hAnsi="Times New Roman" w:ascii="Times New Roman"/>
        </w:rPr>
        <w:t>ĆE SE PODUZETI U NAREDNOM RAZDOBLJU</w:t>
      </w:r>
    </w:p>
    <w:p w:rsidRDefault="0075193E" w:rsidR="0075193E">
      <w:pPr>
        <w:spacing w:after="80"/>
        <w:rPr>
          <w:rFonts w:hint="eastAsia"/>
        </w:rPr>
      </w:pPr>
    </w:p>
    <w:p w:rsidRDefault="008B7BE8" w:rsidR="0075193E">
      <w:pPr>
        <w:spacing w:after="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narednom izvještajnom razdoblju i dalje će se poduzimati aktivnosti za pripremu završne diobe i završnog ročišta. U kontaktu sa predsjednikom Odbora vjerovnika načelno je dogovoreno da bi se sredinom mjeseca studenog održala sjednica Obora vjerovnika na kojoj bi stečajni upravitelj upoznao Odbor s prijedlogom završne diobe, te sa svim činjenicama vezanim za pripremu završnog ročišta, odnosno za zaključenje ovog stečajnog postupka.</w:t>
      </w:r>
    </w:p>
    <w:p w:rsidRDefault="0075193E" w:rsidR="0075193E">
      <w:pPr>
        <w:spacing w:after="80"/>
        <w:jc w:val="both"/>
        <w:rPr>
          <w:rFonts w:hAnsi="Times New Roman" w:ascii="Times New Roman"/>
        </w:rPr>
      </w:pPr>
    </w:p>
    <w:p w:rsidRDefault="0075193E" w:rsidR="0075193E">
      <w:pPr>
        <w:spacing w:after="80"/>
        <w:jc w:val="both"/>
        <w:rPr>
          <w:rFonts w:hAnsi="Times New Roman" w:ascii="Times New Roman"/>
        </w:rPr>
      </w:pPr>
    </w:p>
    <w:p w:rsidRDefault="0075193E" w:rsidR="0075193E">
      <w:pPr>
        <w:spacing w:after="80"/>
        <w:jc w:val="both"/>
        <w:rPr>
          <w:rFonts w:hAnsi="Times New Roman" w:ascii="Times New Roman"/>
        </w:rPr>
      </w:pPr>
    </w:p>
    <w:p w:rsidRDefault="0075193E" w:rsidR="0075193E">
      <w:pPr>
        <w:spacing w:after="80"/>
        <w:jc w:val="both"/>
        <w:rPr>
          <w:rFonts w:cs="Times New Roman" w:hAnsi="Times New Roman" w:ascii="Times New Roman"/>
          <w:lang w:val="en-US"/>
        </w:rPr>
      </w:pPr>
    </w:p>
    <w:p w:rsidRDefault="008B7BE8" w:rsidR="0075193E">
      <w:pPr>
        <w:spacing w:after="80"/>
        <w:jc w:val="center"/>
        <w:rPr>
          <w:rFonts w:hint="eastAsia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                  </w:t>
      </w:r>
      <w:proofErr w:type="gramStart"/>
      <w:r>
        <w:rPr>
          <w:rFonts w:cs="Times New Roman" w:hAnsi="Times New Roman" w:ascii="Times New Roman"/>
          <w:lang w:val="en-US"/>
        </w:rPr>
        <w:t xml:space="preserve">U </w:t>
      </w:r>
      <w:proofErr w:type="spellStart"/>
      <w:r>
        <w:rPr>
          <w:rFonts w:cs="Times New Roman" w:hAnsi="Times New Roman" w:ascii="Times New Roman"/>
          <w:lang w:val="en-US"/>
        </w:rPr>
        <w:t>Varaždinu</w:t>
      </w:r>
      <w:proofErr w:type="spellEnd"/>
      <w:r>
        <w:rPr>
          <w:rFonts w:cs="Times New Roman" w:hAnsi="Times New Roman" w:ascii="Times New Roman"/>
          <w:lang w:val="en-US"/>
        </w:rPr>
        <w:t>, 30.</w:t>
      </w:r>
      <w:proofErr w:type="gramEnd"/>
      <w:r>
        <w:rPr>
          <w:rFonts w:cs="Times New Roman" w:hAnsi="Times New Roman" w:ascii="Times New Roman"/>
          <w:lang w:val="en-US"/>
        </w:rPr>
        <w:t xml:space="preserve">  </w:t>
      </w:r>
      <w:proofErr w:type="spellStart"/>
      <w:proofErr w:type="gramStart"/>
      <w:r>
        <w:rPr>
          <w:rFonts w:cs="Times New Roman" w:hAnsi="Times New Roman" w:ascii="Times New Roman"/>
          <w:lang w:val="en-US"/>
        </w:rPr>
        <w:t>listopada</w:t>
      </w:r>
      <w:proofErr w:type="spellEnd"/>
      <w:proofErr w:type="gramEnd"/>
      <w:r>
        <w:rPr>
          <w:rFonts w:cs="Times New Roman" w:hAnsi="Times New Roman" w:ascii="Times New Roman"/>
          <w:lang w:val="en-US"/>
        </w:rPr>
        <w:t xml:space="preserve"> 2017.g.                         </w:t>
      </w:r>
    </w:p>
    <w:p w:rsidRDefault="0075193E" w:rsidR="0075193E">
      <w:pPr>
        <w:spacing w:after="80"/>
        <w:jc w:val="center"/>
        <w:rPr>
          <w:rFonts w:hint="eastAsia"/>
        </w:rPr>
      </w:pPr>
    </w:p>
    <w:p w:rsidRDefault="0075193E" w:rsidR="0075193E">
      <w:pPr>
        <w:spacing w:after="80"/>
        <w:jc w:val="center"/>
        <w:rPr>
          <w:rFonts w:hint="eastAsia"/>
        </w:rPr>
      </w:pPr>
    </w:p>
    <w:p w:rsidRDefault="008B7BE8" w:rsidR="0075193E">
      <w:pPr>
        <w:spacing w:after="80"/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 xml:space="preserve">  </w:t>
      </w:r>
      <w:proofErr w:type="spellStart"/>
      <w:r>
        <w:rPr>
          <w:rFonts w:cs="Times New Roman" w:hAnsi="Times New Roman" w:ascii="Times New Roman"/>
          <w:lang w:val="en-US"/>
        </w:rPr>
        <w:t>Ste</w:t>
      </w:r>
      <w:proofErr w:type="spellEnd"/>
      <w:r>
        <w:rPr>
          <w:rFonts w:cs="Times New Roman" w:hAnsi="Times New Roman" w:ascii="Times New Roman"/>
        </w:rPr>
        <w:t>čajni upravitelj:</w:t>
      </w:r>
    </w:p>
    <w:p w:rsidRDefault="008B7BE8" w:rsidR="0075193E">
      <w:pPr>
        <w:spacing w:after="80"/>
        <w:jc w:val="right"/>
        <w:rPr>
          <w:rFonts w:cs="Calibri" w:hAnsi="Calibri" w:ascii="Calibri"/>
          <w:sz w:val="22"/>
          <w:lang w:val="en-US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p w:rsidRDefault="008B7BE8" w:rsidR="008B7BE8">
      <w:pPr>
        <w:spacing w:after="80"/>
        <w:rPr>
          <w:rFonts w:cs="Calibri" w:hAnsi="Calibri" w:ascii="Calibri"/>
          <w:sz w:val="22"/>
          <w:lang w:val="en-US"/>
        </w:rPr>
      </w:pPr>
    </w:p>
    <w:sectPr w:rsidR="008B7BE8">
      <w:pgSz w:h="16838" w:w="11906"/>
      <w:pgMar w:gutter="0" w:footer="720" w:header="720" w:left="1134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096"/>
    <w:rsid w:val="006A098A"/>
    <w:rsid w:val="0075193E"/>
    <w:rsid w:val="008B7BE8"/>
    <w:rsid w:val="00B2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A0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9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98A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9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9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A0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9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98A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9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9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St-98/2008-631</izvorni_sadrzaj>
    <derivirana_varijabla naziv="DomainObject.Oznaka_1">St-98/2008-631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dužnika), OIB 48960119205</izvorni_sadrzaj>
    <derivirana_varijabla naziv="DomainObject.Predmet.StrankaFormatedOIB_1">  LARUS d.o.o. za usluge u gospodarstvu "u stečaju", OIB 25662444926; SSSH za Sjeverozapadnu Hrvatsku (po Franji Veble za radnike st. dužnika), OIB 48960119205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OIB 48960119205,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OIB 48960119205,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OIB 48960119205,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OIB 48960119205,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dužnika), OIB 48960119205</izvorni_sadrzaj>
    <derivirana_varijabla naziv="DomainObject.Predmet.StrankaNazivFormatedOIB_1">LARUS d.o.o. za usluge u gospodarstvu "u stečaju", OIB 25662444926,SSSH za Sjeverozapadnu Hrvatsku (po Franji Veble za radnike st. dužnika), OIB 48960119205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dužnika), OIB 48960119205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OIB 48960119205,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OIB 48960119205,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dužnika), OIB 48960119205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izvorni_sadrzaj>
    <derivirana_varijabla naziv="DomainObject.Predmet.SudioniciListNazivOIB_1">
      <item>, OIB 51631089795</item>
      <item>, OIB 25662444926</item>
      <item>, OIB 92963223473</item>
      <item>, OIB null</item>
      <item>, OIB 69715502514</item>
      <item>, OIB null</item>
      <item>, OIB null</item>
      <item>, OIB null</item>
      <item>, OIB 26702280390</item>
      <item>, OIB null</item>
      <item>, OIB null</item>
      <item>, OIB 22481023589</item>
      <item>, OIB 50677943856</item>
      <item>, OIB null</item>
      <item>, OIB 26187994862</item>
      <item>, OIB 02310872315</item>
      <item>, OIB 48744996512</item>
      <item>, OIB 85833578212</item>
      <item>, OIB null</item>
      <item>, OIB 17080997510</item>
      <item>, OIB 92963223473</item>
      <item>, OIB 53772435884</item>
      <item>, OIB null</item>
      <item>, OIB 33274473528</item>
      <item>, OIB 08106331075</item>
      <item>, OIB 60842584260</item>
      <item>, OIB 26187994862</item>
      <item>, OIB 02310872315</item>
      <item>, OIB 93969536510</item>
      <item>, OIB null</item>
      <item>, OIB 48744996512</item>
      <item>, OIB null</item>
      <item>, OIB null</item>
      <item>, OIB null</item>
      <item>, OIB null</item>
      <item>, OIB null</item>
      <item>, OIB 72659258433</item>
      <item>, OIB null</item>
      <item>, OIB null</item>
      <item>, OIB 48960119205</item>
      <item>, OIB 96473983045</item>
      <item>, OIB null</item>
      <item>, OIB 54196104128</item>
      <item>, OIB null</item>
      <item>, OIB 53056966535</item>
      <item>, OIB 69402757072</item>
      <item>, OIB null</item>
      <item>, OIB 40467015056</item>
      <item>, OIB null</item>
      <item>, OIB 27905228158</item>
      <item>, OIB 19819724166</item>
      <item>, OIB 85843181422</item>
      <item>, OIB 66718146008</item>
      <item>, OIB 16095594061</item>
      <item>, OIB 56189269298</item>
      <item>, OIB null</item>
      <item>, OIB null</item>
      <item>, OIB 15263066301</item>
      <item>, OIB null</item>
      <item>, OIB null</item>
      <item>, OIB 00222217723</item>
      <item>, OIB null</item>
      <item>, OIB null</item>
      <item>, OIB null</item>
      <item>, OIB null</item>
      <item>, OIB 46480388251</item>
      <item>, OIB 86709918716</item>
      <item>, OIB null</item>
      <item>, OIB 32165824835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2316</properties:Characters>
  <properties:Lines>61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2017-10-30T11:20:00Z</dcterms:created>
  <dc:creator>Tatjana Rukelj</dc:creator>
  <cp:lastModifiedBy>Tatjana Rukelj</cp:lastModifiedBy>
  <cp:lastPrinted>1900-12-31T23:00:00Z</cp:lastPrinted>
  <dcterms:modified xmlns:xsi="http://www.w3.org/2001/XMLSchema-instance" xsi:type="dcterms:W3CDTF">2017-10-31T11:13:00Z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St-98/2008-631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