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6388" w14:paraId="dcc6388" w:rsidRDefault="003C29B0" w:rsidP="003C29B0" w:rsidR="003C29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9B0" w:rsidP="003C29B0" w:rsidR="003C29B0">
      <w:r>
        <w:rPr>
          <w:rFonts w:eastAsia="MS Mincho"/>
        </w:rPr>
        <w:t>REPUBLIKA HRVATSKA</w:t>
      </w:r>
    </w:p>
    <w:p w:rsidRDefault="003C29B0" w:rsidP="003C29B0" w:rsidR="003C29B0">
      <w:r>
        <w:rPr>
          <w:rFonts w:eastAsia="MS Mincho"/>
        </w:rPr>
        <w:t>TRGOVAČKI SUD U RIJECI</w:t>
      </w:r>
    </w:p>
    <w:p w:rsidRDefault="003C29B0" w:rsidP="003C29B0" w:rsidR="003C29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C29B0" w:rsidP="003C29B0" w:rsidR="003C29B0">
      <w:pPr>
        <w:jc w:val="right"/>
        <w:rPr>
          <w:noProof/>
        </w:rPr>
      </w:pPr>
    </w:p>
    <w:p w:rsidRDefault="003C29B0" w:rsidP="003C29B0" w:rsidR="003C29B0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29B0" w:rsidP="003C29B0" w:rsidR="003C29B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C29B0" w:rsidP="003C29B0" w:rsidR="003C29B0">
      <w:pPr>
        <w:jc w:val="center"/>
        <w:rPr>
          <w:bCs/>
        </w:rPr>
      </w:pPr>
      <w:r>
        <w:rPr>
          <w:bCs/>
        </w:rPr>
        <w:t>R J E Š E N J E</w:t>
      </w:r>
    </w:p>
    <w:p w:rsidRDefault="003C29B0" w:rsidP="003C29B0" w:rsidR="003C29B0">
      <w:pPr>
        <w:jc w:val="center"/>
      </w:pPr>
    </w:p>
    <w:p w:rsidRDefault="003C29B0" w:rsidP="003C29B0" w:rsidR="003C29B0">
      <w:pPr>
        <w:ind w:firstLine="1440"/>
        <w:jc w:val="both"/>
        <w:rPr>
          <w:b/>
        </w:rPr>
      </w:pPr>
      <w: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</w:t>
      </w:r>
      <w:r w:rsidR="00FA5610">
        <w:t>14. studenoga</w:t>
      </w:r>
      <w:r>
        <w:t xml:space="preserve"> 2018.  </w:t>
      </w:r>
    </w:p>
    <w:p w:rsidRDefault="003C29B0" w:rsidP="003C29B0" w:rsidR="003C29B0">
      <w:pPr>
        <w:jc w:val="center"/>
        <w:rPr>
          <w:bCs/>
        </w:rPr>
      </w:pPr>
      <w:r>
        <w:rPr>
          <w:bCs/>
        </w:rPr>
        <w:t>r i j e š i o  j e</w:t>
      </w:r>
    </w:p>
    <w:p w:rsidRDefault="003C29B0" w:rsidP="003C29B0" w:rsidR="003C29B0">
      <w:pPr>
        <w:jc w:val="both"/>
      </w:pPr>
      <w:r>
        <w:tab/>
      </w:r>
      <w:r>
        <w:tab/>
      </w:r>
    </w:p>
    <w:p w:rsidRDefault="003C29B0" w:rsidP="003C29B0" w:rsidR="003C29B0">
      <w:pPr>
        <w:ind w:firstLine="1418"/>
        <w:jc w:val="both"/>
      </w:pPr>
      <w:r>
        <w:t xml:space="preserve">Određuje se naknada stvarnih troškova stečajnog upravitelja Vlaste Majstorović iz Pule, Koparska 37, OIB 78258328195 za period od 1. </w:t>
      </w:r>
      <w:r w:rsidR="005B60E6">
        <w:t>srpnja</w:t>
      </w:r>
      <w:r>
        <w:t xml:space="preserve"> do </w:t>
      </w:r>
      <w:r w:rsidR="005B60E6">
        <w:t>31. listopada</w:t>
      </w:r>
      <w:r>
        <w:t xml:space="preserve"> 2018. u iznosu od </w:t>
      </w:r>
      <w:r w:rsidR="005B60E6">
        <w:t>2.565,80</w:t>
      </w:r>
      <w:r>
        <w:t xml:space="preserve"> kn neto. </w:t>
      </w:r>
    </w:p>
    <w:p w:rsidRDefault="003C29B0" w:rsidP="003C29B0" w:rsidR="003C29B0">
      <w:pPr>
        <w:jc w:val="both"/>
      </w:pPr>
      <w:r>
        <w:t xml:space="preserve">    </w:t>
      </w:r>
    </w:p>
    <w:p w:rsidRDefault="003C29B0" w:rsidP="003C29B0" w:rsidR="003C29B0">
      <w:pPr>
        <w:jc w:val="center"/>
        <w:rPr>
          <w:bCs/>
        </w:rPr>
      </w:pPr>
      <w:r>
        <w:rPr>
          <w:bCs/>
        </w:rPr>
        <w:t>Obrazloženje</w:t>
      </w:r>
    </w:p>
    <w:p w:rsidRDefault="003C29B0" w:rsidP="003C29B0" w:rsidR="003C29B0">
      <w:pPr>
        <w:jc w:val="center"/>
        <w:rPr>
          <w:bCs/>
        </w:rPr>
      </w:pPr>
    </w:p>
    <w:p w:rsidRDefault="003C29B0" w:rsidP="003C29B0" w:rsidR="003C29B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5B60E6">
        <w:rPr>
          <w:bCs/>
        </w:rPr>
        <w:t>13. studenoga</w:t>
      </w:r>
      <w:r>
        <w:rPr>
          <w:bCs/>
        </w:rPr>
        <w:t xml:space="preserve"> 2018. podnijela zahtjev za naknadu stvarnih troškova u iznosu od </w:t>
      </w:r>
      <w:r w:rsidR="005B60E6">
        <w:t xml:space="preserve">2.565,80 </w:t>
      </w:r>
      <w:r>
        <w:t xml:space="preserve">kn neto za period od </w:t>
      </w:r>
      <w:r w:rsidR="005B60E6">
        <w:t>1. srpnja do 31. listopada</w:t>
      </w:r>
      <w:r>
        <w:t xml:space="preserve">  2018. i to za</w:t>
      </w:r>
      <w:r>
        <w:rPr>
          <w:bCs/>
        </w:rPr>
        <w:t xml:space="preserve"> trošak automobila, cestarine, parkiranja, telefona i interneta. </w:t>
      </w:r>
    </w:p>
    <w:p w:rsidRDefault="003C29B0" w:rsidP="003C29B0" w:rsidR="003C29B0">
      <w:pPr>
        <w:jc w:val="both"/>
      </w:pPr>
      <w:r>
        <w:tab/>
      </w:r>
      <w:r>
        <w:tab/>
        <w:t xml:space="preserve">Stečajni sudac je ocijenio i uvidom u obračun naknade za korištenje osobnog vozila u službene svrhe (list </w:t>
      </w:r>
      <w:r w:rsidR="005B60E6">
        <w:t>966</w:t>
      </w:r>
      <w:r>
        <w:t xml:space="preserve"> spisa), putni račun (list </w:t>
      </w:r>
      <w:r w:rsidR="005B60E6">
        <w:t>978</w:t>
      </w:r>
      <w:r>
        <w:t xml:space="preserve"> spisa) račune za parkirnu naknadu</w:t>
      </w:r>
      <w:r w:rsidR="005B60E6">
        <w:t xml:space="preserve"> i cestarinu te parkirnu kartu</w:t>
      </w:r>
      <w:r>
        <w:t xml:space="preserve"> (list </w:t>
      </w:r>
      <w:r w:rsidR="005B60E6">
        <w:t>967-977</w:t>
      </w:r>
      <w:r>
        <w:t xml:space="preserve"> spisa), te račune za telekomunikacijske usluge (list </w:t>
      </w:r>
      <w:r w:rsidR="005B60E6">
        <w:t>979-986</w:t>
      </w:r>
      <w:r>
        <w:t xml:space="preserve"> spisa) da su nastali stvarni troškovi stečajnog upravitelja za period od </w:t>
      </w:r>
      <w:r w:rsidR="005B60E6">
        <w:t>1. srpnja do 31. listopada 2018. u iznosu od 2.565,80 kn neto</w:t>
      </w:r>
      <w:r>
        <w:t xml:space="preserve"> opravdani i realni.</w:t>
      </w:r>
    </w:p>
    <w:p w:rsidRDefault="003C29B0" w:rsidP="003C29B0" w:rsidR="003C29B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3C29B0" w:rsidP="003C29B0" w:rsidR="003C29B0">
      <w:pPr>
        <w:jc w:val="both"/>
        <w:rPr>
          <w:bCs/>
        </w:rPr>
      </w:pPr>
    </w:p>
    <w:p w:rsidRDefault="003C29B0" w:rsidP="003C29B0" w:rsidR="003C29B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5B60E6">
        <w:t>14. studenoga</w:t>
      </w:r>
      <w:r>
        <w:t xml:space="preserve"> 2018</w:t>
      </w:r>
      <w:r>
        <w:rPr>
          <w:bCs/>
        </w:rPr>
        <w:t xml:space="preserve">. </w:t>
      </w:r>
    </w:p>
    <w:p w:rsidRDefault="003C29B0" w:rsidP="003C29B0" w:rsidR="003C29B0">
      <w:pPr>
        <w:jc w:val="both"/>
        <w:rPr>
          <w:bCs/>
        </w:rPr>
      </w:pPr>
    </w:p>
    <w:p w:rsidRDefault="003C29B0" w:rsidP="003C29B0" w:rsidR="003C29B0">
      <w:pPr>
        <w:jc w:val="both"/>
      </w:pPr>
      <w:r>
        <w:t xml:space="preserve">                                                                                                 Stečajni sudac</w:t>
      </w:r>
    </w:p>
    <w:p w:rsidRDefault="003C29B0" w:rsidP="003C29B0" w:rsidR="003C29B0">
      <w:pPr>
        <w:jc w:val="both"/>
      </w:pPr>
      <w:r>
        <w:t xml:space="preserve">                                                                                                 Vera Jelenović </w:t>
      </w:r>
    </w:p>
    <w:p w:rsidRDefault="003C29B0" w:rsidP="003C29B0" w:rsidR="003C29B0">
      <w:pPr>
        <w:jc w:val="both"/>
      </w:pPr>
    </w:p>
    <w:p w:rsidRDefault="003C29B0" w:rsidP="003C29B0" w:rsidR="003C29B0">
      <w:pPr>
        <w:jc w:val="both"/>
        <w:rPr>
          <w:bCs/>
        </w:rPr>
      </w:pPr>
      <w:r>
        <w:rPr>
          <w:bCs/>
        </w:rPr>
        <w:t>UPUTA O PRAVNOM LIJEKU:</w:t>
      </w:r>
    </w:p>
    <w:p w:rsidRDefault="003C29B0" w:rsidP="003C29B0" w:rsidR="003C29B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4F6C16" w:rsidR="004F6C16"/>
    <w:sectPr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6A1" w:rsidP="003C29B0" w:rsidR="000036A1">
      <w:r>
        <w:separator/>
      </w:r>
    </w:p>
  </w:endnote>
  <w:endnote w:id="0" w:type="continuationSeparator">
    <w:p w:rsidRDefault="000036A1" w:rsidP="003C29B0" w:rsidR="00003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CA2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002A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CA2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0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4002A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6A1" w:rsidP="003C29B0" w:rsidR="000036A1">
      <w:r>
        <w:separator/>
      </w:r>
    </w:p>
  </w:footnote>
  <w:footnote w:id="0" w:type="continuationSeparator">
    <w:p w:rsidRDefault="000036A1" w:rsidP="003C29B0" w:rsidR="00003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CA2" w:rsidP="00FA5610" w:rsidR="00510545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>
      <w:t>553/2013</w:t>
    </w:r>
    <w:r w:rsidR="007C5F73">
      <w:t>-167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9B0"/>
    <w:rsid w:val="000036A1"/>
    <w:rsid w:val="00084C43"/>
    <w:rsid w:val="00267BBB"/>
    <w:rsid w:val="003541B1"/>
    <w:rsid w:val="003C29B0"/>
    <w:rsid w:val="004F6C16"/>
    <w:rsid w:val="00520689"/>
    <w:rsid w:val="005B60E6"/>
    <w:rsid w:val="005C6CA2"/>
    <w:rsid w:val="0064002A"/>
    <w:rsid w:val="0076139A"/>
    <w:rsid w:val="007B6D04"/>
    <w:rsid w:val="007C5F73"/>
    <w:rsid w:val="00836506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A561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9B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C29B0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3C29B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C29B0"/>
  </w:style>
  <w:style w:styleId="Zaglavlje" w:type="paragraph">
    <w:name w:val="header"/>
    <w:basedOn w:val="Normal"/>
    <w:link w:val="ZaglavljeChar"/>
    <w:uiPriority w:val="99"/>
    <w:rsid w:val="003C29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9B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9B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0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9B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C29B0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3C29B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C29B0"/>
  </w:style>
  <w:style w:styleId="Zaglavlje" w:type="paragraph">
    <w:name w:val="header"/>
    <w:basedOn w:val="Normal"/>
    <w:link w:val="ZaglavljeChar"/>
    <w:uiPriority w:val="99"/>
    <w:rsid w:val="003C29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9B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9B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0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St-553/2013-159</izvorni_sadrzaj>
    <derivirana_varijabla naziv="DomainObject.PredzadnjaOdlukaIzPredmeta.Oznaka_1">St-553/2013-159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1473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2018-11-14T13:11:00Z</dcterms:created>
  <dc:creator>Vera Jelenović</dc:creator>
  <cp:lastModifiedBy>Danijela Fumić</cp:lastModifiedBy>
  <cp:lastPrinted>2018-11-14T13:10:00Z</cp:lastPrinted>
  <dcterms:modified xmlns:xsi="http://www.w3.org/2001/XMLSchema-instance" xsi:type="dcterms:W3CDTF">2018-11-14T13:11:00Z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trošak (553 13 stvarni trošak8.docx)</vt:lpwstr>
  </prop:property>
  <prop:property name="CC_coloring" pid="5" fmtid="{D5CDD505-2E9C-101B-9397-08002B2CF9AE}">
    <vt:bool>false</vt:bool>
  </prop:property>
</prop:Properties>
</file>