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e143" w14:paraId="500e14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142AC2">
        <w:t>6</w:t>
      </w:r>
      <w:r w:rsidR="005C2C20">
        <w:t>249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C2C20" w:rsidR="005C2C20">
      <w:pPr>
        <w:jc w:val="both"/>
      </w:pPr>
      <w:r>
        <w:t xml:space="preserve">I           Za dužnika </w:t>
      </w:r>
      <w:r w:rsidR="005C2C20">
        <w:t>LEONA TRGOVINA j.d.o.o. Zagreb, Svetice 25, OIB 20170677411.</w:t>
      </w:r>
    </w:p>
    <w:p w:rsidRDefault="00C33E0D" w:rsidP="00C33E0D" w:rsidR="00C33E0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5C2C20">
        <w:t>79.012,33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142AC2" w:rsidR="00142AC2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142AC2" w:rsidRPr="003D78D9">
        <w:t xml:space="preserve">SUDAC: </w:t>
      </w:r>
    </w:p>
    <w:p w:rsidRDefault="00142AC2" w:rsidP="00142AC2" w:rsidR="00142AC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42AC2" w:rsidP="00142AC2" w:rsidR="00142AC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42AC2" w:rsidP="00142AC2" w:rsidR="00142AC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42AC2" w:rsidP="00142AC2" w:rsidR="00142AC2" w:rsidRPr="003D78D9"/>
    <w:p w:rsidRDefault="003F0BDA" w:rsidP="00142AC2" w:rsidR="00142AC2" w:rsidRPr="003D78D9">
      <w:pPr>
        <w:jc w:val="center"/>
      </w:pPr>
      <w:r>
        <w:tab/>
      </w:r>
      <w:r w:rsidR="000036DC">
        <w:t xml:space="preserve">                                                                                        </w:t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142AC2">
        <w:t xml:space="preserve">                                                                                        </w:t>
      </w:r>
      <w:r w:rsidR="00142AC2">
        <w:tab/>
      </w:r>
      <w:r w:rsidR="00142AC2">
        <w:tab/>
      </w:r>
      <w:r w:rsidR="00142AC2">
        <w:tab/>
      </w:r>
      <w:r w:rsidR="00142AC2">
        <w:tab/>
      </w:r>
      <w:r w:rsidR="00142AC2">
        <w:tab/>
      </w:r>
      <w:r w:rsidR="00142AC2">
        <w:tab/>
      </w:r>
    </w:p>
    <w:p w:rsidRDefault="00736666" w:rsidP="00142AC2" w:rsidR="00736666">
      <w:pPr>
        <w:jc w:val="center"/>
      </w:pPr>
    </w:p>
    <w:p w:rsidRDefault="00736666" w:rsidP="00CF23FE" w:rsidR="00736666">
      <w:pPr>
        <w:jc w:val="both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2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6272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4627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4627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4627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4627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6249</izvorni_sadrzaj>
    <derivirana_varijabla naziv="DomainObject.Predmet.Broj_1">6249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St-6249/2015</izvorni_sadrzaj>
    <derivirana_varijabla naziv="DomainObject.Predmet.OznakaBroj_1">St-6249/2015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 TRGOVINA j.d.o.o.</izvorni_sadrzaj>
    <derivirana_varijabla naziv="DomainObject.Predmet.ProtustrankaFormated_1">  LEONA TRGOVINA j.d.o.o.</derivirana_varijabla>
  </DomainObject.Predmet.ProtustrankaFormated>
  <DomainObject.Predmet.ProtustrankaFormatedOIB>
    <izvorni_sadrzaj>  LEONA TRGOVINA j.d.o.o., OIB 20170677411</izvorni_sadrzaj>
    <derivirana_varijabla naziv="DomainObject.Predmet.ProtustrankaFormatedOIB_1">  LEONA TRGOVINA j.d.o.o., OIB 20170677411</derivirana_varijabla>
  </DomainObject.Predmet.ProtustrankaFormatedOIB>
  <DomainObject.Predmet.ProtustrankaFormatedWithAdress>
    <izvorni_sadrzaj> LEONA TRGOVINA j.d.o.o., Svetice 25, 10000 Zagreb</izvorni_sadrzaj>
    <derivirana_varijabla naziv="DomainObject.Predmet.ProtustrankaFormatedWithAdress_1"> LEONA TRGOVINA j.d.o.o., Svetice 25, 10000 Zagreb</derivirana_varijabla>
  </DomainObject.Predmet.ProtustrankaFormatedWithAdress>
  <DomainObject.Predmet.ProtustrankaFormatedWithAdressOIB>
    <izvorni_sadrzaj> LEONA TRGOVINA j.d.o.o., OIB 20170677411, Svetice 25, 10000 Zagreb</izvorni_sadrzaj>
    <derivirana_varijabla naziv="DomainObject.Predmet.ProtustrankaFormatedWithAdressOIB_1"> LEONA TRGOVINA j.d.o.o., OIB 20170677411, Svetice 25, 10000 Zagreb</derivirana_varijabla>
  </DomainObject.Predmet.ProtustrankaFormatedWithAdressOIB>
  <DomainObject.Predmet.ProtustrankaWithAdress>
    <izvorni_sadrzaj>LEONA TRGOVINA j.d.o.o. Svetice 25, 10000 Zagreb</izvorni_sadrzaj>
    <derivirana_varijabla naziv="DomainObject.Predmet.ProtustrankaWithAdress_1">LEONA TRGOVINA j.d.o.o. Svetice 25, 10000 Zagreb</derivirana_varijabla>
  </DomainObject.Predmet.ProtustrankaWithAdress>
  <DomainObject.Predmet.ProtustrankaWithAdressOIB>
    <izvorni_sadrzaj>LEONA TRGOVINA j.d.o.o., OIB 20170677411, Svetice 25, 10000 Zagreb</izvorni_sadrzaj>
    <derivirana_varijabla naziv="DomainObject.Predmet.ProtustrankaWithAdressOIB_1">LEONA TRGOVINA j.d.o.o., OIB 20170677411, Svetice 25, 10000 Zagreb</derivirana_varijabla>
  </DomainObject.Predmet.ProtustrankaWithAdressOIB>
  <DomainObject.Predmet.ProtustrankaNazivFormated>
    <izvorni_sadrzaj>LEONA TRGOVINA j.d.o.o.</izvorni_sadrzaj>
    <derivirana_varijabla naziv="DomainObject.Predmet.ProtustrankaNazivFormated_1">LEONA TRGOVINA j.d.o.o.</derivirana_varijabla>
  </DomainObject.Predmet.ProtustrankaNazivFormated>
  <DomainObject.Predmet.ProtustrankaNazivFormatedOIB>
    <izvorni_sadrzaj>LEONA TRGOVINA j.d.o.o., OIB 20170677411</izvorni_sadrzaj>
    <derivirana_varijabla naziv="DomainObject.Predmet.ProtustrankaNazivFormatedOIB_1">LEONA TRGOVINA j.d.o.o., OIB 20170677411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LEONA TRGOVINA j.d.o.o.</item>
    </izvorni_sadrzaj>
    <derivirana_varijabla naziv="DomainObject.Predmet.ProtuStrankaListFormated_1">
      <item>LEONA TRGOVINA j.d.o.o.</item>
    </derivirana_varijabla>
  </DomainObject.Predmet.ProtuStrankaListFormated>
  <DomainObject.Predmet.ProtuStrankaListFormatedOIB>
    <izvorni_sadrzaj>
      <item>LEONA TRGOVINA j.d.o.o., OIB 20170677411</item>
    </izvorni_sadrzaj>
    <derivirana_varijabla naziv="DomainObject.Predmet.ProtuStrankaListFormatedOIB_1">
      <item>LEONA TRGOVINA j.d.o.o., OIB 20170677411</item>
    </derivirana_varijabla>
  </DomainObject.Predmet.ProtuStrankaListFormatedOIB>
  <DomainObject.Predmet.ProtuStrankaListFormatedWithAdress>
    <izvorni_sadrzaj>
      <item>LEONA TRGOVINA j.d.o.o., Svetice 25, 10000 Zagreb</item>
    </izvorni_sadrzaj>
    <derivirana_varijabla naziv="DomainObject.Predmet.ProtuStrankaListFormatedWithAdress_1">
      <item>LEONA TRGOVINA j.d.o.o., Svetice 25, 10000 Zagreb</item>
    </derivirana_varijabla>
  </DomainObject.Predmet.ProtuStrankaListFormatedWithAdress>
  <DomainObject.Predmet.ProtuStrankaListFormatedWithAdressOIB>
    <izvorni_sadrzaj>
      <item>LEONA TRGOVINA j.d.o.o., OIB 20170677411, Svetice 25, 10000 Zagreb</item>
    </izvorni_sadrzaj>
    <derivirana_varijabla naziv="DomainObject.Predmet.ProtuStrankaListFormatedWithAdressOIB_1">
      <item>LEONA TRGOVINA j.d.o.o., OIB 20170677411, Svetice 25, 10000 Zagreb</item>
    </derivirana_varijabla>
  </DomainObject.Predmet.ProtuStrankaListFormatedWithAdressOIB>
  <DomainObject.Predmet.ProtuStrankaListNazivFormated>
    <izvorni_sadrzaj>
      <item>LEONA TRGOVINA j.d.o.o.</item>
    </izvorni_sadrzaj>
    <derivirana_varijabla naziv="DomainObject.Predmet.ProtuStrankaListNazivFormated_1">
      <item>LEONA TRGOVINA j.d.o.o.</item>
    </derivirana_varijabla>
  </DomainObject.Predmet.ProtuStrankaListNazivFormated>
  <DomainObject.Predmet.ProtuStrankaListNazivFormatedOIB>
    <izvorni_sadrzaj>
      <item>LEONA TRGOVINA j.d.o.o., OIB 20170677411</item>
    </izvorni_sadrzaj>
    <derivirana_varijabla naziv="DomainObject.Predmet.ProtuStrankaListNazivFormatedOIB_1">
      <item>LEONA TRGOVINA j.d.o.o., OIB 20170677411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LEONA TRGOVINA j.d.o.o.</izvorni_sadrzaj>
    <derivirana_varijabla naziv="DomainObject.Predmet.ProtustrankaIDrugi_1">LEONA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LEONA TRGOVINA j.d.o.o., OIB 20170677411, Svetice 25, 10000 Zagreb</izvorni_sadrzaj>
    <derivirana_varijabla naziv="DomainObject.Predmet.ProtustrankaIDrugiAdressOIB_1">LEONA TRGOVINA j.d.o.o., OIB 20170677411, Svetice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LEONA TRGOVINA j.d.o.o.</item>
    </izvorni_sadrzaj>
    <derivirana_varijabla naziv="DomainObject.Predmet.SudioniciListNaziv_1">
      <item>FINA Regionalni centar Zagreb</item>
      <item>LEONA TRGOVINA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LEONA TRGOVINA j.d.o.o., OIB 20170677411, Svetice 25,10000 Zagreb</item>
    </izvorni_sadrzaj>
    <derivirana_varijabla naziv="DomainObject.Predmet.SudioniciListAdressOIB_1">
      <item>FINA Regionalni centar Zagreb, OIB 85821130368, Trg svibanjskih žrtava 1995. br. 1,10000 Zagreb</item>
      <item>LEONA TRGOVINA j.d.o.o., OIB 20170677411, Svetice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20170677411</item>
    </izvorni_sadrzaj>
    <derivirana_varijabla naziv="DomainObject.Predmet.SudioniciListNazivOIB_1">
      <item>, OIB 85821130368</item>
      <item>, OIB 20170677411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4C8D1-6142-47C6-ABBC-DA6C6A07F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1315</properties:Characters>
  <properties:Lines>88</properties:Lines>
  <properties:Paragraphs>18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2016-01-21T09:31:00Z</cp:lastPrinted>
  <dcterms:modified xmlns:xsi="http://www.w3.org/2001/XMLSchema-instance" xsi:type="dcterms:W3CDTF">2016-01-21T09:33:00Z</dcterms:modified>
  <cp:revision>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