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2060a" w14:paraId="352060a" w:rsidRDefault="005704D1" w:rsidP="00910611" w:rsidR="005704D1">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704D1" w:rsidP="00910611" w:rsidR="005704D1">
      <w:r>
        <w:rPr>
          <w:rFonts w:eastAsia="MS Mincho"/>
        </w:rPr>
        <w:t xml:space="preserve">   REPUBLIKA HRVATSKA</w:t>
      </w:r>
    </w:p>
    <w:p w:rsidRDefault="005704D1" w:rsidP="00910611" w:rsidR="005704D1">
      <w:r>
        <w:rPr>
          <w:rFonts w:eastAsia="MS Mincho"/>
        </w:rPr>
        <w:t>TRGOVAČKI SUD U RIJECI</w:t>
      </w:r>
    </w:p>
    <w:p w:rsidRDefault="005704D1" w:rsidR="005704D1" w:rsidRPr="00910611">
      <w:pPr>
        <w:rPr>
          <w:rFonts w:eastAsia="MS Mincho"/>
        </w:rPr>
      </w:pPr>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4917EF" w:rsidRPr="004917EF">
        <w:rPr>
          <w:b/>
        </w:rPr>
        <w:t>PRIMORJE METALI d.o.o. RIJEKA, Kudej 6, OIB 98584234009</w:t>
      </w:r>
      <w:r w:rsidR="00F13D6E">
        <w:rPr>
          <w:b/>
        </w:rPr>
        <w:t xml:space="preserve">, </w:t>
      </w:r>
      <w:r w:rsidR="001C7A55" w:rsidRPr="001C7A55">
        <w:t xml:space="preserve">dana </w:t>
      </w:r>
      <w:r w:rsidR="004917EF">
        <w:t>12</w:t>
      </w:r>
      <w:r w:rsidR="00483329">
        <w:t>. listopada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5704D1">
      <w:pPr>
        <w:jc w:val="center"/>
      </w:pPr>
      <w:r w:rsidRPr="005704D1">
        <w:t xml:space="preserve"> </w:t>
      </w:r>
      <w:r w:rsidR="00321306" w:rsidRPr="005704D1">
        <w:t>r i j e š i o</w:t>
      </w:r>
      <w:r w:rsidR="00212999" w:rsidRPr="005704D1">
        <w:t xml:space="preserve">  </w:t>
      </w:r>
      <w:r w:rsidR="00321306" w:rsidRPr="005704D1">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4917EF" w:rsidRPr="004917EF">
        <w:rPr>
          <w:b/>
        </w:rPr>
        <w:t>PRIMORJE METALI d.o.o. RIJEKA, Kudej 6, OIB 98584234009</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4917EF">
        <w:t>Gordan Blagojević, Rijeka, Markovići 21, OIB 53507748090</w:t>
      </w:r>
      <w:r w:rsidR="004369E0">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4917EF" w:rsidRPr="004917EF">
        <w:rPr>
          <w:b/>
        </w:rPr>
        <w:t>PRIMORJE METALI d.o.o. RIJEKA, Kudej 6, OIB 98584234009</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rsidRPr="005704D1">
      <w:pPr>
        <w:jc w:val="center"/>
      </w:pPr>
      <w:r w:rsidRPr="005704D1">
        <w:t>Obrazloženje</w:t>
      </w:r>
    </w:p>
    <w:p w:rsidRDefault="00B579B0" w:rsidP="00494342" w:rsidR="00494342">
      <w:pPr>
        <w:jc w:val="both"/>
      </w:pPr>
      <w:r>
        <w:t xml:space="preserve"> </w:t>
      </w:r>
    </w:p>
    <w:p w:rsidRDefault="004917EF" w:rsidP="004917EF" w:rsidR="004917EF" w:rsidRPr="004917EF">
      <w:pPr>
        <w:jc w:val="both"/>
      </w:pPr>
      <w:r w:rsidRPr="004917EF">
        <w:tab/>
        <w:t xml:space="preserve">Financijska agencija, Regionalni centar Rijeka podnijela je ovome sudu 03. svibnja 2016. godine prijedlog za otvaranje stečajnog postupka nad dužnikom PRIMORJE METALI d.o.o. RIJEKA, Kudej 6, OIB 98584234009 (dalje: dužnik). </w:t>
      </w:r>
    </w:p>
    <w:p w:rsidRDefault="004917EF" w:rsidP="004917EF" w:rsidR="004917EF" w:rsidRPr="004917EF">
      <w:pPr>
        <w:jc w:val="both"/>
      </w:pPr>
      <w:r w:rsidRPr="004917EF">
        <w:tab/>
        <w:t>Predlagatelj je u prijedlogu naveo da dužnik na dan 01. rujna 2015. godine u Očevidniku redoslijeda osnova za plaćanje ima evidentirane neizvršene osnove za plaćanje u neprekinutom razdoblju od 597 dana u ukupnom iznosu od 118.963,97 kn u koji iznos je uračunata i kamata i naknada Financijske agencije za provedbe ovrhe, da dužnik ima jednog zaposlenika.</w:t>
      </w:r>
    </w:p>
    <w:p w:rsidRDefault="004917EF" w:rsidP="004917EF" w:rsidR="004917EF" w:rsidRPr="004917EF">
      <w:pPr>
        <w:jc w:val="both"/>
      </w:pPr>
      <w:r w:rsidRPr="004917EF">
        <w:tab/>
        <w:t xml:space="preserve">Rješenjem posl. br. St-1022/16-4 od 10. siječnja 2017. godine pokrenut je prethodni postupak, te naloženo osobi ovlaštenoj za zastupanje dužnika Mirsadu Ramić iz Rijeke, Kudej 6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w:t>
      </w:r>
      <w:r w:rsidRPr="004917EF">
        <w:lastRenderedPageBreak/>
        <w:t>imovinu dužnika, ima li na računima dužnika i kod koga novčana sredstva i ima li dužnik kakvu drugu imovinu.</w:t>
      </w:r>
    </w:p>
    <w:p w:rsidRDefault="004917EF" w:rsidP="004917EF" w:rsidR="004917EF" w:rsidRPr="004917EF">
      <w:pPr>
        <w:jc w:val="both"/>
      </w:pPr>
      <w:r w:rsidRPr="004917EF">
        <w:tab/>
        <w:t>Zastupnik dužnika po zakonu nije postupio po nalogu suda niti je pristupio na ročište radi očitovanja o prijedlogu za otvaranje stečajnog postupka nad dužnikom, zbog čega je sud rješenjem od 30. ožujka 2017. godine odredio mjeru osiguranja  imenovanjem privremenog stečajnog upravitelja Gordana Blagojević iz Rijeke, Markovići 21,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4917EF" w:rsidP="004917EF" w:rsidR="004917EF" w:rsidRPr="004917EF">
      <w:pPr>
        <w:jc w:val="both"/>
      </w:pPr>
      <w:r w:rsidRPr="004917EF">
        <w:tab/>
        <w:t>U prethodnom postupku privremeni stečajni upravitelj nije uspio stupiti u kontakt s osobom ovlaštenom za zastupanje dužnika Mirsadom Ramić.</w:t>
      </w:r>
    </w:p>
    <w:p w:rsidRDefault="004917EF" w:rsidP="004917EF" w:rsidR="004917EF" w:rsidRPr="004917EF">
      <w:pPr>
        <w:jc w:val="both"/>
      </w:pPr>
      <w:r w:rsidRPr="004917EF">
        <w:tab/>
        <w:t>Za potrebe izviješća privremeni stečajni upravitelj izvršio je uvid u zadnja financijska izvješća koja je dužnik predao nadležnim institucijama odnose na razdoblje od 01.01. – 31.12. 2013. godine.</w:t>
      </w:r>
    </w:p>
    <w:p w:rsidRDefault="004917EF" w:rsidP="004917EF" w:rsidR="004917EF" w:rsidRPr="004917EF">
      <w:pPr>
        <w:jc w:val="both"/>
      </w:pPr>
      <w:r w:rsidRPr="004917EF">
        <w:tab/>
        <w:t xml:space="preserve">Prema bilanci dužnika na dan 31.12. 2013. godine dužnik ima iskazanu imovinu: </w:t>
      </w:r>
    </w:p>
    <w:p w:rsidRDefault="004917EF" w:rsidP="004917EF" w:rsidR="004917EF" w:rsidRPr="004917EF">
      <w:pPr>
        <w:jc w:val="both"/>
      </w:pPr>
      <w:r w:rsidRPr="004917EF">
        <w:t>- stanje dugotrajne imovine (alati, imovina u pripremi, postrojenja) u iznosu od 47.000,00 kn i</w:t>
      </w:r>
    </w:p>
    <w:p w:rsidRDefault="004917EF" w:rsidP="004917EF" w:rsidR="004917EF" w:rsidRPr="004917EF">
      <w:pPr>
        <w:jc w:val="both"/>
      </w:pPr>
      <w:r w:rsidRPr="004917EF">
        <w:t>- stanje kratkotrajne imovine (potraživanja) u iznosu od 19.898,00 kn.</w:t>
      </w:r>
    </w:p>
    <w:p w:rsidRDefault="004917EF" w:rsidP="004917EF" w:rsidR="004917EF" w:rsidRPr="004917EF">
      <w:pPr>
        <w:jc w:val="both"/>
      </w:pPr>
      <w:r w:rsidRPr="004917EF">
        <w:tab/>
        <w:t>Dužnik ima iskazane kratkoročne obveze u iznosu 306.291,00 kn.</w:t>
      </w:r>
    </w:p>
    <w:p w:rsidRDefault="004917EF" w:rsidP="004917EF" w:rsidR="004917EF" w:rsidRPr="004917EF">
      <w:pPr>
        <w:jc w:val="both"/>
      </w:pPr>
      <w:r w:rsidRPr="004917EF">
        <w:tab/>
        <w:t>U prethodnom postupku izvršen je uvid u zemljišnoknjižne evidencije Općinskog suda u Rijeci te je utvrđeno da dužnik Primorje metali nije upisan kao vlasnik nekretnina.</w:t>
      </w:r>
    </w:p>
    <w:p w:rsidRDefault="004917EF" w:rsidP="004917EF" w:rsidR="004917EF" w:rsidRPr="004917EF">
      <w:pPr>
        <w:jc w:val="both"/>
      </w:pPr>
      <w:r w:rsidRPr="004917EF">
        <w:tab/>
        <w:t>Od Policijske uprave Primorsko goranska zatraženi su podaci o vlasništvu motornih vozila, te je evidentirano da je dužnik vlasnik motornog vozila marke IVECO DAILY 50C, godina proizvodnje 2001, broj šasije ZCFC5090005343262, reg. oznake RI856TH, a koje vozilo je odjavljeno 21.03.2017. Za vozilo je evidentirana zabrana otuđenja i motorno vozilo marke FIAT 190 M 42, godina proizvodnje 1989, broj šasije ZCFA1VSH001158336, reg. oznaka RI221TL, vozilo odjavljeno 09.06. 2014. godine, a za vozilo nema podataka o teretima.</w:t>
      </w:r>
    </w:p>
    <w:p w:rsidRDefault="004917EF" w:rsidP="004917EF" w:rsidR="004917EF" w:rsidRPr="004917EF">
      <w:pPr>
        <w:jc w:val="both"/>
      </w:pPr>
      <w:r w:rsidRPr="004917EF">
        <w:tab/>
        <w:t>Do završetka prethodnog postupka kod dužnika je utvrđeno postojanje stečajnog razloga, nesposobnost za plaćanje iz čl.5. SZ-a.</w:t>
      </w:r>
    </w:p>
    <w:p w:rsidRDefault="004917EF" w:rsidP="004917EF" w:rsidR="004917EF" w:rsidRPr="004917EF">
      <w:pPr>
        <w:jc w:val="both"/>
      </w:pPr>
      <w:r w:rsidRPr="004917EF">
        <w:tab/>
        <w:t xml:space="preserve">Dužnik na dan 01. rujna 2015. godine u Očevidniku redoslijeda osnova za plaćanje ima neizvršene osnove za plaćanje u neprekinutom razdoblju od 597 u iznosu 118.963,97 kn. </w:t>
      </w:r>
    </w:p>
    <w:p w:rsidRDefault="004917EF" w:rsidP="004917EF" w:rsidR="004917EF" w:rsidRPr="004917EF">
      <w:pPr>
        <w:jc w:val="both"/>
      </w:pPr>
      <w:r w:rsidRPr="004917EF">
        <w:tab/>
        <w:t xml:space="preserve">Obzirom na okolnost da su navedena vozila stara 16 odnosno 28 godina te da su odjavljena privremeni stečajni upravitelj je procijenio da je vrijednost vozila neznatna i da imovina dužnika nije dovoljna za namirenja troškova prethodnog i otvorenog stečajnog postupka. Predložio je sudu da pozove osobe koje imaju pravni interes za provedbom stečajnog postupka da solidarno predujme iznos od 29.000,00 kuna za namirenje troškova prethodnog i otvorenog stečajnog postupka, sve sukladno članku 132. stavku 1. Stečajnog zakona. </w:t>
      </w:r>
    </w:p>
    <w:p w:rsidRDefault="004917EF" w:rsidP="004917EF" w:rsidR="004917EF" w:rsidRPr="004917EF">
      <w:pPr>
        <w:jc w:val="both"/>
      </w:pPr>
      <w:r w:rsidRPr="004917EF">
        <w:tab/>
        <w:t xml:space="preserve">Strukturu predvidivih troškova čine </w:t>
      </w:r>
    </w:p>
    <w:p w:rsidRDefault="004917EF" w:rsidP="004917EF" w:rsidR="004917EF" w:rsidRPr="004917EF">
      <w:pPr>
        <w:jc w:val="both"/>
      </w:pPr>
      <w:r w:rsidRPr="004917EF">
        <w:t xml:space="preserve">-nagrada za rad stečajnog upravitelja </w:t>
      </w:r>
      <w:r w:rsidRPr="004917EF">
        <w:tab/>
      </w:r>
      <w:r w:rsidRPr="004917EF">
        <w:tab/>
      </w:r>
      <w:r w:rsidRPr="004917EF">
        <w:tab/>
        <w:t xml:space="preserve">  </w:t>
      </w:r>
      <w:r w:rsidRPr="004917EF">
        <w:tab/>
      </w:r>
      <w:r>
        <w:t xml:space="preserve">          </w:t>
      </w:r>
      <w:r w:rsidRPr="004917EF">
        <w:t>20.000,00 kn</w:t>
      </w:r>
    </w:p>
    <w:p w:rsidRDefault="004917EF" w:rsidP="004917EF" w:rsidR="004917EF" w:rsidRPr="004917EF">
      <w:pPr>
        <w:jc w:val="both"/>
      </w:pPr>
      <w:r w:rsidRPr="004917EF">
        <w:t>-troškovi knjigovodstva za period od 8 mjeseci</w:t>
      </w:r>
      <w:r w:rsidRPr="004917EF">
        <w:tab/>
      </w:r>
      <w:r w:rsidRPr="004917EF">
        <w:tab/>
      </w:r>
      <w:r w:rsidRPr="004917EF">
        <w:tab/>
        <w:t>8.000,00 kn</w:t>
      </w:r>
    </w:p>
    <w:p w:rsidRDefault="004917EF" w:rsidP="004917EF" w:rsidR="004917EF" w:rsidRPr="004917EF">
      <w:pPr>
        <w:jc w:val="both"/>
      </w:pPr>
      <w:r w:rsidRPr="004917EF">
        <w:t>-ostali troškovi (izrada pečata, troškovi platnog prometa i sl.)</w:t>
      </w:r>
      <w:r w:rsidRPr="004917EF">
        <w:tab/>
        <w:t>1.000,00 kn</w:t>
      </w:r>
    </w:p>
    <w:p w:rsidRDefault="002F73CE" w:rsidP="00A85472" w:rsidR="00D94E39" w:rsidRPr="00D94E39">
      <w:pPr>
        <w:jc w:val="both"/>
      </w:pPr>
      <w:r>
        <w:lastRenderedPageBreak/>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4917EF">
        <w:t>26. svibnja</w:t>
      </w:r>
      <w:r w:rsidR="00615F42">
        <w:t xml:space="preserve"> </w:t>
      </w:r>
      <w:r w:rsidRPr="00D94E39">
        <w:t xml:space="preserve">2017. godine pozvane su osobe koje imaju pravni interes za provedbom stečajnog postupka da u roku od 15 dana uplate predujam u visini od </w:t>
      </w:r>
      <w:r w:rsidR="004917EF">
        <w:t>29</w:t>
      </w:r>
      <w:r w:rsidR="00C6147C">
        <w:t>.000</w:t>
      </w:r>
      <w:r w:rsidRPr="00D94E39">
        <w:t xml:space="preserve">,00 kn, za namirenje troškova </w:t>
      </w:r>
      <w:r w:rsidR="00601C2C">
        <w:t xml:space="preserve">prethodnog i </w:t>
      </w:r>
      <w:r w:rsidRPr="00D94E39">
        <w:t xml:space="preserve">otvorenog stečajnog postupka. Predmetno rješenje objavljeno je na mrežnoj stranici e-Oglasne ploče suda dana </w:t>
      </w:r>
      <w:r w:rsidR="004917EF">
        <w:t>26. svibnja</w:t>
      </w:r>
      <w:r w:rsidR="00615F42">
        <w:t xml:space="preserve"> </w:t>
      </w:r>
      <w:r w:rsidRPr="00D94E39">
        <w:t>2017. godine 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 </w:t>
      </w:r>
      <w:r w:rsidR="004917EF">
        <w:t xml:space="preserve">prethodnog i </w:t>
      </w:r>
      <w:r w:rsidRPr="00D94E39">
        <w:t xml:space="preserve">otvorenog stečajnog postupka nije uplaćen u roku određenom rješenjem od </w:t>
      </w:r>
      <w:r w:rsidR="004917EF">
        <w:t xml:space="preserve">26. svibnja </w:t>
      </w:r>
      <w:r w:rsidRPr="00D94E39">
        <w:t>2017. godine, valjalo je temeljem čl.132.st.2.SZ-a nad dužnikom otvoriti i istodobno zaključiti stečajni postupak te imenovati stečajnog upravitelja s ovlastima i obvezama propisanim čl.133. SZ-a.</w:t>
      </w:r>
    </w:p>
    <w:p w:rsidRDefault="00D94E39" w:rsidP="00D94E39" w:rsidR="000554F6">
      <w:pPr>
        <w:jc w:val="both"/>
      </w:pPr>
      <w:r w:rsidRPr="00D94E39">
        <w:t xml:space="preserve">            Stečajni upravitelj imenovan je temeljem čl.132. st.2. </w:t>
      </w:r>
      <w:r w:rsidR="004369E0">
        <w:t xml:space="preserve">u vezi s </w:t>
      </w:r>
      <w:r w:rsidR="00F92879">
        <w:t>čl.85.st.</w:t>
      </w:r>
      <w:r w:rsidR="00601C2C">
        <w:t>2</w:t>
      </w:r>
      <w:r w:rsidR="00F92879">
        <w:t xml:space="preserve">. </w:t>
      </w:r>
      <w:r w:rsidRPr="00D94E39">
        <w:t>SZ-a.</w:t>
      </w:r>
    </w:p>
    <w:p w:rsidRDefault="0071767D" w:rsidP="00D94E39" w:rsidR="0071767D" w:rsidRPr="001A7568">
      <w:pPr>
        <w:jc w:val="both"/>
      </w:pPr>
    </w:p>
    <w:p w:rsidRDefault="00321306" w:rsidP="00A32C67" w:rsidR="00C34A6B">
      <w:pPr>
        <w:jc w:val="center"/>
        <w:rPr>
          <w:bCs/>
        </w:rPr>
      </w:pPr>
      <w:r w:rsidRPr="001A7568">
        <w:rPr>
          <w:bCs/>
        </w:rPr>
        <w:t>U Rijeci</w:t>
      </w:r>
      <w:r w:rsidR="00F4524A" w:rsidRPr="001A7568">
        <w:rPr>
          <w:bCs/>
        </w:rPr>
        <w:t xml:space="preserve">, </w:t>
      </w:r>
      <w:r w:rsidR="004917EF">
        <w:rPr>
          <w:bCs/>
        </w:rPr>
        <w:t>12</w:t>
      </w:r>
      <w:r w:rsidR="00483329">
        <w:rPr>
          <w:bCs/>
        </w:rPr>
        <w:t>. listopada</w:t>
      </w:r>
      <w:r w:rsidR="00316D43">
        <w:rPr>
          <w:bCs/>
        </w:rPr>
        <w:t xml:space="preserve"> </w:t>
      </w:r>
      <w:r w:rsidR="0071647F">
        <w:rPr>
          <w:bCs/>
        </w:rPr>
        <w:t>2017</w:t>
      </w:r>
      <w:r w:rsidR="00A274AB" w:rsidRPr="001A7568">
        <w:rPr>
          <w:bCs/>
        </w:rPr>
        <w:t xml:space="preserve">. </w:t>
      </w:r>
      <w:r w:rsidR="00C34A6B" w:rsidRPr="001A7568">
        <w:rPr>
          <w:bCs/>
        </w:rPr>
        <w:t>godine</w:t>
      </w:r>
    </w:p>
    <w:p w:rsidRDefault="0071767D" w:rsidP="00A32C67" w:rsidR="0071767D">
      <w:pPr>
        <w:jc w:val="center"/>
        <w:rPr>
          <w:bCs/>
        </w:rPr>
      </w:pPr>
    </w:p>
    <w:p w:rsidRDefault="00A33F04" w:rsidP="000806E3" w:rsidR="00321306" w:rsidRPr="00C86EE1">
      <w:pPr>
        <w:jc w:val="right"/>
        <w:rPr>
          <w:bCs/>
        </w:rPr>
      </w:pPr>
      <w:r w:rsidRPr="00C86EE1">
        <w:rPr>
          <w:bCs/>
        </w:rPr>
        <w:t xml:space="preserve"> </w:t>
      </w:r>
      <w:r w:rsidR="00AA031A" w:rsidRPr="00C86EE1">
        <w:rPr>
          <w:bCs/>
        </w:rPr>
        <w:t xml:space="preserve">  </w:t>
      </w:r>
      <w:r w:rsidR="000554F6" w:rsidRPr="00C86EE1">
        <w:rPr>
          <w:bCs/>
        </w:rPr>
        <w:t>S</w:t>
      </w:r>
      <w:r w:rsidR="00321306" w:rsidRPr="00C86EE1">
        <w:rPr>
          <w:bCs/>
        </w:rPr>
        <w:t xml:space="preserve">udac </w:t>
      </w:r>
    </w:p>
    <w:p w:rsidRDefault="00321306" w:rsidP="00491E5A" w:rsidR="00C86EE1" w:rsidRPr="00C86EE1">
      <w:pPr>
        <w:ind w:firstLine="708" w:left="1416"/>
        <w:jc w:val="right"/>
        <w:rPr>
          <w:sz w:val="22"/>
        </w:rPr>
      </w:pPr>
      <w:r w:rsidRPr="00C86EE1">
        <w:rPr>
          <w:bCs/>
        </w:rPr>
        <w:tab/>
      </w:r>
      <w:r w:rsidRPr="00C86EE1">
        <w:rPr>
          <w:bCs/>
        </w:rPr>
        <w:tab/>
      </w:r>
      <w:r w:rsidRPr="00C86EE1">
        <w:rPr>
          <w:bCs/>
        </w:rPr>
        <w:tab/>
      </w:r>
      <w:r w:rsidRPr="00C86EE1">
        <w:rPr>
          <w:bCs/>
        </w:rPr>
        <w:tab/>
      </w:r>
      <w:r w:rsidRPr="00C86EE1">
        <w:rPr>
          <w:bCs/>
        </w:rPr>
        <w:tab/>
      </w:r>
      <w:r w:rsidRPr="00C86EE1">
        <w:rPr>
          <w:bCs/>
        </w:rPr>
        <w:tab/>
      </w:r>
      <w:r w:rsidRPr="00C86EE1">
        <w:rPr>
          <w:bCs/>
        </w:rPr>
        <w:tab/>
        <w:t xml:space="preserve">  Daniela Korlević</w:t>
      </w:r>
      <w:r w:rsidR="00483329" w:rsidRPr="00C86EE1">
        <w:rPr>
          <w:bCs/>
        </w:rPr>
        <w:t xml:space="preserve"> </w:t>
      </w:r>
      <w:r w:rsidR="00491E5A">
        <w:t xml:space="preserve"> </w:t>
      </w:r>
      <w:r w:rsidR="00C86EE1" w:rsidRPr="00C86EE1">
        <w:rPr>
          <w:sz w:val="22"/>
        </w:rPr>
        <w:t xml:space="preserve">   </w:t>
      </w:r>
    </w:p>
    <w:p w:rsidRDefault="008F3ADF" w:rsidP="00806A84" w:rsidR="008F3ADF">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rsidRPr="00483329">
      <w:pPr>
        <w:jc w:val="both"/>
        <w:rPr>
          <w:bCs/>
        </w:rPr>
      </w:pPr>
      <w:r w:rsidRPr="00483329">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483329">
      <w:pPr>
        <w:jc w:val="both"/>
      </w:pPr>
      <w:r w:rsidRPr="00483329">
        <w:rPr>
          <w:bCs/>
        </w:rPr>
        <w:t>Protiv rješenja o zaključenju stečajnog postupka dopuštena je žalba u roku od osam dana.</w:t>
      </w:r>
    </w:p>
    <w:p w:rsidRDefault="00DA68B7" w:rsidP="00AF3704" w:rsidR="00C67034" w:rsidRPr="00483329">
      <w:pPr>
        <w:jc w:val="both"/>
        <w:rPr>
          <w:bCs/>
        </w:rPr>
      </w:pPr>
      <w:r w:rsidRPr="00483329">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5711C3" w:rsidP="00C67034" w:rsidR="005711C3">
      <w:pPr>
        <w:rPr>
          <w:b/>
          <w:sz w:val="20"/>
          <w:szCs w:val="20"/>
        </w:rPr>
      </w:pPr>
      <w:r>
        <w:rPr>
          <w:b/>
          <w:sz w:val="20"/>
          <w:szCs w:val="20"/>
        </w:rPr>
        <w:t xml:space="preserve"> </w:t>
      </w:r>
    </w:p>
    <w:p w:rsidRDefault="00491E5A" w:rsidP="00C67034" w:rsidR="00491E5A">
      <w:pPr>
        <w:rPr>
          <w:b/>
          <w:sz w:val="20"/>
          <w:szCs w:val="20"/>
        </w:rPr>
      </w:pPr>
    </w:p>
    <w:p w:rsidRDefault="004917EF" w:rsidP="00C67034" w:rsidR="004917EF">
      <w:pPr>
        <w:rPr>
          <w:b/>
          <w:sz w:val="20"/>
          <w:szCs w:val="20"/>
        </w:rPr>
      </w:pPr>
    </w:p>
    <w:p w:rsidRDefault="004917EF" w:rsidP="00C67034" w:rsidR="004917EF">
      <w:pPr>
        <w:rPr>
          <w:b/>
          <w:sz w:val="20"/>
          <w:szCs w:val="20"/>
        </w:rPr>
      </w:pPr>
    </w:p>
    <w:p w:rsidRDefault="00491E5A" w:rsidP="00C67034" w:rsidR="00491E5A">
      <w:pPr>
        <w:rPr>
          <w:b/>
          <w:sz w:val="20"/>
          <w:szCs w:val="20"/>
        </w:rPr>
      </w:pPr>
    </w:p>
    <w:p w:rsidRDefault="00491E5A" w:rsidP="00C67034" w:rsidR="00491E5A">
      <w:pPr>
        <w:rPr>
          <w:b/>
          <w:sz w:val="20"/>
          <w:szCs w:val="20"/>
        </w:rPr>
      </w:pPr>
    </w:p>
    <w:p w:rsidRDefault="005711C3" w:rsidP="00C67034" w:rsidR="005711C3">
      <w:pPr>
        <w:rPr>
          <w:b/>
          <w:sz w:val="20"/>
          <w:szCs w:val="20"/>
        </w:rPr>
      </w:pPr>
    </w:p>
    <w:p w:rsidRDefault="005711C3" w:rsidP="00C67034" w:rsidR="005711C3">
      <w:pPr>
        <w:rPr>
          <w:b/>
          <w:sz w:val="20"/>
          <w:szCs w:val="20"/>
        </w:rPr>
      </w:pPr>
    </w:p>
    <w:p w:rsidRDefault="005711C3" w:rsidP="00C67034" w:rsidR="005711C3">
      <w:pPr>
        <w:rPr>
          <w:b/>
          <w:sz w:val="20"/>
          <w:szCs w:val="20"/>
        </w:rPr>
      </w:pPr>
    </w:p>
    <w:p w:rsidRDefault="007D0A54" w:rsidP="00C67034" w:rsidR="00321306" w:rsidRPr="003B540A">
      <w:pPr>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4917EF">
        <w:rPr>
          <w:sz w:val="20"/>
          <w:szCs w:val="20"/>
        </w:rPr>
        <w:t>Mirsad Ramić</w:t>
      </w:r>
      <w:r w:rsidR="00F92879">
        <w:rPr>
          <w:sz w:val="20"/>
          <w:szCs w:val="20"/>
        </w:rPr>
        <w:t xml:space="preserve"> </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601C2C">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601C2C">
        <w:rPr>
          <w:sz w:val="20"/>
          <w:szCs w:val="20"/>
        </w:rPr>
        <w:t>Rijeka</w:t>
      </w:r>
    </w:p>
    <w:p w:rsidRDefault="00321306" w:rsidP="00321306" w:rsidR="00321306" w:rsidRPr="001A7568">
      <w:pPr>
        <w:rPr>
          <w:sz w:val="20"/>
          <w:szCs w:val="20"/>
        </w:rPr>
      </w:pPr>
      <w:r w:rsidRPr="001A7568">
        <w:rPr>
          <w:sz w:val="20"/>
          <w:szCs w:val="20"/>
        </w:rPr>
        <w:t xml:space="preserve">- Porezna uprava </w:t>
      </w:r>
      <w:r w:rsidR="00601C2C">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4917EF">
        <w:rPr>
          <w:sz w:val="20"/>
          <w:szCs w:val="20"/>
        </w:rPr>
        <w:t>12</w:t>
      </w:r>
      <w:r w:rsidR="00483329">
        <w:rPr>
          <w:sz w:val="20"/>
          <w:szCs w:val="20"/>
        </w:rPr>
        <w:t>.10</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04D1">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4917EF">
      <w:rPr>
        <w:b/>
      </w:rPr>
      <w:t>1022</w:t>
    </w:r>
    <w:r w:rsidR="00B91059">
      <w:rPr>
        <w:b/>
      </w:rPr>
      <w:t>/2016-</w:t>
    </w:r>
    <w:r w:rsidR="004917EF">
      <w:rPr>
        <w:b/>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9BE"/>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57585"/>
    <w:rsid w:val="00362D57"/>
    <w:rsid w:val="0037434A"/>
    <w:rsid w:val="0038053D"/>
    <w:rsid w:val="003828C9"/>
    <w:rsid w:val="003955C9"/>
    <w:rsid w:val="003A72D4"/>
    <w:rsid w:val="003B540A"/>
    <w:rsid w:val="003C0B7B"/>
    <w:rsid w:val="003C157D"/>
    <w:rsid w:val="003D2870"/>
    <w:rsid w:val="0041378B"/>
    <w:rsid w:val="0042316F"/>
    <w:rsid w:val="0042520D"/>
    <w:rsid w:val="004369E0"/>
    <w:rsid w:val="00440D91"/>
    <w:rsid w:val="0045137C"/>
    <w:rsid w:val="004704BE"/>
    <w:rsid w:val="00483329"/>
    <w:rsid w:val="0048440A"/>
    <w:rsid w:val="00490A2A"/>
    <w:rsid w:val="004917EF"/>
    <w:rsid w:val="00491E5A"/>
    <w:rsid w:val="00494342"/>
    <w:rsid w:val="0049663F"/>
    <w:rsid w:val="004A3211"/>
    <w:rsid w:val="004A5D50"/>
    <w:rsid w:val="004B1960"/>
    <w:rsid w:val="004D2397"/>
    <w:rsid w:val="004D3F29"/>
    <w:rsid w:val="004D4344"/>
    <w:rsid w:val="004E14F0"/>
    <w:rsid w:val="004F17CF"/>
    <w:rsid w:val="004F5A05"/>
    <w:rsid w:val="00500B42"/>
    <w:rsid w:val="0055287B"/>
    <w:rsid w:val="00552E7C"/>
    <w:rsid w:val="005704D1"/>
    <w:rsid w:val="005711C3"/>
    <w:rsid w:val="00576115"/>
    <w:rsid w:val="005930B2"/>
    <w:rsid w:val="005C4A89"/>
    <w:rsid w:val="005D62DF"/>
    <w:rsid w:val="005D6403"/>
    <w:rsid w:val="005D6D20"/>
    <w:rsid w:val="005D7FC4"/>
    <w:rsid w:val="005E4F24"/>
    <w:rsid w:val="005E548D"/>
    <w:rsid w:val="005F4AAB"/>
    <w:rsid w:val="00601C2C"/>
    <w:rsid w:val="00607EFE"/>
    <w:rsid w:val="006116FD"/>
    <w:rsid w:val="00615F42"/>
    <w:rsid w:val="00624CA5"/>
    <w:rsid w:val="00640657"/>
    <w:rsid w:val="00651790"/>
    <w:rsid w:val="0065767A"/>
    <w:rsid w:val="00676FBE"/>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60CD6"/>
    <w:rsid w:val="00761920"/>
    <w:rsid w:val="007752A1"/>
    <w:rsid w:val="007756AD"/>
    <w:rsid w:val="00776F61"/>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3ADF"/>
    <w:rsid w:val="008F6CE9"/>
    <w:rsid w:val="008F7B91"/>
    <w:rsid w:val="00925406"/>
    <w:rsid w:val="00931A2C"/>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A031A"/>
    <w:rsid w:val="00AA6992"/>
    <w:rsid w:val="00AB1157"/>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9788C"/>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140B"/>
    <w:rsid w:val="00CF41D3"/>
    <w:rsid w:val="00D13562"/>
    <w:rsid w:val="00D220FF"/>
    <w:rsid w:val="00D3330C"/>
    <w:rsid w:val="00D37C80"/>
    <w:rsid w:val="00D46C4F"/>
    <w:rsid w:val="00D5415B"/>
    <w:rsid w:val="00D55DB2"/>
    <w:rsid w:val="00D705C3"/>
    <w:rsid w:val="00D76D2B"/>
    <w:rsid w:val="00D865E2"/>
    <w:rsid w:val="00D924F3"/>
    <w:rsid w:val="00D940E7"/>
    <w:rsid w:val="00D94E39"/>
    <w:rsid w:val="00DA1A65"/>
    <w:rsid w:val="00DA1FFF"/>
    <w:rsid w:val="00DA42E7"/>
    <w:rsid w:val="00DA68B7"/>
    <w:rsid w:val="00DB39F0"/>
    <w:rsid w:val="00DD586A"/>
    <w:rsid w:val="00DD7334"/>
    <w:rsid w:val="00DE36C9"/>
    <w:rsid w:val="00DF013D"/>
    <w:rsid w:val="00E01978"/>
    <w:rsid w:val="00E400E3"/>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2879"/>
    <w:rsid w:val="00F96362"/>
    <w:rsid w:val="00F96B9A"/>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5704D1"/>
    <w:rPr>
      <w:color w:val="808080"/>
      <w:bdr w:space="0" w:sz="0" w:color="auto" w:val="none"/>
      <w:shd w:fill="auto" w:color="auto" w:val="clear"/>
    </w:rPr>
  </w:style>
  <w:style w:customStyle="true" w:styleId="eSPISCCParagraphDefaultFont" w:type="character">
    <w:name w:val="eSPIS_CC_Paragraph Default Font"/>
    <w:basedOn w:val="Zadanifontodlomka"/>
    <w:rsid w:val="005704D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704D1"/>
    <w:rPr>
      <w:b/>
      <w:bdr w:space="0" w:sz="0" w:color="auto" w:val="none"/>
      <w:shd w:fill="FFFFCC" w:color="auto" w:val="clear"/>
      <w:lang w:val="hr-HR"/>
    </w:rPr>
  </w:style>
  <w:style w:customStyle="true" w:styleId="PozadinaSvijetloCrvena" w:type="character">
    <w:name w:val="Pozadina_SvijetloCrvena"/>
    <w:basedOn w:val="eSPISCCParagraphDefaultFont"/>
    <w:rsid w:val="005704D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704D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5704D1"/>
    <w:rPr>
      <w:color w:val="808080"/>
      <w:bdr w:color="auto" w:space="0" w:sz="0" w:val="none"/>
      <w:shd w:color="auto" w:fill="auto" w:val="clear"/>
    </w:rPr>
  </w:style>
  <w:style w:customStyle="1" w:styleId="eSPISCCParagraphDefaultFont" w:type="character">
    <w:name w:val="eSPIS_CC_Paragraph Default Font"/>
    <w:basedOn w:val="Zadanifontodlomka"/>
    <w:rsid w:val="005704D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704D1"/>
    <w:rPr>
      <w:b/>
      <w:bdr w:color="auto" w:space="0" w:sz="0" w:val="none"/>
      <w:shd w:color="auto" w:fill="FFFFCC" w:val="clear"/>
      <w:lang w:val="hr-HR"/>
    </w:rPr>
  </w:style>
  <w:style w:customStyle="1" w:styleId="PozadinaSvijetloCrvena" w:type="character">
    <w:name w:val="Pozadina_SvijetloCrvena"/>
    <w:basedOn w:val="eSPISCCParagraphDefaultFont"/>
    <w:rsid w:val="005704D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704D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1022</izvorni_sadrzaj>
    <derivirana_varijabla naziv="DomainObject.Predmet.Broj_1">1022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St-1022/2016</izvorni_sadrzaj>
    <derivirana_varijabla naziv="DomainObject.Predmet.OznakaBroj_1">St-1022/2016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PRIMORJE METALI d.o.o.</izvorni_sadrzaj>
    <derivirana_varijabla naziv="DomainObject.Predmet.ProtustrankaFormated_1">  PRIMORJE METALI d.o.o.</derivirana_varijabla>
  </DomainObject.Predmet.ProtustrankaFormated>
  <DomainObject.Predmet.ProtustrankaFormatedOIB>
    <izvorni_sadrzaj>  PRIMORJE METALI d.o.o., OIB 98584234009</izvorni_sadrzaj>
    <derivirana_varijabla naziv="DomainObject.Predmet.ProtustrankaFormatedOIB_1">  PRIMORJE METALI d.o.o., OIB 98584234009</derivirana_varijabla>
  </DomainObject.Predmet.ProtustrankaFormatedOIB>
  <DomainObject.Predmet.ProtustrankaFormatedWithAdress>
    <izvorni_sadrzaj> PRIMORJE METALI d.o.o., Kudej 6, 51000 Rijeka</izvorni_sadrzaj>
    <derivirana_varijabla naziv="DomainObject.Predmet.ProtustrankaFormatedWithAdress_1"> PRIMORJE METALI d.o.o., Kudej 6, 51000 Rijeka</derivirana_varijabla>
  </DomainObject.Predmet.ProtustrankaFormatedWithAdress>
  <DomainObject.Predmet.ProtustrankaFormatedWithAdressOIB>
    <izvorni_sadrzaj> PRIMORJE METALI d.o.o., OIB 98584234009, Kudej 6, 51000 Rijeka</izvorni_sadrzaj>
    <derivirana_varijabla naziv="DomainObject.Predmet.ProtustrankaFormatedWithAdressOIB_1"> PRIMORJE METALI d.o.o., OIB 98584234009, Kudej 6, 51000 Rijeka</derivirana_varijabla>
  </DomainObject.Predmet.ProtustrankaFormatedWithAdressOIB>
  <DomainObject.Predmet.ProtustrankaWithAdress>
    <izvorni_sadrzaj>PRIMORJE METALI d.o.o. Kudej 6, 51000 Rijeka</izvorni_sadrzaj>
    <derivirana_varijabla naziv="DomainObject.Predmet.ProtustrankaWithAdress_1">PRIMORJE METALI d.o.o. Kudej 6, 51000 Rijeka</derivirana_varijabla>
  </DomainObject.Predmet.ProtustrankaWithAdress>
  <DomainObject.Predmet.ProtustrankaWithAdressOIB>
    <izvorni_sadrzaj>PRIMORJE METALI d.o.o., OIB 98584234009, Kudej 6, 51000 Rijeka</izvorni_sadrzaj>
    <derivirana_varijabla naziv="DomainObject.Predmet.ProtustrankaWithAdressOIB_1">PRIMORJE METALI d.o.o., OIB 98584234009, Kudej 6, 51000 Rijeka</derivirana_varijabla>
  </DomainObject.Predmet.ProtustrankaWithAdressOIB>
  <DomainObject.Predmet.ProtustrankaNazivFormated>
    <izvorni_sadrzaj>PRIMORJE METALI d.o.o.</izvorni_sadrzaj>
    <derivirana_varijabla naziv="DomainObject.Predmet.ProtustrankaNazivFormated_1">PRIMORJE METALI d.o.o.</derivirana_varijabla>
  </DomainObject.Predmet.ProtustrankaNazivFormated>
  <DomainObject.Predmet.ProtustrankaNazivFormatedOIB>
    <izvorni_sadrzaj>PRIMORJE METALI d.o.o., OIB 98584234009</izvorni_sadrzaj>
    <derivirana_varijabla naziv="DomainObject.Predmet.ProtustrankaNazivFormatedOIB_1">PRIMORJE METALI d.o.o., OIB 98584234009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 GORDAN BLAGOJEVIĆ</izvorni_sadrzaj>
    <derivirana_varijabla naziv="DomainObject.Predmet.StrankaFormated_1">  FINA  Rijeka; GORDAN BLAGOJEVIĆ</derivirana_varijabla>
  </DomainObject.Predmet.StrankaFormated>
  <DomainObject.Predmet.StrankaFormatedOIB>
    <izvorni_sadrzaj>  FINA  Rijeka, OIB 85821130368; GORDAN BLAGOJEVIĆ</izvorni_sadrzaj>
    <derivirana_varijabla naziv="DomainObject.Predmet.StrankaFormatedOIB_1">  FINA  Rijeka, OIB 85821130368; GORDAN BLAGOJEVIĆ</derivirana_varijabla>
  </DomainObject.Predmet.StrankaFormatedOIB>
  <DomainObject.Predmet.StrankaFormatedWithAdress>
    <izvorni_sadrzaj> FINA  Rijeka, Frana Kurelca 8, 51000 Rijeka; GORDAN BLAGOJEVIĆ</izvorni_sadrzaj>
    <derivirana_varijabla naziv="DomainObject.Predmet.StrankaFormatedWithAdress_1"> FINA  Rijeka, Frana Kurelca 8, 51000 Rijeka; GORDAN BLAGOJEVIĆ</derivirana_varijabla>
  </DomainObject.Predmet.StrankaFormatedWithAdress>
  <DomainObject.Predmet.StrankaFormatedWithAdressOIB>
    <izvorni_sadrzaj> FINA  Rijeka, OIB 85821130368, Frana Kurelca 8, 51000 Rijeka; GORDAN BLAGOJEVIĆ</izvorni_sadrzaj>
    <derivirana_varijabla naziv="DomainObject.Predmet.StrankaFormatedWithAdressOIB_1"> FINA  Rijeka, OIB 85821130368, Frana Kurelca 8, 51000 Rijeka; GORDAN BLAGOJEVIĆ</derivirana_varijabla>
  </DomainObject.Predmet.StrankaFormatedWithAdressOIB>
  <DomainObject.Predmet.StrankaWithAdress>
    <izvorni_sadrzaj>FINA  Rijeka Frana Kurelca 8,51000 Rijeka,GORDAN BLAGOJEVIĆ </izvorni_sadrzaj>
    <derivirana_varijabla naziv="DomainObject.Predmet.StrankaWithAdress_1">FINA  Rijeka Frana Kurelca 8,51000 Rijeka,GORDAN BLAGOJEVIĆ </derivirana_varijabla>
  </DomainObject.Predmet.StrankaWithAdress>
  <DomainObject.Predmet.StrankaWithAdressOIB>
    <izvorni_sadrzaj>FINA  Rijeka, OIB 85821130368, Frana Kurelca 8,51000 Rijeka,GORDAN BLAGOJEVIĆ</izvorni_sadrzaj>
    <derivirana_varijabla naziv="DomainObject.Predmet.StrankaWithAdressOIB_1">FINA  Rijeka, OIB 85821130368, Frana Kurelca 8,51000 Rijeka,GORDAN BLAGOJEVIĆ</derivirana_varijabla>
  </DomainObject.Predmet.StrankaWithAdressOIB>
  <DomainObject.Predmet.StrankaNazivFormated>
    <izvorni_sadrzaj>FINA  Rijeka,GORDAN BLAGOJEVIĆ</izvorni_sadrzaj>
    <derivirana_varijabla naziv="DomainObject.Predmet.StrankaNazivFormated_1">FINA  Rijeka,GORDAN BLAGOJEVIĆ</derivirana_varijabla>
  </DomainObject.Predmet.StrankaNazivFormated>
  <DomainObject.Predmet.StrankaNazivFormatedOIB>
    <izvorni_sadrzaj>FINA  Rijeka, OIB 85821130368,GORDAN BLAGOJEVIĆ</izvorni_sadrzaj>
    <derivirana_varijabla naziv="DomainObject.Predmet.StrankaNazivFormatedOIB_1">FINA  Rijeka, OIB 85821130368,GORDAN BLAGOJEVIĆ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tem>GORDAN BLAGOJEVIĆ</item>
    </izvorni_sadrzaj>
    <derivirana_varijabla naziv="DomainObject.Predmet.StrankaListFormated_1">
      <item>FINA  Rijeka</item>
      <item>GORDAN BLAGOJEVIĆ</item>
    </derivirana_varijabla>
  </DomainObject.Predmet.StrankaListFormated>
  <DomainObject.Predmet.StrankaListFormatedOIB>
    <izvorni_sadrzaj>
      <item>FINA  Rijeka, OIB 85821130368</item>
      <item>GORDAN BLAGOJEVIĆ</item>
    </izvorni_sadrzaj>
    <derivirana_varijabla naziv="DomainObject.Predmet.StrankaListFormatedOIB_1">
      <item>FINA  Rijeka, OIB 85821130368</item>
      <item>GORDAN BLAGOJEVIĆ</item>
    </derivirana_varijabla>
  </DomainObject.Predmet.StrankaListFormatedOIB>
  <DomainObject.Predmet.StrankaListFormatedWithAdress>
    <izvorni_sadrzaj>
      <item>FINA  Rijeka, Frana Kurelca 8, 51000 Rijeka</item>
      <item>GORDAN BLAGOJEVIĆ</item>
    </izvorni_sadrzaj>
    <derivirana_varijabla naziv="DomainObject.Predmet.StrankaListFormatedWithAdress_1">
      <item>FINA  Rijeka, Frana Kurelca 8, 51000 Rijeka</item>
      <item>GORDAN BLAGOJEVIĆ</item>
    </derivirana_varijabla>
  </DomainObject.Predmet.StrankaListFormatedWithAdress>
  <DomainObject.Predmet.StrankaListFormatedWithAdressOIB>
    <izvorni_sadrzaj>
      <item>FINA  Rijeka, OIB 85821130368, Frana Kurelca 8, 51000 Rijeka</item>
      <item>GORDAN BLAGOJEVIĆ</item>
    </izvorni_sadrzaj>
    <derivirana_varijabla naziv="DomainObject.Predmet.StrankaListFormatedWithAdressOIB_1">
      <item>FINA  Rijeka, OIB 85821130368, Frana Kurelca 8, 51000 Rijeka</item>
      <item>GORDAN BLAGOJEVIĆ</item>
    </derivirana_varijabla>
  </DomainObject.Predmet.StrankaListFormatedWithAdressOIB>
  <DomainObject.Predmet.StrankaListNazivFormated>
    <izvorni_sadrzaj>
      <item>FINA  Rijeka</item>
      <item>GORDAN BLAGOJEVIĆ</item>
    </izvorni_sadrzaj>
    <derivirana_varijabla naziv="DomainObject.Predmet.StrankaListNazivFormated_1">
      <item>FINA  Rijeka</item>
      <item>GORDAN BLAGOJEVIĆ</item>
    </derivirana_varijabla>
  </DomainObject.Predmet.StrankaListNazivFormated>
  <DomainObject.Predmet.StrankaListNazivFormatedOIB>
    <izvorni_sadrzaj>
      <item>FINA  Rijeka, OIB 85821130368</item>
      <item>GORDAN BLAGOJEVIĆ</item>
    </izvorni_sadrzaj>
    <derivirana_varijabla naziv="DomainObject.Predmet.StrankaListNazivFormatedOIB_1">
      <item>FINA  Rijeka, OIB 85821130368</item>
      <item>GORDAN BLAGOJEVIĆ</item>
    </derivirana_varijabla>
  </DomainObject.Predmet.StrankaListNazivFormatedOIB>
  <DomainObject.Predmet.ProtuStrankaListFormated>
    <izvorni_sadrzaj>
      <item>PRIMORJE METALI d.o.o.</item>
    </izvorni_sadrzaj>
    <derivirana_varijabla naziv="DomainObject.Predmet.ProtuStrankaListFormated_1">
      <item>PRIMORJE METALI d.o.o.</item>
    </derivirana_varijabla>
  </DomainObject.Predmet.ProtuStrankaListFormated>
  <DomainObject.Predmet.ProtuStrankaListFormatedOIB>
    <izvorni_sadrzaj>
      <item>PRIMORJE METALI d.o.o., OIB 98584234009</item>
    </izvorni_sadrzaj>
    <derivirana_varijabla naziv="DomainObject.Predmet.ProtuStrankaListFormatedOIB_1">
      <item>PRIMORJE METALI d.o.o., OIB 98584234009</item>
    </derivirana_varijabla>
  </DomainObject.Predmet.ProtuStrankaListFormatedOIB>
  <DomainObject.Predmet.ProtuStrankaListFormatedWithAdress>
    <izvorni_sadrzaj>
      <item>PRIMORJE METALI d.o.o., Kudej 6, 51000 Rijeka</item>
    </izvorni_sadrzaj>
    <derivirana_varijabla naziv="DomainObject.Predmet.ProtuStrankaListFormatedWithAdress_1">
      <item>PRIMORJE METALI d.o.o., Kudej 6, 51000 Rijeka</item>
    </derivirana_varijabla>
  </DomainObject.Predmet.ProtuStrankaListFormatedWithAdress>
  <DomainObject.Predmet.ProtuStrankaListFormatedWithAdressOIB>
    <izvorni_sadrzaj>
      <item>PRIMORJE METALI d.o.o., OIB 98584234009, Kudej 6, 51000 Rijeka</item>
    </izvorni_sadrzaj>
    <derivirana_varijabla naziv="DomainObject.Predmet.ProtuStrankaListFormatedWithAdressOIB_1">
      <item>PRIMORJE METALI d.o.o., OIB 98584234009, Kudej 6, 51000 Rijeka</item>
    </derivirana_varijabla>
  </DomainObject.Predmet.ProtuStrankaListFormatedWithAdressOIB>
  <DomainObject.Predmet.ProtuStrankaListNazivFormated>
    <izvorni_sadrzaj>
      <item>PRIMORJE METALI d.o.o.</item>
    </izvorni_sadrzaj>
    <derivirana_varijabla naziv="DomainObject.Predmet.ProtuStrankaListNazivFormated_1">
      <item>PRIMORJE METALI d.o.o.</item>
    </derivirana_varijabla>
  </DomainObject.Predmet.ProtuStrankaListNazivFormated>
  <DomainObject.Predmet.ProtuStrankaListNazivFormatedOIB>
    <izvorni_sadrzaj>
      <item>PRIMORJE METALI d.o.o., OIB 98584234009</item>
    </izvorni_sadrzaj>
    <derivirana_varijabla naziv="DomainObject.Predmet.ProtuStrankaListNazivFormatedOIB_1">
      <item>PRIMORJE METALI d.o.o., OIB 98584234009</item>
    </derivirana_varijabla>
  </DomainObject.Predmet.ProtuStrankaListNazivFormatedOIB>
  <DomainObject.Predmet.OstaliListFormated>
    <izvorni_sadrzaj>
      <item>Mirsad Ramić</item>
    </izvorni_sadrzaj>
    <derivirana_varijabla naziv="DomainObject.Predmet.OstaliListFormated_1">
      <item>Mirsad Ramić</item>
    </derivirana_varijabla>
  </DomainObject.Predmet.OstaliListFormated>
  <DomainObject.Predmet.OstaliListFormatedOIB>
    <izvorni_sadrzaj>
      <item>Mirsad Ramić, OIB 68465676474</item>
    </izvorni_sadrzaj>
    <derivirana_varijabla naziv="DomainObject.Predmet.OstaliListFormatedOIB_1">
      <item>Mirsad Ramić, OIB 68465676474</item>
    </derivirana_varijabla>
  </DomainObject.Predmet.OstaliListFormatedOIB>
  <DomainObject.Predmet.OstaliListFormatedWithAdress>
    <izvorni_sadrzaj>
      <item>Mirsad Ramić, Braće Pavlinića 51, 51000 Rijeka</item>
    </izvorni_sadrzaj>
    <derivirana_varijabla naziv="DomainObject.Predmet.OstaliListFormatedWithAdress_1">
      <item>Mirsad Ramić, Braće Pavlinića 51, 51000 Rijeka</item>
    </derivirana_varijabla>
  </DomainObject.Predmet.OstaliListFormatedWithAdress>
  <DomainObject.Predmet.OstaliListFormatedWithAdressOIB>
    <izvorni_sadrzaj>
      <item>Mirsad Ramić, OIB 68465676474, Braće Pavlinića 51, 51000 Rijeka</item>
    </izvorni_sadrzaj>
    <derivirana_varijabla naziv="DomainObject.Predmet.OstaliListFormatedWithAdressOIB_1">
      <item>Mirsad Ramić, OIB 68465676474, Braće Pavlinića 51, 51000 Rijeka</item>
    </derivirana_varijabla>
  </DomainObject.Predmet.OstaliListFormatedWithAdressOIB>
  <DomainObject.Predmet.OstaliListNazivFormated>
    <izvorni_sadrzaj>
      <item>Mirsad Ramić</item>
    </izvorni_sadrzaj>
    <derivirana_varijabla naziv="DomainObject.Predmet.OstaliListNazivFormated_1">
      <item>Mirsad Ramić</item>
    </derivirana_varijabla>
  </DomainObject.Predmet.OstaliListNazivFormated>
  <DomainObject.Predmet.OstaliListNazivFormatedOIB>
    <izvorni_sadrzaj>
      <item>Mirsad Ramić, OIB 68465676474</item>
    </izvorni_sadrzaj>
    <derivirana_varijabla naziv="DomainObject.Predmet.OstaliListNazivFormatedOIB_1">
      <item>Mirsad Ramić, OIB 68465676474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FINA  Rijeka i dr.</izvorni_sadrzaj>
    <derivirana_varijabla naziv="DomainObject.Predmet.StrankaIDrugi_1">FINA  Rijeka i dr.</derivirana_varijabla>
  </DomainObject.Predmet.StrankaIDrugi>
  <DomainObject.Predmet.ProtustrankaIDrugi>
    <izvorni_sadrzaj>PRIMORJE METALI d.o.o.</izvorni_sadrzaj>
    <derivirana_varijabla naziv="DomainObject.Predmet.ProtustrankaIDrugi_1">PRIMORJE METALI d.o.o.</derivirana_varijabla>
  </DomainObject.Predmet.ProtustrankaIDrugi>
  <DomainObject.Predmet.StrankaIDrugiAdressOIB>
    <izvorni_sadrzaj>FINA  Rijeka, OIB 85821130368, Frana Kurelca 8, 51000 Rijeka i dr.</izvorni_sadrzaj>
    <derivirana_varijabla naziv="DomainObject.Predmet.StrankaIDrugiAdressOIB_1">FINA  Rijeka, OIB 85821130368, Frana Kurelca 8, 51000 Rijeka i dr.</derivirana_varijabla>
  </DomainObject.Predmet.StrankaIDrugiAdressOIB>
  <DomainObject.Predmet.ProtustrankaIDrugiAdressOIB>
    <izvorni_sadrzaj>PRIMORJE METALI d.o.o., OIB 98584234009, Kudej 6, 51000 Rijeka</izvorni_sadrzaj>
    <derivirana_varijabla naziv="DomainObject.Predmet.ProtustrankaIDrugiAdressOIB_1">PRIMORJE METALI d.o.o., OIB 98584234009, Kudej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PRIMORJE METALI d.o.o.</item>
      <item>Mirsad Ramić</item>
      <item>GORDAN BLAGOJEVIĆ</item>
    </izvorni_sadrzaj>
    <derivirana_varijabla naziv="DomainObject.Predmet.SudioniciListNaziv_1">
      <item>FINA  Rijeka</item>
      <item>PRIMORJE METALI d.o.o.</item>
      <item>Mirsad Ramić</item>
      <item>GORDAN BLAGOJEVIĆ</item>
    </derivirana_varijabla>
  </DomainObject.Predmet.SudioniciListNaziv>
  <DomainObject.Predmet.SudioniciListAdressOIB>
    <izvorni_sadrzaj>
      <item>FINA  Rijeka, OIB 85821130368, Frana Kurelca 8,51000 Rijeka</item>
      <item>PRIMORJE METALI d.o.o., OIB 98584234009, Kudej 6,51000 Rijeka</item>
      <item>Mirsad Ramić, OIB 68465676474, Braće Pavlinića 51,51000 Rijeka</item>
      <item>GORDAN BLAGOJEVIĆ</item>
    </izvorni_sadrzaj>
    <derivirana_varijabla naziv="DomainObject.Predmet.SudioniciListAdressOIB_1">
      <item>FINA  Rijeka, OIB 85821130368, Frana Kurelca 8,51000 Rijeka</item>
      <item>PRIMORJE METALI d.o.o., OIB 98584234009, Kudej 6,51000 Rijeka</item>
      <item>Mirsad Ramić, OIB 68465676474, Braće Pavlinića 51,51000 Rijeka</item>
      <item>GORDAN BLAGOJEVIĆ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98584234009</item>
      <item>, OIB 68465676474</item>
      <item>, OIB null</item>
    </izvorni_sadrzaj>
    <derivirana_varijabla naziv="DomainObject.Predmet.SudioniciListNazivOIB_1">
      <item>, OIB 85821130368</item>
      <item>, OIB 98584234009</item>
      <item>, OIB 68465676474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B21D2D-4C9A-4C7B-892B-5C38D3F88A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1219</properties:Words>
  <properties:Characters>6850</properties:Characters>
  <properties:Lines>153</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2017-10-12T08:56:00Z</dcterms:created>
  <dc:creator>dcmelik</dc:creator>
  <cp:lastModifiedBy>Jasna Radulović</cp:lastModifiedBy>
  <cp:lastPrinted>2017-10-11T09:48:00Z</cp:lastPrinted>
  <dcterms:modified xmlns:xsi="http://www.w3.org/2001/XMLSchema-instance" xsi:type="dcterms:W3CDTF">2017-10-12T08:57:00Z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