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2eee" w14:paraId="d9b2eee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EB6DB5">
        <w:rPr>
          <w:b w:val="false"/>
        </w:rPr>
        <w:t>8</w:t>
      </w:r>
      <w:r w:rsidR="002F48C3">
        <w:rPr>
          <w:b w:val="false"/>
        </w:rPr>
        <w:t>36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EB6DB5" w:rsidP="002F5F70" w:rsidR="00EB6DB5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F80A5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</w:t>
      </w:r>
      <w:r w:rsidR="009952F8">
        <w:rPr>
          <w:lang w:val="hr-HR"/>
        </w:rPr>
        <w:t>kraćenog stečajnog postupka nad</w:t>
      </w:r>
      <w:r>
        <w:rPr>
          <w:lang w:val="hr-HR"/>
        </w:rPr>
        <w:t xml:space="preserve"> dužnikom</w:t>
      </w:r>
      <w:r w:rsidR="002F48C3">
        <w:rPr>
          <w:lang w:val="hr-HR"/>
        </w:rPr>
        <w:t xml:space="preserve"> ĆORIĆ j.d.o.o. za ugostiteljstvo,OIB:</w:t>
      </w:r>
      <w:r w:rsidR="002F48C3">
        <w:t xml:space="preserve"> </w:t>
      </w:r>
      <w:r w:rsidR="002F48C3">
        <w:rPr>
          <w:lang w:val="hr-HR"/>
        </w:rPr>
        <w:t>98234613504, Poljička cesta 20 B, Split</w:t>
      </w:r>
      <w:r w:rsidR="00247522">
        <w:rPr>
          <w:lang w:val="hr-HR"/>
        </w:rPr>
        <w:t xml:space="preserve">, </w:t>
      </w:r>
      <w:r w:rsidR="00EB6DB5">
        <w:rPr>
          <w:lang w:val="hr-HR"/>
        </w:rPr>
        <w:t>2</w:t>
      </w:r>
      <w:r w:rsidR="002F48C3">
        <w:rPr>
          <w:lang w:val="hr-HR"/>
        </w:rPr>
        <w:t>2</w:t>
      </w:r>
      <w:r>
        <w:rPr>
          <w:lang w:val="hr-HR"/>
        </w:rPr>
        <w:t>.veljače 2019.</w:t>
      </w:r>
    </w:p>
    <w:p w:rsidRDefault="00EB6DB5" w:rsidP="002F5F70" w:rsidR="00EB6DB5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4B2EF8" w:rsidR="002F5F70" w:rsidRPr="002F48C3">
      <w:pPr>
        <w:pStyle w:val="Bezproreda"/>
        <w:jc w:val="both"/>
      </w:pPr>
      <w:r>
        <w:rPr>
          <w:lang w:val="hr-HR"/>
        </w:rPr>
        <w:t xml:space="preserve">I. </w:t>
      </w:r>
      <w:r>
        <w:rPr>
          <w:lang w:val="hr-HR"/>
        </w:rPr>
        <w:tab/>
      </w:r>
      <w:r w:rsidRPr="002F48C3">
        <w:t>Otvara se skraćeni stečajni postupak nad</w:t>
      </w:r>
      <w:r w:rsidR="006D2A65" w:rsidRPr="002F48C3">
        <w:t xml:space="preserve"> dužnikom</w:t>
      </w:r>
      <w:r w:rsidR="002F48C3" w:rsidRPr="002F48C3">
        <w:t xml:space="preserve"> ĆORIĆ j.d.o.o. za ugostiteljstvo,OIB: 98234613504, Poljička cesta 20 B, Split</w:t>
      </w:r>
      <w:r w:rsidR="00170256" w:rsidRPr="002F48C3">
        <w:t xml:space="preserve">. </w:t>
      </w:r>
      <w:r w:rsidRPr="002F48C3">
        <w:t xml:space="preserve">Skraćeni stečajni postupak je otvoren dana </w:t>
      </w:r>
      <w:r w:rsidR="00EB6DB5" w:rsidRPr="002F48C3">
        <w:t>2</w:t>
      </w:r>
      <w:r w:rsidR="002F48C3" w:rsidRPr="002F48C3">
        <w:t>2</w:t>
      </w:r>
      <w:r w:rsidRPr="002F48C3">
        <w:t xml:space="preserve">. veljače 2019. u </w:t>
      </w:r>
      <w:r w:rsidR="004B2EF8" w:rsidRPr="002F48C3">
        <w:t>1</w:t>
      </w:r>
      <w:r w:rsidR="002F48C3" w:rsidRPr="002F48C3">
        <w:t>0</w:t>
      </w:r>
      <w:r w:rsidRPr="002F48C3">
        <w:t>,</w:t>
      </w:r>
      <w:r w:rsidR="00EB6DB5" w:rsidRPr="002F48C3">
        <w:t>0</w:t>
      </w:r>
      <w:r w:rsidRPr="002F48C3">
        <w:t>0 sati, kada je ovo rješenje objavljeno na mrežnoj stranici e - Oglasna ploča sudova.</w:t>
      </w:r>
    </w:p>
    <w:p w:rsidRDefault="004B2EF8" w:rsidP="004B2EF8" w:rsidR="004B2EF8">
      <w:pPr>
        <w:pStyle w:val="Bezproreda"/>
        <w:jc w:val="both"/>
        <w:rPr>
          <w:lang w:val="hr-HR"/>
        </w:rPr>
      </w:pPr>
    </w:p>
    <w:p w:rsidRDefault="00170256" w:rsidP="00EF4712" w:rsidR="002F48C3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      </w:t>
      </w:r>
      <w:r w:rsidR="002F5F70">
        <w:rPr>
          <w:lang w:val="hr-HR"/>
        </w:rPr>
        <w:t xml:space="preserve">Za stečajnog upravitelja imenuje </w:t>
      </w:r>
      <w:r w:rsidR="004301B3">
        <w:rPr>
          <w:lang w:val="hr-HR"/>
        </w:rPr>
        <w:t xml:space="preserve"> se </w:t>
      </w:r>
      <w:r w:rsidR="00EB6DB5">
        <w:rPr>
          <w:lang w:val="hr-HR"/>
        </w:rPr>
        <w:t xml:space="preserve"> </w:t>
      </w:r>
      <w:r w:rsidR="002F48C3">
        <w:t xml:space="preserve">Mateo Puljić,OIB:24219684702, Vesanovićeva 13,Split. </w:t>
      </w:r>
    </w:p>
    <w:p w:rsidRDefault="00EB6DB5" w:rsidP="002F5F70" w:rsidR="00EB6DB5" w:rsidRPr="00EB6DB5">
      <w:pPr>
        <w:autoSpaceDE w:val="false"/>
        <w:autoSpaceDN w:val="false"/>
        <w:adjustRightInd w:val="false"/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2F48C3">
        <w:rPr>
          <w:lang w:val="hr-HR"/>
        </w:rPr>
        <w:t>ĆORIĆ j.d.o.o. za ugostiteljstvo,OIB:</w:t>
      </w:r>
      <w:r w:rsidR="002F48C3">
        <w:t xml:space="preserve"> </w:t>
      </w:r>
      <w:r w:rsidR="002F48C3">
        <w:rPr>
          <w:lang w:val="hr-HR"/>
        </w:rPr>
        <w:t>98234613504, Poljička cesta 20 B, Split.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EB6DB5">
      <w:pPr>
        <w:pStyle w:val="Bezproreda"/>
        <w:ind w:firstLine="708"/>
        <w:rPr>
          <w:lang w:val="hr-HR"/>
        </w:rPr>
      </w:pPr>
      <w:r>
        <w:t xml:space="preserve">Financijska agencija, Regionalni centar Split podnijela je ovom sudu dana </w:t>
      </w:r>
      <w:r w:rsidR="002F48C3">
        <w:t xml:space="preserve"> 14.studenoga </w:t>
      </w:r>
      <w:r w:rsidR="006D2A65">
        <w:t xml:space="preserve"> </w:t>
      </w:r>
      <w:r>
        <w:t xml:space="preserve">2018 zahtjev za provedbu skraćenog stečajnog postupka nad dužnikom  </w:t>
      </w:r>
      <w:r w:rsidR="002F48C3">
        <w:rPr>
          <w:lang w:val="hr-HR"/>
        </w:rPr>
        <w:t>ĆORIĆ j.d.o.o. za ugostiteljstvo,OIB:</w:t>
      </w:r>
      <w:r w:rsidR="002F48C3">
        <w:t xml:space="preserve"> </w:t>
      </w:r>
      <w:r w:rsidR="002F48C3">
        <w:rPr>
          <w:lang w:val="hr-HR"/>
        </w:rPr>
        <w:t>98234613504, Poljička cesta 20 B, Split.</w:t>
      </w:r>
    </w:p>
    <w:p w:rsidRDefault="002F48C3" w:rsidP="00D77500" w:rsidR="002F48C3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F48C3">
        <w:rPr>
          <w:lang w:val="hr-HR"/>
        </w:rPr>
        <w:t>5.studenoga</w:t>
      </w:r>
      <w:r w:rsidR="00EB6DB5">
        <w:rPr>
          <w:lang w:val="hr-HR"/>
        </w:rPr>
        <w:t xml:space="preserve"> </w:t>
      </w:r>
      <w:r>
        <w:rPr>
          <w:lang w:val="hr-HR"/>
        </w:rPr>
        <w:t xml:space="preserve"> 2018.  u Očevidniku redoslijeda osnova za plaćanje, ima evidentirane neizvršene osnove za plaćanje u neprekinutom razdoblju od 120 dana, u ukupnom iznosu od </w:t>
      </w:r>
      <w:r w:rsidR="002F48C3">
        <w:rPr>
          <w:lang w:val="hr-HR"/>
        </w:rPr>
        <w:t>36.297,53</w:t>
      </w:r>
      <w:r w:rsidR="006D2A65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48C3" w:rsidP="00D77500" w:rsidR="002F48C3">
      <w:pPr>
        <w:pStyle w:val="Bezproreda"/>
        <w:rPr>
          <w:lang w:val="hr-HR"/>
        </w:rPr>
      </w:pPr>
    </w:p>
    <w:p w:rsidRDefault="002F5F70" w:rsidP="006D2A65" w:rsidR="009952F8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</w:p>
    <w:p w:rsidRDefault="002F48C3" w:rsidP="006D2A65" w:rsidR="002F48C3">
      <w:pPr>
        <w:pStyle w:val="Bezproreda"/>
        <w:ind w:firstLine="708"/>
        <w:rPr>
          <w:lang w:val="hr-HR"/>
        </w:rPr>
      </w:pPr>
    </w:p>
    <w:p w:rsidRDefault="002F48C3" w:rsidP="006D2A65" w:rsidR="002F48C3">
      <w:pPr>
        <w:pStyle w:val="Bezproreda"/>
        <w:ind w:firstLine="708"/>
        <w:rPr>
          <w:lang w:val="hr-HR"/>
        </w:rPr>
      </w:pPr>
    </w:p>
    <w:p w:rsidRDefault="002F48C3" w:rsidP="006D2A65" w:rsidR="002F48C3">
      <w:pPr>
        <w:pStyle w:val="Bezproreda"/>
        <w:ind w:firstLine="708"/>
        <w:rPr>
          <w:lang w:val="hr-HR"/>
        </w:rPr>
      </w:pPr>
    </w:p>
    <w:p w:rsidRDefault="00D77500" w:rsidP="006D2A65" w:rsidR="00D77500" w:rsidRPr="006D2A65">
      <w:pPr>
        <w:pStyle w:val="Bezproreda"/>
        <w:ind w:firstLine="708"/>
        <w:rPr>
          <w:lang w:val="hr-HR"/>
        </w:rPr>
      </w:pPr>
    </w:p>
    <w:p w:rsidRDefault="002F5F70" w:rsidP="006D2A65" w:rsidR="00D77500">
      <w:pPr>
        <w:pStyle w:val="Bezproreda"/>
        <w:ind w:left="3540"/>
      </w:pPr>
      <w:r>
        <w:t xml:space="preserve">  </w:t>
      </w:r>
      <w:r w:rsidR="006D2A65">
        <w:t xml:space="preserve">             2</w:t>
      </w:r>
      <w:r w:rsidR="006D2A65">
        <w:tab/>
      </w:r>
      <w:r w:rsidR="006D2A65">
        <w:tab/>
      </w:r>
      <w:r>
        <w:t>Poslovni broj:1St-</w:t>
      </w:r>
      <w:r w:rsidR="00EB6DB5">
        <w:t>8</w:t>
      </w:r>
      <w:r w:rsidR="002F48C3">
        <w:t>36</w:t>
      </w:r>
      <w:r>
        <w:t>/2018-5</w:t>
      </w:r>
    </w:p>
    <w:p w:rsidRDefault="006D2A65" w:rsidP="006D2A65" w:rsidR="006D2A65" w:rsidRPr="006D2A65">
      <w:pPr>
        <w:pStyle w:val="Bezproreda"/>
        <w:ind w:left="3540"/>
      </w:pPr>
    </w:p>
    <w:p w:rsidRDefault="002F48C3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21. studenoga </w:t>
      </w:r>
      <w:r w:rsidR="002F5F70">
        <w:rPr>
          <w:lang w:val="hr-HR"/>
        </w:rPr>
        <w:t xml:space="preserve"> 2018 na mrežnoj stranici e-Oglasna ploča s</w:t>
      </w:r>
      <w:r w:rsidR="0078501D">
        <w:rPr>
          <w:lang w:val="hr-HR"/>
        </w:rPr>
        <w:t xml:space="preserve">udova objavio oglas s podacima </w:t>
      </w:r>
      <w:r w:rsidR="002F5F70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2F48C3">
        <w:rPr>
          <w:lang w:val="hr-HR"/>
        </w:rPr>
        <w:t xml:space="preserve"> </w:t>
      </w:r>
      <w:r w:rsidR="00EB6DB5">
        <w:rPr>
          <w:lang w:val="hr-HR"/>
        </w:rPr>
        <w:t>2</w:t>
      </w:r>
      <w:r w:rsidR="002F48C3">
        <w:rPr>
          <w:lang w:val="hr-HR"/>
        </w:rPr>
        <w:t>2</w:t>
      </w:r>
      <w:r>
        <w:rPr>
          <w:lang w:val="hr-HR"/>
        </w:rPr>
        <w:t>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80A5E" w:rsidP="003A7A5B" w:rsidR="002F48C3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BE6C74">
        <w:rPr>
          <w:lang w:val="hr-HR"/>
        </w:rPr>
        <w:t xml:space="preserve">      Velimir Vuković</w:t>
      </w:r>
      <w:r w:rsidR="004B2EF8">
        <w:rPr>
          <w:lang w:val="hr-HR"/>
        </w:rPr>
        <w:t xml:space="preserve"> </w:t>
      </w:r>
      <w:r w:rsidR="002F48C3">
        <w:t>v.r.</w:t>
      </w:r>
    </w:p>
    <w:p w:rsidRDefault="002F48C3" w:rsidP="002F48C3" w:rsidR="00EB6DB5">
      <w:pPr>
        <w:ind w:firstLine="708" w:left="4248"/>
        <w:jc w:val="both"/>
      </w:pPr>
      <w:r>
        <w:t>Za točnost otpravka – ovlašteni službenik</w:t>
      </w:r>
    </w:p>
    <w:p w:rsidRDefault="002F48C3" w:rsidP="002F48C3" w:rsidR="002F48C3">
      <w:pPr>
        <w:ind w:firstLine="708" w:left="4248"/>
        <w:jc w:val="both"/>
      </w:pPr>
    </w:p>
    <w:p w:rsidRDefault="002F48C3" w:rsidP="002F48C3" w:rsidR="002F48C3" w:rsidRPr="002F48C3">
      <w:pPr>
        <w:ind w:firstLine="708" w:left="4248"/>
        <w:jc w:val="both"/>
      </w:pPr>
      <w:r>
        <w:tab/>
      </w:r>
      <w:r>
        <w:tab/>
        <w:t>Marija Elez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sectPr w:rsidSect="00EB6DB5" w:rsidR="002F5F70">
      <w:pgSz w:h="16838" w:w="11906"/>
      <w:pgMar w:gutter="0" w:footer="708" w:header="708" w:left="1417" w:bottom="56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70256"/>
    <w:rsid w:val="00186451"/>
    <w:rsid w:val="001B56D0"/>
    <w:rsid w:val="001D0C4C"/>
    <w:rsid w:val="001E1B30"/>
    <w:rsid w:val="00202891"/>
    <w:rsid w:val="00204170"/>
    <w:rsid w:val="0022499F"/>
    <w:rsid w:val="00247522"/>
    <w:rsid w:val="00254BDD"/>
    <w:rsid w:val="00255806"/>
    <w:rsid w:val="002854BB"/>
    <w:rsid w:val="002C36F1"/>
    <w:rsid w:val="002D0542"/>
    <w:rsid w:val="002D2D01"/>
    <w:rsid w:val="002F48C3"/>
    <w:rsid w:val="002F5F70"/>
    <w:rsid w:val="00320FE7"/>
    <w:rsid w:val="00322DE3"/>
    <w:rsid w:val="003533D2"/>
    <w:rsid w:val="003A4819"/>
    <w:rsid w:val="003F301B"/>
    <w:rsid w:val="00407DC1"/>
    <w:rsid w:val="004301B3"/>
    <w:rsid w:val="00435F9B"/>
    <w:rsid w:val="00440A7C"/>
    <w:rsid w:val="00442272"/>
    <w:rsid w:val="00454D6B"/>
    <w:rsid w:val="004B2EF8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766AB"/>
    <w:rsid w:val="00784AAA"/>
    <w:rsid w:val="0078501D"/>
    <w:rsid w:val="007B3A11"/>
    <w:rsid w:val="007D2B6B"/>
    <w:rsid w:val="007F1F5F"/>
    <w:rsid w:val="00864464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952F8"/>
    <w:rsid w:val="009B5A24"/>
    <w:rsid w:val="00A05026"/>
    <w:rsid w:val="00A15D89"/>
    <w:rsid w:val="00A86D22"/>
    <w:rsid w:val="00AB6E49"/>
    <w:rsid w:val="00AC09D9"/>
    <w:rsid w:val="00B01348"/>
    <w:rsid w:val="00B15AAC"/>
    <w:rsid w:val="00B21CDE"/>
    <w:rsid w:val="00B40090"/>
    <w:rsid w:val="00B50ABF"/>
    <w:rsid w:val="00B603FD"/>
    <w:rsid w:val="00B72C27"/>
    <w:rsid w:val="00B874FD"/>
    <w:rsid w:val="00BE6C74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0593"/>
    <w:rsid w:val="00DE53A8"/>
    <w:rsid w:val="00E2003C"/>
    <w:rsid w:val="00E52CC2"/>
    <w:rsid w:val="00E72187"/>
    <w:rsid w:val="00E747BA"/>
    <w:rsid w:val="00E87843"/>
    <w:rsid w:val="00E9030A"/>
    <w:rsid w:val="00EA1A23"/>
    <w:rsid w:val="00EB0A0D"/>
    <w:rsid w:val="00EB6DB5"/>
    <w:rsid w:val="00ED39E8"/>
    <w:rsid w:val="00EF5686"/>
    <w:rsid w:val="00F00B5C"/>
    <w:rsid w:val="00F31196"/>
    <w:rsid w:val="00F80A5E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21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C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21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C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83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398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5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St-836/2018-5</izvorni_sadrzaj>
    <derivirana_varijabla naziv="DomainObject.Oznaka_1">St-836/2018-5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St-836/2018</izvorni_sadrzaj>
    <derivirana_varijabla naziv="DomainObject.Predmet.OznakaBroj_1">St-836/2018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ĆORIĆ j.d.o.o. za ugostiteljstvo</izvorni_sadrzaj>
    <derivirana_varijabla naziv="DomainObject.Predmet.ProtustrankaFormated_1">  ĆORIĆ j.d.o.o. za ugostiteljstvo</derivirana_varijabla>
  </DomainObject.Predmet.ProtustrankaFormated>
  <DomainObject.Predmet.ProtustrankaFormatedOIB>
    <izvorni_sadrzaj>  ĆORIĆ j.d.o.o. za ugostiteljstvo, OIB 98234613504</izvorni_sadrzaj>
    <derivirana_varijabla naziv="DomainObject.Predmet.ProtustrankaFormatedOIB_1">  ĆORIĆ j.d.o.o. za ugostiteljstvo, OIB 98234613504</derivirana_varijabla>
  </DomainObject.Predmet.ProtustrankaFormatedOIB>
  <DomainObject.Predmet.ProtustrankaFormatedWithAdress>
    <izvorni_sadrzaj> ĆORIĆ j.d.o.o. za ugostiteljstvo, Poljička cesta 20/B, 21000 Split</izvorni_sadrzaj>
    <derivirana_varijabla naziv="DomainObject.Predmet.ProtustrankaFormatedWithAdress_1"> ĆORIĆ j.d.o.o. za ugostiteljstvo, Poljička cesta 20/B, 21000 Split</derivirana_varijabla>
  </DomainObject.Predmet.ProtustrankaFormatedWithAdress>
  <DomainObject.Predmet.ProtustrankaFormatedWithAdressOIB>
    <izvorni_sadrzaj> ĆORIĆ j.d.o.o. za ugostiteljstvo, OIB 98234613504, Poljička cesta 20/B, 21000 Split</izvorni_sadrzaj>
    <derivirana_varijabla naziv="DomainObject.Predmet.ProtustrankaFormatedWithAdressOIB_1"> ĆORIĆ j.d.o.o. za ugostiteljstvo, OIB 98234613504, Poljička cesta 20/B, 21000 Split</derivirana_varijabla>
  </DomainObject.Predmet.ProtustrankaFormatedWithAdressOIB>
  <DomainObject.Predmet.ProtustrankaWithAdress>
    <izvorni_sadrzaj>ĆORIĆ j.d.o.o. za ugostiteljstvo Poljička cesta 20/B, 21000 Split</izvorni_sadrzaj>
    <derivirana_varijabla naziv="DomainObject.Predmet.ProtustrankaWithAdress_1">ĆORIĆ j.d.o.o. za ugostiteljstvo Poljička cesta 20/B, 21000 Split</derivirana_varijabla>
  </DomainObject.Predmet.ProtustrankaWithAdress>
  <DomainObject.Predmet.ProtustrankaWithAdressOIB>
    <izvorni_sadrzaj>ĆORIĆ j.d.o.o. za ugostiteljstvo, OIB 98234613504, Poljička cesta 20/B, 21000 Split</izvorni_sadrzaj>
    <derivirana_varijabla naziv="DomainObject.Predmet.ProtustrankaWithAdressOIB_1">ĆORIĆ j.d.o.o. za ugostiteljstvo, OIB 98234613504, Poljička cesta 20/B, 21000 Split</derivirana_varijabla>
  </DomainObject.Predmet.ProtustrankaWithAdressOIB>
  <DomainObject.Predmet.ProtustrankaNazivFormated>
    <izvorni_sadrzaj>ĆORIĆ j.d.o.o. za ugostiteljstvo</izvorni_sadrzaj>
    <derivirana_varijabla naziv="DomainObject.Predmet.ProtustrankaNazivFormated_1">ĆORIĆ j.d.o.o. za ugostiteljstvo</derivirana_varijabla>
  </DomainObject.Predmet.ProtustrankaNazivFormated>
  <DomainObject.Predmet.ProtustrankaNazivFormatedOIB>
    <izvorni_sadrzaj>ĆORIĆ j.d.o.o. za ugostiteljstvo, OIB 98234613504</izvorni_sadrzaj>
    <derivirana_varijabla naziv="DomainObject.Predmet.ProtustrankaNazivFormatedOIB_1">ĆORIĆ j.d.o.o. za ugostiteljstvo, OIB 98234613504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36297.53</izvorni_sadrzaj>
    <derivirana_varijabla naziv="DomainObject.Predmet.TrenutnaVrijednost_1">36297.53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ĆORIĆ j.d.o.o. za ugostiteljstvo</item>
    </izvorni_sadrzaj>
    <derivirana_varijabla naziv="DomainObject.Predmet.ProtuStrankaListFormated_1">
      <item>ĆORIĆ j.d.o.o. za ugostiteljstvo</item>
    </derivirana_varijabla>
  </DomainObject.Predmet.ProtuStrankaListFormated>
  <DomainObject.Predmet.ProtuStrankaListFormatedOIB>
    <izvorni_sadrzaj>
      <item>ĆORIĆ j.d.o.o. za ugostiteljstvo, OIB 98234613504</item>
    </izvorni_sadrzaj>
    <derivirana_varijabla naziv="DomainObject.Predmet.ProtuStrankaListFormatedOIB_1">
      <item>ĆORIĆ j.d.o.o. za ugostiteljstvo, OIB 98234613504</item>
    </derivirana_varijabla>
  </DomainObject.Predmet.ProtuStrankaListFormatedOIB>
  <DomainObject.Predmet.ProtuStrankaListFormatedWithAdress>
    <izvorni_sadrzaj>
      <item>ĆORIĆ j.d.o.o. za ugostiteljstvo, Poljička cesta 20/B, 21000 Split</item>
    </izvorni_sadrzaj>
    <derivirana_varijabla naziv="DomainObject.Predmet.ProtuStrankaListFormatedWithAdress_1">
      <item>ĆORIĆ j.d.o.o. za ugostiteljstvo, Poljička cesta 20/B, 21000 Split</item>
    </derivirana_varijabla>
  </DomainObject.Predmet.ProtuStrankaListFormatedWithAdress>
  <DomainObject.Predmet.ProtuStrankaListFormatedWithAdressOIB>
    <izvorni_sadrzaj>
      <item>ĆORIĆ j.d.o.o. za ugostiteljstvo, OIB 98234613504, Poljička cesta 20/B, 21000 Split</item>
    </izvorni_sadrzaj>
    <derivirana_varijabla naziv="DomainObject.Predmet.ProtuStrankaListFormatedWithAdressOIB_1">
      <item>ĆORIĆ j.d.o.o. za ugostiteljstvo, OIB 98234613504, Poljička cesta 20/B, 21000 Split</item>
    </derivirana_varijabla>
  </DomainObject.Predmet.ProtuStrankaListFormatedWithAdressOIB>
  <DomainObject.Predmet.ProtuStrankaListNazivFormated>
    <izvorni_sadrzaj>
      <item>ĆORIĆ j.d.o.o. za ugostiteljstvo</item>
    </izvorni_sadrzaj>
    <derivirana_varijabla naziv="DomainObject.Predmet.ProtuStrankaListNazivFormated_1">
      <item>ĆORIĆ j.d.o.o. za ugostiteljstvo</item>
    </derivirana_varijabla>
  </DomainObject.Predmet.ProtuStrankaListNazivFormated>
  <DomainObject.Predmet.ProtuStrankaListNazivFormatedOIB>
    <izvorni_sadrzaj>
      <item>ĆORIĆ j.d.o.o. za ugostiteljstvo, OIB 98234613504</item>
    </izvorni_sadrzaj>
    <derivirana_varijabla naziv="DomainObject.Predmet.ProtuStrankaListNazivFormatedOIB_1">
      <item>ĆORIĆ j.d.o.o. za ugostiteljstvo, OIB 98234613504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St-836/2018-5</izvorni_sadrzaj>
    <derivirana_varijabla naziv="DomainObject.PoslovniBrojDokumenta_1">St-836/2018-5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ĆORIĆ j.d.o.o. za ugostiteljstvo</izvorni_sadrzaj>
    <derivirana_varijabla naziv="DomainObject.Predmet.ProtustrankaIDrugi_1">ĆORIĆ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ĆORIĆ j.d.o.o. za ugostiteljstvo, OIB 98234613504, Poljička cesta 20/B, 21000 Split</izvorni_sadrzaj>
    <derivirana_varijabla naziv="DomainObject.Predmet.ProtustrankaIDrugiAdressOIB_1">ĆORIĆ j.d.o.o. za ugostiteljstvo, OIB 98234613504, Poljička cesta 20/B,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ĆORIĆ j.d.o.o. za ugostiteljstvo</item>
      <item>FINANCIJSKA AGENCIJA, RC SPLIT</item>
    </izvorni_sadrzaj>
    <derivirana_varijabla naziv="DomainObject.Predmet.SudioniciListNaziv_1">
      <item>ĆORIĆ j.d.o.o. za ugostiteljstvo</item>
      <item>FINANCIJSKA AGENCIJA, RC SPLIT</item>
    </derivirana_varijabla>
  </DomainObject.Predmet.SudioniciListNaziv>
  <DomainObject.Predmet.SudioniciListAdressOIB>
    <izvorni_sadrzaj>
      <item>ĆORIĆ j.d.o.o. za ugostiteljstvo, OIB 98234613504, Poljička cesta 20/B,21000 Split</item>
      <item>FINANCIJSKA AGENCIJA, RC SPLIT, OIB 85821130368, Mažuranićevo šetalište 24 b,21000 Split</item>
    </izvorni_sadrzaj>
    <derivirana_varijabla naziv="DomainObject.Predmet.SudioniciListAdressOIB_1">
      <item>ĆORIĆ j.d.o.o. za ugostiteljstvo, OIB 98234613504, Poljička cesta 20/B,21000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98234613504</item>
      <item>, OIB 85821130368</item>
    </izvorni_sadrzaj>
    <derivirana_varijabla naziv="DomainObject.Predmet.SudioniciListNazivOIB_1">
      <item>, OIB 98234613504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St-836/2018-3</izvorni_sadrzaj>
    <derivirana_varijabla naziv="DomainObject.PredzadnjaOdlukaIzPredmeta.Oznaka_1">St-836/2018-3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3F0EA-2E8C-4DBC-98A0-BB204F47D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740</properties:Words>
  <properties:Characters>4029</properties:Characters>
  <properties:Lines>101</properties:Lines>
  <properties:Paragraphs>31</properties:Paragraphs>
  <properties:TotalTime>147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Poslovni broj:1St-836/2018-5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2019-02-22T08:35:00Z</cp:lastPrinted>
  <dcterms:modified xmlns:xsi="http://www.w3.org/2001/XMLSchema-instance" xsi:type="dcterms:W3CDTF">2019-02-22T08:36:00Z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St-836/2018-5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