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a68f" w14:paraId="874a68f" w:rsidRDefault="00EC3A73" w:rsidP="00EC3A73" w:rsidR="00EC3A73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EC3A73" w:rsidP="00EC3A73" w:rsidR="00EC3A73">
      <w:pPr>
        <w:pStyle w:val="Bezproreda"/>
      </w:pPr>
      <w:r>
        <w:t>TRGOVAČKI SUD U VARAŽDINU</w:t>
      </w:r>
    </w:p>
    <w:p w:rsidRDefault="00EC3A73" w:rsidP="00EC3A73" w:rsidR="00EC3A73">
      <w:pPr>
        <w:pStyle w:val="Bezproreda"/>
      </w:pPr>
      <w:r>
        <w:t>Braće Radića 2</w:t>
      </w:r>
    </w:p>
    <w:p w:rsidRDefault="00EC3A73" w:rsidP="00EC3A73" w:rsidR="00EC3A73">
      <w:pPr>
        <w:jc w:val="right"/>
      </w:pPr>
      <w:r>
        <w:t>Poslovni broj: 1 St-151/12</w:t>
      </w:r>
      <w:r>
        <w:t>-195</w:t>
      </w:r>
    </w:p>
    <w:p w:rsidRDefault="00EC3A73" w:rsidP="00EC3A73" w:rsidR="00EC3A73">
      <w:pPr>
        <w:jc w:val="right"/>
      </w:pPr>
    </w:p>
    <w:p w:rsidRDefault="00EC3A73" w:rsidP="00EC3A73" w:rsidR="00EC3A73">
      <w:pPr>
        <w:jc w:val="center"/>
      </w:pPr>
      <w:r>
        <w:t xml:space="preserve">O G L A S </w:t>
      </w:r>
    </w:p>
    <w:p w:rsidRDefault="00EC3A73" w:rsidP="00EC3A73" w:rsidR="00EC3A73">
      <w:pPr>
        <w:jc w:val="center"/>
      </w:pPr>
      <w:r>
        <w:t xml:space="preserve">o zaključenju stečajnog postupka nad stečajnim dužnikom </w:t>
      </w:r>
    </w:p>
    <w:p w:rsidRDefault="00EC3A73" w:rsidP="00EC3A73" w:rsidR="00EC3A73">
      <w:pPr>
        <w:rPr>
          <w:b/>
        </w:rPr>
      </w:pPr>
    </w:p>
    <w:p w:rsidRDefault="00EC3A73" w:rsidP="00EC3A73" w:rsidR="00EC3A73">
      <w:pPr>
        <w:ind w:firstLine="720"/>
        <w:jc w:val="both"/>
      </w:pPr>
      <w:r>
        <w:t xml:space="preserve"> I. Rješenjem Trgovačkog suda u Varaždinu poslovnoga broja St-151/12 zaključen je stečajni postupak nad stečajnim dužnikom ELIN d.o.o. u stečaju, Koprivnica, OIB: 88698980766, primjenom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 xml:space="preserve">. 1. Stečajnog zakona (''Narodne novine'' broj 44/96, 29/99, 129/00, 123/03, 82/06, 116/10, 25/12, 133/12, dalje SZ). </w:t>
      </w:r>
    </w:p>
    <w:p w:rsidRDefault="00EC3A73" w:rsidP="00EC3A73" w:rsidR="00EC3A73">
      <w:pPr>
        <w:ind w:firstLine="720"/>
        <w:jc w:val="both"/>
      </w:pPr>
    </w:p>
    <w:p w:rsidRDefault="00EC3A73" w:rsidP="00EC3A73" w:rsidR="00EC3A73">
      <w:pPr>
        <w:ind w:firstLine="720"/>
        <w:jc w:val="both"/>
      </w:pPr>
      <w:r>
        <w:t>II. Ovo rješenje i osnova zaključenja postupka će se objaviti na mrežnoj stranici e-oglasna ploča sudova i dostaviti sudskom registru radi brisanja dužnika iz sudskog registra po pravomoćnosti ovoga rješenja.</w:t>
      </w:r>
    </w:p>
    <w:p w:rsidRDefault="00EC3A73" w:rsidP="00EC3A73" w:rsidR="00EC3A73">
      <w:pPr>
        <w:jc w:val="center"/>
      </w:pPr>
      <w:r>
        <w:t>U Varaždinu 15. rujna 2015.</w:t>
      </w:r>
    </w:p>
    <w:p w:rsidRDefault="00EC3A73" w:rsidP="00EC3A73" w:rsidR="00EC3A73">
      <w:pPr>
        <w:jc w:val="center"/>
      </w:pPr>
    </w:p>
    <w:p w:rsidRDefault="00EC3A73" w:rsidP="00EC3A73" w:rsidR="00EC3A73">
      <w:pPr>
        <w:ind w:firstLine="720" w:left="5760"/>
        <w:jc w:val="both"/>
      </w:pPr>
      <w:r>
        <w:t>SUDAC</w:t>
      </w:r>
    </w:p>
    <w:p w:rsidRDefault="00EC3A73" w:rsidP="00EC3A73" w:rsidR="00EC3A7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Radovan Raduka</w:t>
      </w:r>
    </w:p>
    <w:p w:rsidRDefault="00EC3A73" w:rsidP="00EC3A73" w:rsidR="00EC3A73">
      <w:pPr>
        <w:jc w:val="both"/>
      </w:pPr>
      <w:r>
        <w:t>UPUTA O PRAVNOM LIJEKU:</w:t>
      </w:r>
    </w:p>
    <w:p w:rsidRDefault="00EC3A73" w:rsidP="00EC3A73" w:rsidR="00EC3A73">
      <w:pPr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 u ''Narodnim novinama'', pismeno u tri istovjetna primjerka, putem ovoga suda, Visokom trgovačkom sudu Republike Hrvatske. </w:t>
      </w:r>
    </w:p>
    <w:p w:rsidRDefault="00EC3A73" w:rsidP="00EC3A73" w:rsidR="00EC3A73">
      <w:pPr>
        <w:jc w:val="both"/>
      </w:pPr>
    </w:p>
    <w:p w:rsidRDefault="00EC3A73" w:rsidP="00EC3A73" w:rsidR="00EC3A73">
      <w:pPr>
        <w:ind w:left="360"/>
        <w:jc w:val="both"/>
      </w:pPr>
      <w:r>
        <w:t xml:space="preserve">1. e-oglasna ploča – 8 dana </w:t>
      </w:r>
    </w:p>
    <w:p w:rsidRDefault="00EC3A73" w:rsidP="00EC3A73" w:rsidR="00EC3A73">
      <w:pPr>
        <w:jc w:val="both"/>
      </w:pPr>
    </w:p>
    <w:p w:rsidRDefault="00AE649C" w:rsidP="00FA5B5E" w:rsidR="00AE649C" w:rsidRPr="00B76F3C">
      <w:pPr>
        <w:pStyle w:val="Naslov3"/>
      </w:pPr>
    </w:p>
    <w:p w:rsidRDefault="00EC3A7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A73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95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St-151/2012-195</izvorni_sadrzaj>
    <derivirana_varijabla naziv="DomainObject.Oznaka_1">St-151/2012-195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2012.</izvorni_sadrzaj>
    <derivirana_varijabla naziv="DomainObject.Predmet.DatumOsnivanja_1">20.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 društvo s ograničenom odgovornošću za instalacije i građevinarstvo</izvorni_sadrzaj>
    <derivirana_varijabla naziv="DomainObject.Predmet.ProtustrankaFormated_1">  ELIN društvo s ograničenom odgovornošću za instalacije i građevinarstvo</derivirana_varijabla>
  </DomainObject.Predmet.ProtustrankaFormated>
  <DomainObject.Predmet.ProtustrankaFormatedOIB>
    <izvorni_sadrzaj>  ELIN društvo s ograničenom odgovornošću za instalacije i građevinarstvo, OIB 88698980766</izvorni_sadrzaj>
    <derivirana_varijabla naziv="DomainObject.Predmet.ProtustrankaFormatedOIB_1">  ELIN društvo s ograničenom odgovornošću za instalacije i građevinarstvo, OIB 88698980766</derivirana_varijabla>
  </DomainObject.Predmet.ProtustrankaFormatedOIB>
  <DomainObject.Predmet.ProtustrankaFormatedWithAdress>
    <izvorni_sadrzaj> ELIN društvo s ograničenom odgovornošću za instalacije i građevinarstvo, Zagrebačka ulica 82, Koprivnica</izvorni_sadrzaj>
    <derivirana_varijabla naziv="DomainObject.Predmet.ProtustrankaFormatedWithAdress_1"> ELIN društvo s ograničenom odgovornošću za instalacije i građevinarstvo, Zagrebačka ulica 82, Koprivnica</derivirana_varijabla>
  </DomainObject.Predmet.ProtustrankaFormatedWithAdress>
  <DomainObject.Predmet.ProtustrankaFormatedWithAdressOIB>
    <izvorni_sadrzaj> ELIN društvo s ograničenom odgovornošću za instalacije i građevinarstvo, OIB 88698980766, Zagrebačka ulica 82, Koprivnica</izvorni_sadrzaj>
    <derivirana_varijabla naziv="DomainObject.Predmet.ProtustrankaFormatedWithAdressOIB_1"> ELIN društvo s ograničenom odgovornošću za instalacije i građevinarstvo, OIB 88698980766, Zagrebačka ulica 82, Koprivnica</derivirana_varijabla>
  </DomainObject.Predmet.ProtustrankaFormatedWithAdressOIB>
  <DomainObject.Predmet.ProtustrankaWithAdress>
    <izvorni_sadrzaj>ELIN društvo s ograničenom odgovornošću za instalacije i građevinarstvo Zagrebačka ulica 82, Koprivnica</izvorni_sadrzaj>
    <derivirana_varijabla naziv="DomainObject.Predmet.ProtustrankaWithAdress_1">ELIN društvo s ograničenom odgovornošću za instalacije i građevinarstvo Zagrebačka ulica 82, Koprivnica</derivirana_varijabla>
  </DomainObject.Predmet.ProtustrankaWithAdress>
  <DomainObject.Predmet.ProtustrankaWithAdressOIB>
    <izvorni_sadrzaj>ELIN društvo s ograničenom odgovornošću za instalacije i građevinarstvo, OIB 88698980766, Zagrebačka ulica 82, Koprivnica</izvorni_sadrzaj>
    <derivirana_varijabla naziv="DomainObject.Predmet.ProtustrankaWithAdressOIB_1">ELIN društvo s ograničenom odgovornošću za instalacije i građevinarstvo, OIB 88698980766, Zagrebačka ulica 82, Koprivnica</derivirana_varijabla>
  </DomainObject.Predmet.ProtustrankaWithAdressOIB>
  <DomainObject.Predmet.ProtustrankaNazivFormated>
    <izvorni_sadrzaj>ELIN društvo s ograničenom odgovornošću za instalacije i građevinarstvo</izvorni_sadrzaj>
    <derivirana_varijabla naziv="DomainObject.Predmet.ProtustrankaNazivFormated_1">ELIN društvo s ograničenom odgovornošću za instalacije i građevinarstvo</derivirana_varijabla>
  </DomainObject.Predmet.ProtustrankaNazivFormated>
  <DomainObject.Predmet.ProtustrankaNazivFormatedOIB>
    <izvorni_sadrzaj>ELIN društvo s ograničenom odgovornošću za instalacije i građevinarstvo, OIB 88698980766</izvorni_sadrzaj>
    <derivirana_varijabla naziv="DomainObject.Predmet.ProtustrankaNazivFormatedOIB_1">ELIN društvo s ograničenom odgovornošću za instalacije i građevinarstvo, OIB 88698980766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Helen-marie Kerovec</izvorni_sadrzaj>
    <derivirana_varijabla naziv="DomainObject.Predmet.StrankaFormated_1">  POREZNA UPRAVA PODRUČNI URED KOPRIVNICA zastupanog po punomoćniku ŽUPANIJSKO DRŽAVNO ODVJETNIŠTVO U VARAŽDINU; Helen-marie Kerovec</derivirana_varijabla>
  </DomainObject.Predmet.StrankaFormated>
  <DomainObject.Predmet.StrankaFormatedOIB>
    <izvorni_sadrzaj>  POREZNA UPRAVA PODRUČNI URED KOPRIVNICA zastupanog po punomoćniku ŽUPANIJSKO DRŽAVNO ODVJETNIŠTVO U VARAŽDINU; Helen-marie Kerovec, OIB 97381094594</izvorni_sadrzaj>
    <derivirana_varijabla naziv="DomainObject.Predmet.StrankaFormatedOIB_1">  POREZNA UPRAVA PODRUČNI URED KOPRIVNICA zastupanog po punomoćniku ŽUPANIJSKO DRŽAVNO ODVJETNIŠTVO U VARAŽDINU; Helen-marie Kerovec, OIB 97381094594</derivirana_varijabla>
  </DomainObject.Predmet.StrankaFormatedOIB>
  <DomainObject.Predmet.StrankaFormatedWithAdress>
    <izvorni_sadrzaj> POREZNA UPRAVA PODRUČNI URED KOPRIVNICA, 48000 KOPRIVNICA zastupanog po punomoćniku ŽUPANIJSKO DRŽAVNO ODVJETNIŠTVO U VARAŽDINU; Helen-marie Kerovec, Reberinska 7, 48000 Koprivnica</izvorni_sadrzaj>
    <derivirana_varijabla naziv="DomainObject.Predmet.StrankaFormatedWithAdress_1"> POREZNA UPRAVA PODRUČNI URED KOPRIVNICA, 48000 KOPRIVNICA zastupanog po punomoćniku ŽUPANIJSKO DRŽAVNO ODVJETNIŠTVO U VARAŽDINU; Helen-marie Kerovec, Reberinska 7, 48000 Koprivnica</derivirana_varijabla>
  </DomainObject.Predmet.StrankaFormatedWithAdress>
  <DomainObject.Predmet.StrankaFormatedWithAdressOIB>
    <izvorni_sadrzaj> POREZNA UPRAVA PODRUČNI URED KOPRIVNICA, 48000 KOPRIVNICA zastupanog po punomoćniku ŽUPANIJSKO DRŽAVNO ODVJETNIŠTVO U VARAŽDINU; Helen-marie Kerovec, OIB 97381094594, Reberinska 7, 48000 Koprivnica</izvorni_sadrzaj>
    <derivirana_varijabla naziv="DomainObject.Predmet.StrankaFormatedWithAdressOIB_1"> POREZNA UPRAVA PODRUČNI URED KOPRIVNICA, 48000 KOPRIVNICA zastupanog po punomoćniku ŽUPANIJSKO DRŽAVNO ODVJETNIŠTVO U VARAŽDINU; Helen-marie Kerovec, OIB 97381094594, Reberinska 7, 48000 Koprivnica</derivirana_varijabla>
  </DomainObject.Predmet.StrankaFormatedWithAdressOIB>
  <DomainObject.Predmet.StrankaWithAdress>
    <izvorni_sadrzaj>POREZNA UPRAVA PODRUČNI URED KOPRIVNICA 48000 KOPRIVNICA,Helen-marie Kerovec Reberinska 7,48000 Koprivnica</izvorni_sadrzaj>
    <derivirana_varijabla naziv="DomainObject.Predmet.StrankaWithAdress_1">POREZNA UPRAVA PODRUČNI URED KOPRIVNICA 48000 KOPRIVNICA,Helen-marie Kerovec Reberinska 7,48000 Koprivnica</derivirana_varijabla>
  </DomainObject.Predmet.StrankaWithAdress>
  <DomainObject.Predmet.StrankaWithAdressOIB>
    <izvorni_sadrzaj>POREZNA UPRAVA PODRUČNI URED KOPRIVNICA, 48000 KOPRIVNICA,Helen-marie Kerovec, OIB 97381094594, Reberinska 7,48000 Koprivnica</izvorni_sadrzaj>
    <derivirana_varijabla naziv="DomainObject.Predmet.StrankaWithAdressOIB_1">POREZNA UPRAVA PODRUČNI URED KOPRIVNICA, 48000 KOPRIVNICA,Helen-marie Kerovec, OIB 97381094594, Reberinska 7,48000 Koprivnica</derivirana_varijabla>
  </DomainObject.Predmet.StrankaWithAdressOIB>
  <DomainObject.Predmet.StrankaNazivFormated>
    <izvorni_sadrzaj>POREZNA UPRAVA PODRUČNI URED KOPRIVNICA,Helen-marie Kerovec</izvorni_sadrzaj>
    <derivirana_varijabla naziv="DomainObject.Predmet.StrankaNazivFormated_1">POREZNA UPRAVA PODRUČNI URED KOPRIVNICA,Helen-marie Kerovec</derivirana_varijabla>
  </DomainObject.Predmet.StrankaNazivFormated>
  <DomainObject.Predmet.StrankaNazivFormatedOIB>
    <izvorni_sadrzaj>POREZNA UPRAVA PODRUČNI URED KOPRIVNICA,Helen-marie Kerovec, OIB 97381094594</izvorni_sadrzaj>
    <derivirana_varijabla naziv="DomainObject.Predmet.StrankaNazivFormatedOIB_1">POREZNA UPRAVA PODRUČNI URED KOPRIVNICA,Helen-marie Kerovec, OIB 97381094594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PODRUČNI URED KOPRIVNICA zastupanog po punomoćniku ŽUPANIJSKO DRŽAVNO ODVJETNIŠTVO U VARAŽDINU</item>
      <item>Helen-marie Kerovec</item>
    </izvorni_sadrzaj>
    <derivirana_varijabla naziv="DomainObject.Predmet.StrankaListFormated_1">
      <item>POREZNA UPRAVA PODRUČNI URED KOPRIVNICA zastupanog po punomoćniku ŽUPANIJSKO DRŽAVNO ODVJETNIŠTVO U VARAŽDINU</item>
      <item>Helen-marie Kerovec</item>
    </derivirana_varijabla>
  </DomainObject.Predmet.StrankaListFormated>
  <DomainObject.Predmet.StrankaListFormatedOIB>
    <izvorni_sadrzaj>
      <item>POREZNA UPRAVA PODRUČNI URED KOPRIVNICA zastupanog po punomoćniku ŽUPANIJSKO DRŽAVNO ODVJETNIŠTVO U VARAŽDINU</item>
      <item>Helen-marie Kerovec, OIB 97381094594</item>
    </izvorni_sadrzaj>
    <derivirana_varijabla naziv="DomainObject.Predmet.StrankaListFormatedOIB_1">
      <item>POREZNA UPRAVA PODRUČNI URED KOPRIVNICA zastupanog po punomoćniku ŽUPANIJSKO DRŽAVNO ODVJETNIŠTVO U VARAŽDINU</item>
      <item>Helen-marie Kerovec, OIB 97381094594</item>
    </derivirana_varijabla>
  </DomainObject.Predmet.StrankaListFormatedOIB>
  <DomainObject.Predmet.StrankaListFormatedWithAdress>
    <izvorni_sadrzaj>
      <item>POREZNA UPRAVA PODRUČNI URED KOPRIVNICA, 48000 KOPRIVNICA zastupanog po punomoćniku ŽUPANIJSKO DRŽAVNO ODVJETNIŠTVO U VARAŽDINU</item>
      <item>Helen-marie Kerovec, Reberinska 7, 48000 Koprivnica</item>
    </izvorni_sadrzaj>
    <derivirana_varijabla naziv="DomainObject.Predmet.StrankaListFormatedWithAdress_1">
      <item>POREZNA UPRAVA PODRUČNI URED KOPRIVNICA, 48000 KOPRIVNICA zastupanog po punomoćniku ŽUPANIJSKO DRŽAVNO ODVJETNIŠTVO U VARAŽDINU</item>
      <item>Helen-marie Kerovec, Reberinska 7, 48000 Koprivnica</item>
    </derivirana_varijabla>
  </DomainObject.Predmet.StrankaListFormatedWithAdress>
  <DomainObject.Predmet.StrankaListFormatedWithAdressOIB>
    <izvorni_sadrzaj>
      <item>POREZNA UPRAVA PODRUČNI URED KOPRIVNICA, 48000 KOPRIVNICA zastupanog po punomoćniku ŽUPANIJSKO DRŽAVNO ODVJETNIŠTVO U VARAŽDINU</item>
      <item>Helen-marie Kerovec, OIB 97381094594, Reberinska 7, 48000 Koprivnica</item>
    </izvorni_sadrzaj>
    <derivirana_varijabla naziv="DomainObject.Predmet.StrankaListFormatedWithAdressOIB_1">
      <item>POREZNA UPRAVA PODRUČNI URED KOPRIVNICA, 48000 KOPRIVNICA zastupanog po punomoćniku ŽUPANIJSKO DRŽAVNO ODVJETNIŠTVO U VARAŽDINU</item>
      <item>Helen-marie Kerovec, OIB 97381094594, Reberinska 7, 48000 Koprivnica</item>
    </derivirana_varijabla>
  </DomainObject.Predmet.StrankaListFormatedWithAdressOIB>
  <DomainObject.Predmet.StrankaListNazivFormated>
    <izvorni_sadrzaj>
      <item>POREZNA UPRAVA PODRUČNI URED KOPRIVNICA</item>
      <item>Helen-marie Kerovec</item>
    </izvorni_sadrzaj>
    <derivirana_varijabla naziv="DomainObject.Predmet.StrankaListNazivFormated_1">
      <item>POREZNA UPRAVA PODRUČNI URED KOPRIVNICA</item>
      <item>Helen-marie Kerovec</item>
    </derivirana_varijabla>
  </DomainObject.Predmet.StrankaListNazivFormated>
  <DomainObject.Predmet.StrankaListNazivFormatedOIB>
    <izvorni_sadrzaj>
      <item>POREZNA UPRAVA PODRUČNI URED KOPRIVNICA</item>
      <item>Helen-marie Kerovec, OIB 97381094594</item>
    </izvorni_sadrzaj>
    <derivirana_varijabla naziv="DomainObject.Predmet.StrankaListNazivFormatedOIB_1">
      <item>POREZNA UPRAVA PODRUČNI URED KOPRIVNICA</item>
      <item>Helen-marie Kerovec, OIB 97381094594</item>
    </derivirana_varijabla>
  </DomainObject.Predmet.StrankaListNazivFormatedOIB>
  <DomainObject.Predmet.ProtuStrankaListFormated>
    <izvorni_sadrzaj>
      <item>ELIN društvo s ograničenom odgovornošću za instalacije i građevinarstvo</item>
    </izvorni_sadrzaj>
    <derivirana_varijabla naziv="DomainObject.Predmet.ProtuStrankaListFormated_1">
      <item>ELIN društvo s ograničenom odgovornošću za instalacije i građevinarstvo</item>
    </derivirana_varijabla>
  </DomainObject.Predmet.ProtuStrankaListFormated>
  <DomainObject.Predmet.ProtuStrankaListFormatedOIB>
    <izvorni_sadrzaj>
      <item>ELIN društvo s ograničenom odgovornošću za instalacije i građevinarstvo, OIB 88698980766</item>
    </izvorni_sadrzaj>
    <derivirana_varijabla naziv="DomainObject.Predmet.ProtuStrankaListFormatedOIB_1">
      <item>ELIN društvo s ograničenom odgovornošću za instalacije i građevinarstvo, OIB 88698980766</item>
    </derivirana_varijabla>
  </DomainObject.Predmet.ProtuStrankaListFormatedOIB>
  <DomainObject.Predmet.ProtuStrankaListFormatedWithAdress>
    <izvorni_sadrzaj>
      <item>ELIN društvo s ograničenom odgovornošću za instalacije i građevinarstvo, Zagrebačka ulica 82, Koprivnica</item>
    </izvorni_sadrzaj>
    <derivirana_varijabla naziv="DomainObject.Predmet.ProtuStrankaListFormatedWithAdress_1">
      <item>ELIN društvo s ograničenom odgovornošću za instalacije i građevinarstvo, Zagrebačka ulica 82, Koprivnica</item>
    </derivirana_varijabla>
  </DomainObject.Predmet.ProtuStrankaListFormatedWithAdress>
  <DomainObject.Predmet.ProtuStrankaListFormatedWithAdressOIB>
    <izvorni_sadrzaj>
      <item>ELIN društvo s ograničenom odgovornošću za instalacije i građevinarstvo, OIB 88698980766, Zagrebačka ulica 82, Koprivnica</item>
    </izvorni_sadrzaj>
    <derivirana_varijabla naziv="DomainObject.Predmet.ProtuStrankaListFormatedWithAdressOIB_1">
      <item>ELIN društvo s ograničenom odgovornošću za instalacije i građevinarstvo, OIB 88698980766, Zagrebačka ulica 82, Koprivnica</item>
    </derivirana_varijabla>
  </DomainObject.Predmet.ProtuStrankaListFormatedWithAdressOIB>
  <DomainObject.Predmet.ProtuStrankaListNazivFormated>
    <izvorni_sadrzaj>
      <item>ELIN društvo s ograničenom odgovornošću za instalacije i građevinarstvo</item>
    </izvorni_sadrzaj>
    <derivirana_varijabla naziv="DomainObject.Predmet.ProtuStrankaListNazivFormated_1">
      <item>ELIN društvo s ograničenom odgovornošću za instalacije i građevinarstvo</item>
    </derivirana_varijabla>
  </DomainObject.Predmet.ProtuStrankaListNazivFormated>
  <DomainObject.Predmet.ProtuStrankaListNazivFormatedOIB>
    <izvorni_sadrzaj>
      <item>ELIN društvo s ograničenom odgovornošću za instalacije i građevinarstvo, OIB 88698980766</item>
    </izvorni_sadrzaj>
    <derivirana_varijabla naziv="DomainObject.Predmet.ProtuStrankaListNazivFormatedOIB_1">
      <item>ELIN društvo s ograničenom odgovornošću za instalacije i građevinarstvo, OIB 88698980766</item>
    </derivirana_varijabla>
  </DomainObject.Predmet.ProtuStrankaListNazivFormatedOIB>
  <DomainObject.Predmet.OstaliListFormated>
    <izvorni_sadrzaj>
      <item>SUDSKI REGISTAR</item>
      <item>ŽUPANIJSKO DRŽAVNO ODVJETNIŠTVO U VARAŽDINU punomoćnik sudionika u postupku POREZNA UPRAVA PODRUČNI URED KOPRIVNICA</item>
      <item>Sanja Mihalić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Zoran Kurcinak, odvjetnik iz ZOU</item>
      <item>ERSTE &amp; STEIERMÄRKISCHE BANKA dioničko društvo</item>
      <item>Žarko Obradović</item>
    </izvorni_sadrzaj>
    <derivirana_varijabla naziv="DomainObject.Predmet.OstaliListFormated_1">
      <item>SUDSKI REGISTAR</item>
      <item>ŽUPANIJSKO DRŽAVNO ODVJETNIŠTVO U VARAŽDINU punomoćnik sudionika u postupku POREZNA UPRAVA PODRUČNI URED KOPRIVNICA</item>
      <item>Sanja Mihalić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Zoran Kurcinak, odvjetnik iz ZOU</item>
      <item>ERSTE &amp; STEIERMÄRKISCHE BANKA dioničko društvo</item>
      <item>Žarko Obradović</item>
    </derivirana_varijabla>
  </DomainObject.Predmet.OstaliListFormated>
  <DomainObject.Predmet.OstaliListFormatedOIB>
    <izvorni_sadrzaj>
      <item>SUDSKI REGISTAR</item>
      <item>ŽUPANIJSKO DRŽAVNO ODVJETNIŠTVO U VARAŽDINU punomoćnik sudionika u postupku POREZNA UPRAVA PODRUČNI URED KOPRIVNICA</item>
      <item>Sanja Mihalić, OIB 61208635054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Zoran Kurcinak, odvjetnik iz ZOU</item>
      <item>ERSTE &amp; STEIERMÄRKISCHE BANKA dioničko društvo</item>
      <item>Žarko Obradović, OIB 68974950896</item>
    </izvorni_sadrzaj>
    <derivirana_varijabla naziv="DomainObject.Predmet.OstaliListFormatedOIB_1">
      <item>SUDSKI REGISTAR</item>
      <item>ŽUPANIJSKO DRŽAVNO ODVJETNIŠTVO U VARAŽDINU punomoćnik sudionika u postupku POREZNA UPRAVA PODRUČNI URED KOPRIVNICA</item>
      <item>Sanja Mihalić, OIB 61208635054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Zoran Kurcinak, odvjetnik iz ZOU</item>
      <item>ERSTE &amp; STEIERMÄRKISCHE BANKA dioničko društvo</item>
      <item>Žarko Obradović, OIB 68974950896</item>
    </derivirana_varijabla>
  </DomainObject.Predmet.OstaliListFormatedOIB>
  <DomainObject.Predmet.OstaliListFormatedWithAdress>
    <izvorni_sadrzaj>
      <item>SUDSKI REGISTAR</item>
      <item>ŽUPANIJSKO DRŽAVNO ODVJETNIŠTVO U VARAŽDINU, 42000 Varaždin punomoćnik sudionika u postupku POREZNA UPRAVA PODRUČNI URED KOPRIVNICA</item>
      <item>Sanja Mihalić, A. Stepinca 1, 42000 Varaždin</item>
      <item>OD ROŽMAN &amp; OBRADOVIĆ ZA ERMES CERAMICHE, Italija, DR.V.MAČEKA 1, 47000 Karlovac</item>
      <item>ZLATKO SAMBOLIĆ ZA SCHRACK TECNIK, OSTROGOVIĆEVA 5, 10000 Zagreb</item>
      <item>ŽARKO OBRADOVIĆ ZA ERSTE &amp; STEIERMARKISCHE BANK, I.V.TRNSKOG  17A, 43000 Bjelovar</item>
      <item>POREZNA UPRAVA KOPRIVNICA, 48000 Koprivnica</item>
      <item>OPĆINSKI SUD U KOPRIVNICI Z.K. ODJEL, 48000 Koprivnica</item>
      <item>ELEKTROKEM d.o.o., A.ŠENOE 69, 10360 Sesvete</item>
      <item>PRODUKTORNIKA D.O.O., lESKOVAROVA 13, 10000 Zagreb</item>
      <item>IGOR PATAČKO, mEĐAŠNA 14 A, 48350 Đurđevac</item>
      <item>TRIGLAV OSIGURANJE D.D., a. sTEPINCA 7, 42000 Varaždin</item>
      <item>KOMUNALAC D.O.O., MOSNA 15, 48000 Koprivnica</item>
      <item>VIPnet d.o.o., Vrtni put 1, 10000 Zagreb</item>
      <item>JADRANKO OSIGURANJE, lISTOPADSKA 2, 10000 Zagreb</item>
      <item>OD MAĐARIĆ 6 LUI, iLICA 191f, 10000 Zagreb</item>
      <item>SUVLASNICI STAMBENE ZGRADE, SAVSKA  183, 10000 Zagreb</item>
      <item>AUDIO VIDEO CONSULTING D.O.O., hRASTOVIČKA 62, 10000 Zagreb</item>
      <item>INSTRUKTAŽNI CENTAR D.O.O., f. rAČKOG 4, 48260 Križevci</item>
      <item>PRO ALARM D.O.O., SARAJEVSKA 29, 10000 Zagreb</item>
      <item>ELTEH D.O.O., ŠTEFANOVEČKA 10, 10000 Zagreb</item>
      <item>ALEN VINCEKOVIĆ, bRAĆE rADIĆ 138, 42000 Varaždin</item>
      <item>JET OSIJEK d.o.o., Radićeva 42, 31000 Osijek</item>
      <item>EPRA D.O.O., šKRLJEVO 44/3, 51223 Škrljevo</item>
      <item>HRVATSKE CESTE  d.o.o., Vončinina 3, 10000 Zagreb</item>
      <item>Zoran Kurcinak, odvjetnik iz ZOU, I.Meštrovića 1, 48000 Koprivnica</item>
      <item>ERSTE &amp; STEIERMÄRKISCHE BANKA dioničko društvo, Varšavska 3-5, 10000 Zagreb</item>
      <item>Žarko Obradović, I. Viteza Trnskog 9-A, 43000 Bjelovar</item>
    </izvorni_sadrzaj>
    <derivirana_varijabla naziv="DomainObject.Predmet.OstaliListFormatedWithAdress_1">
      <item>SUDSKI REGISTAR</item>
      <item>ŽUPANIJSKO DRŽAVNO ODVJETNIŠTVO U VARAŽDINU, 42000 Varaždin punomoćnik sudionika u postupku POREZNA UPRAVA PODRUČNI URED KOPRIVNICA</item>
      <item>Sanja Mihalić, A. Stepinca 1, 42000 Varaždin</item>
      <item>OD ROŽMAN &amp; OBRADOVIĆ ZA ERMES CERAMICHE, Italija, DR.V.MAČEKA 1, 47000 Karlovac</item>
      <item>ZLATKO SAMBOLIĆ ZA SCHRACK TECNIK, OSTROGOVIĆEVA 5, 10000 Zagreb</item>
      <item>ŽARKO OBRADOVIĆ ZA ERSTE &amp; STEIERMARKISCHE BANK, I.V.TRNSKOG  17A, 43000 Bjelovar</item>
      <item>POREZNA UPRAVA KOPRIVNICA, 48000 Koprivnica</item>
      <item>OPĆINSKI SUD U KOPRIVNICI Z.K. ODJEL, 48000 Koprivnica</item>
      <item>ELEKTROKEM d.o.o., A.ŠENOE 69, 10360 Sesvete</item>
      <item>PRODUKTORNIKA D.O.O., lESKOVAROVA 13, 10000 Zagreb</item>
      <item>IGOR PATAČKO, mEĐAŠNA 14 A, 48350 Đurđevac</item>
      <item>TRIGLAV OSIGURANJE D.D., a. sTEPINCA 7, 42000 Varaždin</item>
      <item>KOMUNALAC D.O.O., MOSNA 15, 48000 Koprivnica</item>
      <item>VIPnet d.o.o., Vrtni put 1, 10000 Zagreb</item>
      <item>JADRANKO OSIGURANJE, lISTOPADSKA 2, 10000 Zagreb</item>
      <item>OD MAĐARIĆ 6 LUI, iLICA 191f, 10000 Zagreb</item>
      <item>SUVLASNICI STAMBENE ZGRADE, SAVSKA  183, 10000 Zagreb</item>
      <item>AUDIO VIDEO CONSULTING D.O.O., hRASTOVIČKA 62, 10000 Zagreb</item>
      <item>INSTRUKTAŽNI CENTAR D.O.O., f. rAČKOG 4, 48260 Križevci</item>
      <item>PRO ALARM D.O.O., SARAJEVSKA 29, 10000 Zagreb</item>
      <item>ELTEH D.O.O., ŠTEFANOVEČKA 10, 10000 Zagreb</item>
      <item>ALEN VINCEKOVIĆ, bRAĆE rADIĆ 138, 42000 Varaždin</item>
      <item>JET OSIJEK d.o.o., Radićeva 42, 31000 Osijek</item>
      <item>EPRA D.O.O., šKRLJEVO 44/3, 51223 Škrljevo</item>
      <item>HRVATSKE CESTE  d.o.o., Vončinina 3, 10000 Zagreb</item>
      <item>Zoran Kurcinak, odvjetnik iz ZOU, I.Meštrovića 1, 48000 Koprivnica</item>
      <item>ERSTE &amp; STEIERMÄRKISCHE BANKA dioničko društvo, Varšavska 3-5, 10000 Zagreb</item>
      <item>Žarko Obradović, I. Viteza Trnskog 9-A, 43000 Bjelovar</item>
    </derivirana_varijabla>
  </DomainObject.Predmet.OstaliListFormatedWithAdress>
  <DomainObject.Predmet.OstaliListFormatedWithAdressOIB>
    <izvorni_sadrzaj>
      <item>SUDSKI REGISTAR</item>
      <item>ŽUPANIJSKO DRŽAVNO ODVJETNIŠTVO U VARAŽDINU, 42000 Varaždin punomoćnik sudionika u postupku POREZNA UPRAVA PODRUČNI URED KOPRIVNICA</item>
      <item>Sanja Mihalić, OIB 61208635054, A. Stepinca 1, 42000 Varaždin</item>
      <item>OD ROŽMAN &amp; OBRADOVIĆ ZA ERMES CERAMICHE, Italija, DR.V.MAČEKA 1, 47000 Karlovac</item>
      <item>ZLATKO SAMBOLIĆ ZA SCHRACK TECNIK, OSTROGOVIĆEVA 5, 10000 Zagreb</item>
      <item>ŽARKO OBRADOVIĆ ZA ERSTE &amp; STEIERMARKISCHE BANK, I.V.TRNSKOG  17A, 43000 Bjelovar</item>
      <item>POREZNA UPRAVA KOPRIVNICA, 48000 Koprivnica</item>
      <item>OPĆINSKI SUD U KOPRIVNICI Z.K. ODJEL, 48000 Koprivnica</item>
      <item>ELEKTROKEM d.o.o., A.ŠENOE 69, 10360 Sesvete</item>
      <item>PRODUKTORNIKA D.O.O., lESKOVAROVA 13, 10000 Zagreb</item>
      <item>IGOR PATAČKO, mEĐAŠNA 14 A, 48350 Đurđevac</item>
      <item>TRIGLAV OSIGURANJE D.D., a. sTEPINCA 7, 42000 Varaždin</item>
      <item>KOMUNALAC D.O.O., MOSNA 15, 48000 Koprivnica</item>
      <item>VIPnet d.o.o., Vrtni put 1, 10000 Zagreb</item>
      <item>JADRANKO OSIGURANJE, lISTOPADSKA 2, 10000 Zagreb</item>
      <item>OD MAĐARIĆ 6 LUI, iLICA 191f, 10000 Zagreb</item>
      <item>SUVLASNICI STAMBENE ZGRADE, SAVSKA  183, 10000 Zagreb</item>
      <item>AUDIO VIDEO CONSULTING D.O.O., hRASTOVIČKA 62, 10000 Zagreb</item>
      <item>INSTRUKTAŽNI CENTAR D.O.O., f. rAČKOG 4, 48260 Križevci</item>
      <item>PRO ALARM D.O.O., SARAJEVSKA 29, 10000 Zagreb</item>
      <item>ELTEH D.O.O., ŠTEFANOVEČKA 10, 10000 Zagreb</item>
      <item>ALEN VINCEKOVIĆ, bRAĆE rADIĆ 138, 42000 Varaždin</item>
      <item>JET OSIJEK d.o.o., Radićeva 42, 31000 Osijek</item>
      <item>EPRA D.O.O., šKRLJEVO 44/3, 51223 Škrljevo</item>
      <item>HRVATSKE CESTE  d.o.o., Vončinina 3, 10000 Zagreb</item>
      <item>Zoran Kurcinak, odvjetnik iz ZOU, I.Meštrovića 1, 48000 Koprivnica</item>
      <item>ERSTE &amp; STEIERMÄRKISCHE BANKA dioničko društvo, Varšavska 3-5, 10000 Zagreb</item>
      <item>Žarko Obradović, OIB 68974950896, I. Viteza Trnskog 9-A, 43000 Bjelovar</item>
    </izvorni_sadrzaj>
    <derivirana_varijabla naziv="DomainObject.Predmet.OstaliListFormatedWithAdressOIB_1">
      <item>SUDSKI REGISTAR</item>
      <item>ŽUPANIJSKO DRŽAVNO ODVJETNIŠTVO U VARAŽDINU, 42000 Varaždin punomoćnik sudionika u postupku POREZNA UPRAVA PODRUČNI URED KOPRIVNICA</item>
      <item>Sanja Mihalić, OIB 61208635054, A. Stepinca 1, 42000 Varaždin</item>
      <item>OD ROŽMAN &amp; OBRADOVIĆ ZA ERMES CERAMICHE, Italija, DR.V.MAČEKA 1, 47000 Karlovac</item>
      <item>ZLATKO SAMBOLIĆ ZA SCHRACK TECNIK, OSTROGOVIĆEVA 5, 10000 Zagreb</item>
      <item>ŽARKO OBRADOVIĆ ZA ERSTE &amp; STEIERMARKISCHE BANK, I.V.TRNSKOG  17A, 43000 Bjelovar</item>
      <item>POREZNA UPRAVA KOPRIVNICA, 48000 Koprivnica</item>
      <item>OPĆINSKI SUD U KOPRIVNICI Z.K. ODJEL, 48000 Koprivnica</item>
      <item>ELEKTROKEM d.o.o., A.ŠENOE 69, 10360 Sesvete</item>
      <item>PRODUKTORNIKA D.O.O., lESKOVAROVA 13, 10000 Zagreb</item>
      <item>IGOR PATAČKO, mEĐAŠNA 14 A, 48350 Đurđevac</item>
      <item>TRIGLAV OSIGURANJE D.D., a. sTEPINCA 7, 42000 Varaždin</item>
      <item>KOMUNALAC D.O.O., MOSNA 15, 48000 Koprivnica</item>
      <item>VIPnet d.o.o., Vrtni put 1, 10000 Zagreb</item>
      <item>JADRANKO OSIGURANJE, lISTOPADSKA 2, 10000 Zagreb</item>
      <item>OD MAĐARIĆ 6 LUI, iLICA 191f, 10000 Zagreb</item>
      <item>SUVLASNICI STAMBENE ZGRADE, SAVSKA  183, 10000 Zagreb</item>
      <item>AUDIO VIDEO CONSULTING D.O.O., hRASTOVIČKA 62, 10000 Zagreb</item>
      <item>INSTRUKTAŽNI CENTAR D.O.O., f. rAČKOG 4, 48260 Križevci</item>
      <item>PRO ALARM D.O.O., SARAJEVSKA 29, 10000 Zagreb</item>
      <item>ELTEH D.O.O., ŠTEFANOVEČKA 10, 10000 Zagreb</item>
      <item>ALEN VINCEKOVIĆ, bRAĆE rADIĆ 138, 42000 Varaždin</item>
      <item>JET OSIJEK d.o.o., Radićeva 42, 31000 Osijek</item>
      <item>EPRA D.O.O., šKRLJEVO 44/3, 51223 Škrljevo</item>
      <item>HRVATSKE CESTE  d.o.o., Vončinina 3, 10000 Zagreb</item>
      <item>Zoran Kurcinak, odvjetnik iz ZOU, I.Meštrovića 1, 48000 Koprivnica</item>
      <item>ERSTE &amp; STEIERMÄRKISCHE BANKA dioničko društvo, Varšavska 3-5, 10000 Zagreb</item>
      <item>Žarko Obradović, OIB 68974950896, I. Viteza Trnskog 9-A, 43000 Bjelovar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Sanja Mihalić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Zoran Kurcinak, odvjetnik iz ZOU</item>
      <item>ERSTE &amp; STEIERMÄRKISCHE BANKA dioničko društvo</item>
      <item>Žarko Obradović</item>
    </izvorni_sadrzaj>
    <derivirana_varijabla naziv="DomainObject.Predmet.OstaliListNazivFormated_1">
      <item>SUDSKI REGISTAR</item>
      <item>ŽUPANIJSKO DRŽAVNO ODVJETNIŠTVO U VARAŽDINU</item>
      <item>Sanja Mihalić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Zoran Kurcinak, odvjetnik iz ZOU</item>
      <item>ERSTE &amp; STEIERMÄRKISCHE BANKA dioničko društvo</item>
      <item>Žarko Obradović</item>
    </derivirana_varijabla>
  </DomainObject.Predmet.OstaliListNazivFormated>
  <DomainObject.Predmet.OstaliListNazivFormatedOIB>
    <izvorni_sadrzaj>
      <item>SUDSKI REGISTAR</item>
      <item>ŽUPANIJSKO DRŽAVNO ODVJETNIŠTVO U VARAŽDINU</item>
      <item>Sanja Mihalić, OIB 61208635054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Zoran Kurcinak, odvjetnik iz ZOU</item>
      <item>ERSTE &amp; STEIERMÄRKISCHE BANKA dioničko društvo</item>
      <item>Žarko Obradović, OIB 68974950896</item>
    </izvorni_sadrzaj>
    <derivirana_varijabla naziv="DomainObject.Predmet.OstaliListNazivFormatedOIB_1">
      <item>SUDSKI REGISTAR</item>
      <item>ŽUPANIJSKO DRŽAVNO ODVJETNIŠTVO U VARAŽDINU</item>
      <item>Sanja Mihalić, OIB 61208635054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Zoran Kurcinak, odvjetnik iz ZOU</item>
      <item>ERSTE &amp; STEIERMÄRKISCHE BANKA dioničko društvo</item>
      <item>Žarko Obradović, OIB 68974950896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St-151/2012-195</izvorni_sadrzaj>
    <derivirana_varijabla naziv="DomainObject.PoslovniBrojDokumenta_1">St-151/2012-195</derivirana_varijabla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ELIN društvo s ograničenom odgovornošću za instalacije i građevinarstvo</izvorni_sadrzaj>
    <derivirana_varijabla naziv="DomainObject.Predmet.ProtustrankaIDrugi_1">ELIN društvo s ograničenom odgovornošću za instalacije i građevinarstvo</derivirana_varijabla>
  </DomainObject.Predmet.ProtustrankaIDrugi>
  <DomainObject.Predmet.StrankaIDrugiAdressOIB>
    <izvorni_sadrzaj>POREZNA UPRAVA PODRUČNI URED KOPRIVNICA, 48000 KOPRIVNICA i dr.</izvorni_sadrzaj>
    <derivirana_varijabla naziv="DomainObject.Predmet.StrankaIDrugiAdressOIB_1">POREZNA UPRAVA PODRUČNI URED KOPRIVNICA, 48000 KOPRIVNICA i dr.</derivirana_varijabla>
  </DomainObject.Predmet.StrankaIDrugiAdressOIB>
  <DomainObject.Predmet.ProtustrankaIDrugiAdressOIB>
    <izvorni_sadrzaj>ELIN društvo s ograničenom odgovornošću za instalacije i građevinarstvo, OIB 88698980766, Zagrebačka ulica 82, Koprivnica</izvorni_sadrzaj>
    <derivirana_varijabla naziv="DomainObject.Predmet.ProtustrankaIDrugiAdressOIB_1">ELIN društvo s ograničenom odgovornošću za instalacije i građevinarstvo, OIB 88698980766, Zagrebačka ulica 82,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ELIN društvo s ograničenom odgovornošću za instalacije i građevinarstvo</item>
      <item>SUDSKI REGISTAR</item>
      <item>ŽUPANIJSKO DRŽAVNO ODVJETNIŠTVO U VARAŽDINU</item>
      <item>POREZNA UPRAVA PODRUČNI URED KOPRIVNICA</item>
      <item>Sanja Mihalić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Helen-marie Kerovec</item>
      <item>Zoran Kurcinak, odvjetnik iz ZOU</item>
      <item>ERSTE &amp; STEIERMÄRKISCHE BANKA dioničko društvo</item>
      <item>Žarko Obradović</item>
    </izvorni_sadrzaj>
    <derivirana_varijabla naziv="DomainObject.Predmet.SudioniciListNaziv_1">
      <item>ELIN društvo s ograničenom odgovornošću za instalacije i građevinarstvo</item>
      <item>SUDSKI REGISTAR</item>
      <item>ŽUPANIJSKO DRŽAVNO ODVJETNIŠTVO U VARAŽDINU</item>
      <item>POREZNA UPRAVA PODRUČNI URED KOPRIVNICA</item>
      <item>Sanja Mihalić</item>
      <item>OD ROŽMAN &amp; OBRADOVIĆ ZA ERMES CERAMICHE, Italija</item>
      <item>ZLATKO SAMBOLIĆ ZA SCHRACK TECNIK</item>
      <item>ŽARKO OBRADOVIĆ ZA ERSTE &amp; STEIERMARKISCHE BANK</item>
      <item>POREZNA UPRAVA KOPRIVNICA</item>
      <item>OPĆINSKI SUD U KOPRIVNICI Z.K. ODJEL</item>
      <item>ELEKTROKEM d.o.o.</item>
      <item>PRODUKTORNIKA D.O.O.</item>
      <item>IGOR PATAČKO</item>
      <item>TRIGLAV OSIGURANJE D.D.</item>
      <item>KOMUNALAC D.O.O.</item>
      <item>VIPnet d.o.o.</item>
      <item>JADRANKO OSIGURANJE</item>
      <item>OD MAĐARIĆ 6 LUI</item>
      <item>SUVLASNICI STAMBENE ZGRADE</item>
      <item>AUDIO VIDEO CONSULTING D.O.O.</item>
      <item>INSTRUKTAŽNI CENTAR D.O.O.</item>
      <item>PRO ALARM D.O.O.</item>
      <item>ELTEH D.O.O.</item>
      <item>ALEN VINCEKOVIĆ</item>
      <item>JET OSIJEK d.o.o.</item>
      <item>EPRA D.O.O.</item>
      <item>HRVATSKE CESTE  d.o.o.</item>
      <item>Helen-marie Kerovec</item>
      <item>Zoran Kurcinak, odvjetnik iz ZOU</item>
      <item>ERSTE &amp; STEIERMÄRKISCHE BANKA dioničko društvo</item>
      <item>Žarko Obradović</item>
    </derivirana_varijabla>
  </DomainObject.Predmet.SudioniciListNaziv>
  <DomainObject.Predmet.SudioniciListAdressOIB>
    <izvorni_sadrzaj>
      <item>ELIN društvo s ograničenom odgovornošću za instalacije i građevinarstvo, OIB 88698980766, Zagrebačka ulica 82,Koprivnica</item>
      <item>SUDSKI REGISTAR</item>
      <item>ŽUPANIJSKO DRŽAVNO ODVJETNIŠTVO U VARAŽDINU, 42000 Varaždin</item>
      <item>POREZNA UPRAVA PODRUČNI URED KOPRIVNICA, 48000 KOPRIVNICA</item>
      <item>Sanja Mihalić, OIB 61208635054, A. Stepinca 1,42000 Varaždin</item>
      <item>OD ROŽMAN &amp; OBRADOVIĆ ZA ERMES CERAMICHE, Italija, DR.V.MAČEKA 1,47000 Karlovac</item>
      <item>ZLATKO SAMBOLIĆ ZA SCHRACK TECNIK, OSTROGOVIĆEVA 5,10000 Zagreb</item>
      <item>ŽARKO OBRADOVIĆ ZA ERSTE &amp; STEIERMARKISCHE BANK, I.V.TRNSKOG  17A,43000 Bjelovar</item>
      <item>POREZNA UPRAVA KOPRIVNICA, 48000 Koprivnica</item>
      <item>OPĆINSKI SUD U KOPRIVNICI Z.K. ODJEL, 48000 Koprivnica</item>
      <item>ELEKTROKEM d.o.o., A.ŠENOE 69,10360 Sesvete</item>
      <item>PRODUKTORNIKA D.O.O., lESKOVAROVA 13,10000 Zagreb</item>
      <item>IGOR PATAČKO, mEĐAŠNA 14 A,48350 Đurđevac</item>
      <item>TRIGLAV OSIGURANJE D.D., a. sTEPINCA 7,42000 Varaždin</item>
      <item>KOMUNALAC D.O.O., MOSNA 15,48000 Koprivnica</item>
      <item>VIPnet d.o.o., Vrtni put 1,10000 Zagreb</item>
      <item>JADRANKO OSIGURANJE, lISTOPADSKA 2,10000 Zagreb</item>
      <item>OD MAĐARIĆ 6 LUI, iLICA 191f,10000 Zagreb</item>
      <item>SUVLASNICI STAMBENE ZGRADE, SAVSKA  183,10000 Zagreb</item>
      <item>AUDIO VIDEO CONSULTING D.O.O., hRASTOVIČKA 62,10000 Zagreb</item>
      <item>INSTRUKTAŽNI CENTAR D.O.O., f. rAČKOG 4,48260 Križevci</item>
      <item>PRO ALARM D.O.O., SARAJEVSKA 29,10000 Zagreb</item>
      <item>ELTEH D.O.O., ŠTEFANOVEČKA 10,10000 Zagreb</item>
      <item>ALEN VINCEKOVIĆ, bRAĆE rADIĆ 138,42000 Varaždin</item>
      <item>JET OSIJEK d.o.o., Radićeva 42,31000 Osijek</item>
      <item>EPRA D.O.O., šKRLJEVO 44/3,51223 Škrljevo</item>
      <item>HRVATSKE CESTE  d.o.o., Vončinina 3,10000 Zagreb</item>
      <item>Helen-marie Kerovec, OIB 97381094594, Reberinska 7,48000 Koprivnica</item>
      <item>Zoran Kurcinak, odvjetnik iz ZOU, I.Meštrovića 1,48000 Koprivnica</item>
      <item>ERSTE &amp; STEIERMÄRKISCHE BANKA dioničko društvo, Varšavska 3-5,10000 Zagreb</item>
      <item>Žarko Obradović, OIB 68974950896, I. Viteza Trnskog 9-A,43000 Bjelovar</item>
    </izvorni_sadrzaj>
    <derivirana_varijabla naziv="DomainObject.Predmet.SudioniciListAdressOIB_1">
      <item>ELIN društvo s ograničenom odgovornošću za instalacije i građevinarstvo, OIB 88698980766, Zagrebačka ulica 82,Koprivnica</item>
      <item>SUDSKI REGISTAR</item>
      <item>ŽUPANIJSKO DRŽAVNO ODVJETNIŠTVO U VARAŽDINU, 42000 Varaždin</item>
      <item>POREZNA UPRAVA PODRUČNI URED KOPRIVNICA, 48000 KOPRIVNICA</item>
      <item>Sanja Mihalić, OIB 61208635054, A. Stepinca 1,42000 Varaždin</item>
      <item>OD ROŽMAN &amp; OBRADOVIĆ ZA ERMES CERAMICHE, Italija, DR.V.MAČEKA 1,47000 Karlovac</item>
      <item>ZLATKO SAMBOLIĆ ZA SCHRACK TECNIK, OSTROGOVIĆEVA 5,10000 Zagreb</item>
      <item>ŽARKO OBRADOVIĆ ZA ERSTE &amp; STEIERMARKISCHE BANK, I.V.TRNSKOG  17A,43000 Bjelovar</item>
      <item>POREZNA UPRAVA KOPRIVNICA, 48000 Koprivnica</item>
      <item>OPĆINSKI SUD U KOPRIVNICI Z.K. ODJEL, 48000 Koprivnica</item>
      <item>ELEKTROKEM d.o.o., A.ŠENOE 69,10360 Sesvete</item>
      <item>PRODUKTORNIKA D.O.O., lESKOVAROVA 13,10000 Zagreb</item>
      <item>IGOR PATAČKO, mEĐAŠNA 14 A,48350 Đurđevac</item>
      <item>TRIGLAV OSIGURANJE D.D., a. sTEPINCA 7,42000 Varaždin</item>
      <item>KOMUNALAC D.O.O., MOSNA 15,48000 Koprivnica</item>
      <item>VIPnet d.o.o., Vrtni put 1,10000 Zagreb</item>
      <item>JADRANKO OSIGURANJE, lISTOPADSKA 2,10000 Zagreb</item>
      <item>OD MAĐARIĆ 6 LUI, iLICA 191f,10000 Zagreb</item>
      <item>SUVLASNICI STAMBENE ZGRADE, SAVSKA  183,10000 Zagreb</item>
      <item>AUDIO VIDEO CONSULTING D.O.O., hRASTOVIČKA 62,10000 Zagreb</item>
      <item>INSTRUKTAŽNI CENTAR D.O.O., f. rAČKOG 4,48260 Križevci</item>
      <item>PRO ALARM D.O.O., SARAJEVSKA 29,10000 Zagreb</item>
      <item>ELTEH D.O.O., ŠTEFANOVEČKA 10,10000 Zagreb</item>
      <item>ALEN VINCEKOVIĆ, bRAĆE rADIĆ 138,42000 Varaždin</item>
      <item>JET OSIJEK d.o.o., Radićeva 42,31000 Osijek</item>
      <item>EPRA D.O.O., šKRLJEVO 44/3,51223 Škrljevo</item>
      <item>HRVATSKE CESTE  d.o.o., Vončinina 3,10000 Zagreb</item>
      <item>Helen-marie Kerovec, OIB 97381094594, Reberinska 7,48000 Koprivnica</item>
      <item>Zoran Kurcinak, odvjetnik iz ZOU, I.Meštrovića 1,48000 Koprivnica</item>
      <item>ERSTE &amp; STEIERMÄRKISCHE BANKA dioničko društvo, Varšavska 3-5,10000 Zagreb</item>
      <item>Žarko Obradović, OIB 68974950896, I. Viteza Trnskog 9-A,43000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E0D1F-EAE1-459A-95B2-925DE838E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152</properties:Words>
  <properties:Characters>882</properties:Characters>
  <properties:Lines>33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2015-09-15T12:05:00Z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St-151/2012-195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