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7cce" w14:paraId="ec37cce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B63896">
        <w:t>81/11-250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1C10A1">
        <w:t xml:space="preserve"> 2</w:t>
      </w:r>
      <w:r w:rsidR="00B63896">
        <w:t>3. siječnja 2017.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8219F" w:rsidP="00BA73AA" w:rsidR="00BA73AA">
      <w:pPr>
        <w:jc w:val="right"/>
      </w:pPr>
      <w:r>
        <w:t>13 St-81/11-2</w:t>
      </w:r>
      <w:r w:rsidR="00B63896">
        <w:t>50</w:t>
      </w:r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857A34" w:rsidP="000E63ED" w:rsidR="00857A34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A56C8A" w:rsidP="00BA73AA" w:rsidR="00A56C8A">
      <w:pPr>
        <w:pStyle w:val="Tijeloteksta"/>
        <w:ind w:left="708"/>
        <w:rPr>
          <w:bCs/>
        </w:rPr>
      </w:pPr>
      <w:r>
        <w:rPr>
          <w:bCs/>
        </w:rPr>
        <w:t xml:space="preserve">3. </w:t>
      </w:r>
    </w:p>
    <w:p w:rsidRDefault="00A56C8A" w:rsidP="00BA73AA" w:rsidR="00F133E9">
      <w:pPr>
        <w:pStyle w:val="Tijeloteksta"/>
        <w:ind w:left="708"/>
        <w:rPr>
          <w:bCs/>
        </w:rPr>
      </w:pPr>
      <w:r>
        <w:rPr>
          <w:bCs/>
        </w:rPr>
        <w:t>a)</w:t>
      </w:r>
      <w:r w:rsidR="00F133E9">
        <w:rPr>
          <w:bCs/>
        </w:rPr>
        <w:t xml:space="preserve"> 60. S</w:t>
      </w:r>
      <w:r>
        <w:rPr>
          <w:bCs/>
        </w:rPr>
        <w:t>uvlasnički d</w:t>
      </w:r>
      <w:r w:rsidR="00F133E9">
        <w:rPr>
          <w:bCs/>
        </w:rPr>
        <w:t>io 48/10000 E</w:t>
      </w:r>
      <w:r>
        <w:rPr>
          <w:bCs/>
        </w:rPr>
        <w:t>tažno vlasništvo E-60 nekretnine na kč.br. 6364/1 u naravi zgrada mješovite uporabe broj 120, zgr</w:t>
      </w:r>
      <w:r w:rsidR="000B241A">
        <w:rPr>
          <w:bCs/>
        </w:rPr>
        <w:t>ada mješovite uporab</w:t>
      </w:r>
      <w:r>
        <w:rPr>
          <w:bCs/>
        </w:rPr>
        <w:t>e broj 12</w:t>
      </w:r>
      <w:r w:rsidR="000B241A">
        <w:rPr>
          <w:bCs/>
        </w:rPr>
        <w:t xml:space="preserve">2 i dvorište u Ulici M. Divalta, upisano u zk.ul. 3746  etažno vlasništvo u određenim omjerima,  k.o. Osijek, </w:t>
      </w:r>
    </w:p>
    <w:p w:rsidRDefault="00F133E9" w:rsidP="000E63ED" w:rsidR="00A56C8A">
      <w:pPr>
        <w:pStyle w:val="Tijeloteksta"/>
        <w:ind w:left="1416"/>
        <w:rPr>
          <w:bCs/>
        </w:rPr>
      </w:pPr>
      <w:r>
        <w:rPr>
          <w:bCs/>
        </w:rPr>
        <w:t xml:space="preserve">- </w:t>
      </w:r>
      <w:r w:rsidR="000B241A">
        <w:rPr>
          <w:bCs/>
        </w:rPr>
        <w:t>a što u naravi čini garaža G3, smještena u dvorišnoj građevini, površine 17,09 m2</w:t>
      </w:r>
      <w:r>
        <w:rPr>
          <w:bCs/>
        </w:rPr>
        <w:t>.</w:t>
      </w:r>
    </w:p>
    <w:p w:rsidRDefault="00F133E9" w:rsidP="00F133E9" w:rsidR="00F133E9">
      <w:pPr>
        <w:pStyle w:val="Tijeloteksta"/>
        <w:ind w:left="708"/>
        <w:rPr>
          <w:bCs/>
        </w:rPr>
      </w:pPr>
      <w:r>
        <w:rPr>
          <w:bCs/>
        </w:rPr>
        <w:t xml:space="preserve">b)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F133E9" w:rsidP="000E63ED" w:rsidR="00F133E9">
      <w:pPr>
        <w:pStyle w:val="Tijeloteksta"/>
        <w:ind w:left="1416"/>
        <w:rPr>
          <w:bCs/>
        </w:rPr>
      </w:pPr>
      <w:r>
        <w:rPr>
          <w:bCs/>
        </w:rPr>
        <w:t>- a što u naravi čini</w:t>
      </w:r>
      <w:r w:rsidR="0059634A">
        <w:rPr>
          <w:bCs/>
        </w:rPr>
        <w:t xml:space="preserve"> parkirališno mjesto Pm1, smještenog u dvorišnoj građevini, površine 13,47 m2,</w:t>
      </w:r>
    </w:p>
    <w:p w:rsidRDefault="0059634A" w:rsidP="0059634A" w:rsidR="0059634A">
      <w:pPr>
        <w:pStyle w:val="Tijeloteksta"/>
        <w:ind w:left="708"/>
        <w:rPr>
          <w:bCs/>
        </w:rPr>
      </w:pPr>
      <w:r>
        <w:rPr>
          <w:bCs/>
        </w:rPr>
        <w:t xml:space="preserve">c)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59634A" w:rsidP="000E63ED" w:rsidR="005963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Pm10, smještenog u dvorišnoj građevini, površine 16,74 m2.</w:t>
      </w:r>
    </w:p>
    <w:p w:rsidRDefault="00852BFE" w:rsidP="00852BFE" w:rsidR="00852BFE">
      <w:pPr>
        <w:pStyle w:val="Tijeloteksta"/>
        <w:rPr>
          <w:bCs/>
        </w:rPr>
      </w:pPr>
      <w:r>
        <w:rPr>
          <w:bCs/>
        </w:rPr>
        <w:tab/>
      </w:r>
    </w:p>
    <w:p w:rsidRDefault="00852BFE" w:rsidP="00852BFE" w:rsidR="00852BFE" w:rsidRPr="00852BFE">
      <w:pPr>
        <w:ind w:left="70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Erste &amp; Steiermarkische bank d.d. Rijeka.</w:t>
      </w:r>
    </w:p>
    <w:p w:rsidRDefault="001C27F1" w:rsidP="001C27F1" w:rsidR="001C27F1">
      <w:pPr>
        <w:jc w:val="both"/>
      </w:pPr>
    </w:p>
    <w:p w:rsidRDefault="0014294C" w:rsidP="00BB6932" w:rsidR="00BB6932" w:rsidRPr="00BB6932">
      <w:pPr>
        <w:jc w:val="both"/>
      </w:pPr>
      <w:r>
        <w:rPr>
          <w:b/>
        </w:rPr>
        <w:t>II</w:t>
      </w:r>
      <w:r w:rsidR="006B4D95">
        <w:tab/>
      </w:r>
      <w:r w:rsidR="00BB6932" w:rsidRPr="00BB6932">
        <w:t xml:space="preserve">I 1. (a+b+c) </w:t>
      </w:r>
      <w:r w:rsidR="00737F72">
        <w:t>7</w:t>
      </w:r>
      <w:r w:rsidR="00B63896">
        <w:t>08.120</w:t>
      </w:r>
      <w:r w:rsidR="00737F72">
        <w:t>,00</w:t>
      </w:r>
      <w:r w:rsidR="00561AE3">
        <w:t xml:space="preserve"> kn</w:t>
      </w:r>
      <w:r w:rsidR="0059634A">
        <w:t xml:space="preserve">  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a) </w:t>
      </w:r>
      <w:r w:rsidR="00737F72">
        <w:t>1</w:t>
      </w:r>
      <w:r w:rsidR="00B63896">
        <w:t>45.134,</w:t>
      </w:r>
      <w:r w:rsidR="00737F72">
        <w:t>00</w:t>
      </w:r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b) </w:t>
      </w:r>
      <w:r w:rsidR="00737F72">
        <w:t>1</w:t>
      </w:r>
      <w:r w:rsidR="00B63896">
        <w:t>45.134</w:t>
      </w:r>
      <w:r w:rsidR="00737F72">
        <w:t>,</w:t>
      </w:r>
      <w:r w:rsidR="00561AE3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c) </w:t>
      </w:r>
      <w:r w:rsidR="00737F72">
        <w:t>1</w:t>
      </w:r>
      <w:r w:rsidR="00B63896">
        <w:t>45.134</w:t>
      </w:r>
      <w:r w:rsidR="00737F72">
        <w:t>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d) </w:t>
      </w:r>
      <w:r w:rsidR="00737F72">
        <w:t>1</w:t>
      </w:r>
      <w:r w:rsidR="00B63896">
        <w:t>45.134</w:t>
      </w:r>
      <w:r w:rsidR="00737F72">
        <w:t>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e) </w:t>
      </w:r>
      <w:r w:rsidR="00737F72">
        <w:t>1</w:t>
      </w:r>
      <w:r w:rsidR="00B63896">
        <w:t>45.134</w:t>
      </w:r>
      <w:r w:rsidR="00737F72">
        <w:t>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f) </w:t>
      </w:r>
      <w:r w:rsidR="00737F72">
        <w:t>1</w:t>
      </w:r>
      <w:r w:rsidR="00B63896">
        <w:t>45.134</w:t>
      </w:r>
      <w:r w:rsidR="00737F72">
        <w:t>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g) </w:t>
      </w:r>
      <w:r w:rsidR="00737F72">
        <w:t>1</w:t>
      </w:r>
      <w:r w:rsidR="00B63896">
        <w:t>45.134</w:t>
      </w:r>
      <w:r w:rsidR="00737F72">
        <w:t>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h) </w:t>
      </w:r>
      <w:r w:rsidR="00737F72">
        <w:t>1</w:t>
      </w:r>
      <w:r w:rsidR="00B63896">
        <w:t>29.159</w:t>
      </w:r>
      <w:r w:rsidR="00737F72">
        <w:t>,00</w:t>
      </w:r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i) </w:t>
      </w:r>
      <w:r w:rsidR="00737F72">
        <w:t>1</w:t>
      </w:r>
      <w:r w:rsidR="00B63896">
        <w:t>29.159</w:t>
      </w:r>
      <w:r w:rsidR="00737F72">
        <w:t>,00</w:t>
      </w:r>
      <w:r w:rsidR="00737F72" w:rsidRPr="00BB6932">
        <w:t xml:space="preserve"> </w:t>
      </w:r>
      <w:r w:rsidRPr="00BB6932">
        <w:t>kn</w:t>
      </w:r>
    </w:p>
    <w:p w:rsidRDefault="00BB6932" w:rsidP="00BB6932" w:rsidR="00BB6932">
      <w:pPr>
        <w:ind w:firstLine="708"/>
        <w:jc w:val="both"/>
      </w:pPr>
      <w:r w:rsidRPr="00BB6932">
        <w:t xml:space="preserve">I 2. j) </w:t>
      </w:r>
      <w:r w:rsidR="00737F72">
        <w:t>1</w:t>
      </w:r>
      <w:r w:rsidR="00B63896">
        <w:t>29.159</w:t>
      </w:r>
      <w:r w:rsidR="00737F72">
        <w:t>,00</w:t>
      </w:r>
      <w:r w:rsidR="00737F72" w:rsidRPr="00BB6932">
        <w:t xml:space="preserve"> </w:t>
      </w:r>
      <w:r w:rsidRPr="00BB6932">
        <w:t>kn.</w:t>
      </w:r>
    </w:p>
    <w:p w:rsidRDefault="00561AE3" w:rsidP="00BB6932" w:rsidR="00F133E9">
      <w:pPr>
        <w:ind w:firstLine="708"/>
        <w:jc w:val="both"/>
      </w:pPr>
      <w:r>
        <w:t>I 3. a)  3</w:t>
      </w:r>
      <w:r w:rsidR="00B63896">
        <w:t>0.456,</w:t>
      </w:r>
      <w:r>
        <w:t>00 kn.</w:t>
      </w:r>
    </w:p>
    <w:p w:rsidRDefault="00F133E9" w:rsidP="00BB6932" w:rsidR="00F133E9">
      <w:pPr>
        <w:ind w:firstLine="708"/>
        <w:jc w:val="both"/>
      </w:pPr>
      <w:r>
        <w:t>I 3</w:t>
      </w:r>
      <w:r w:rsidR="00561AE3">
        <w:t xml:space="preserve">. b) </w:t>
      </w:r>
      <w:r w:rsidR="000E63ED">
        <w:t xml:space="preserve"> </w:t>
      </w:r>
      <w:r w:rsidR="00561AE3">
        <w:t>1</w:t>
      </w:r>
      <w:r w:rsidR="00B63896">
        <w:t>1.340</w:t>
      </w:r>
      <w:r w:rsidR="00561AE3">
        <w:t>,00 kn.</w:t>
      </w:r>
    </w:p>
    <w:p w:rsidRDefault="0059634A" w:rsidP="00852BFE" w:rsidR="00857A34">
      <w:pPr>
        <w:ind w:firstLine="708"/>
        <w:jc w:val="both"/>
      </w:pPr>
      <w:r>
        <w:t>I 3 c)</w:t>
      </w:r>
      <w:r w:rsidR="00561AE3">
        <w:t xml:space="preserve"> </w:t>
      </w:r>
      <w:r w:rsidR="000E63ED">
        <w:t xml:space="preserve">  </w:t>
      </w:r>
      <w:r w:rsidR="00561AE3">
        <w:t>1</w:t>
      </w:r>
      <w:r w:rsidR="00B63896">
        <w:t>1.34</w:t>
      </w:r>
      <w:r w:rsidR="00561AE3">
        <w:t>0,00 kn.</w:t>
      </w:r>
    </w:p>
    <w:p w:rsidRDefault="00857A34" w:rsidP="00857A34" w:rsidR="00F133E9">
      <w:pPr>
        <w:ind w:firstLine="708"/>
        <w:jc w:val="center"/>
      </w:pPr>
      <w:r>
        <w:lastRenderedPageBreak/>
        <w:t>3</w:t>
      </w:r>
    </w:p>
    <w:p w:rsidRDefault="00857A34" w:rsidP="00857A34" w:rsidR="00857A34">
      <w:pPr>
        <w:jc w:val="right"/>
      </w:pPr>
      <w:r>
        <w:t>13 St-81/11-2</w:t>
      </w:r>
      <w:r w:rsidR="005703C6">
        <w:t>50</w:t>
      </w:r>
    </w:p>
    <w:p w:rsidRDefault="00857A34" w:rsidP="00857A34" w:rsidR="00857A34" w:rsidRPr="00BB6932">
      <w:pPr>
        <w:ind w:firstLine="708"/>
        <w:jc w:val="right"/>
      </w:pPr>
    </w:p>
    <w:p w:rsidRDefault="00427E8F" w:rsidP="00C52426" w:rsidR="00427E8F"/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5703C6">
        <w:t>deveta</w:t>
      </w:r>
      <w:r w:rsidR="00737F72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703C6">
        <w:t xml:space="preserve"> 09. veljače 2017.  </w:t>
      </w:r>
      <w:r w:rsidR="00DC5363">
        <w:t xml:space="preserve"> godine u 1</w:t>
      </w:r>
      <w:r w:rsidR="005703C6">
        <w:t>2,00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5703C6">
        <w:t>devetom</w:t>
      </w:r>
      <w:r w:rsidR="00DC5363">
        <w:t xml:space="preserve">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i I - 3</w:t>
      </w:r>
      <w:r w:rsidR="00BB6932">
        <w:t xml:space="preserve">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(devetom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016E4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>
        <w:t>81-2011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DB76A0" w:rsidR="001400FA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857A34" w:rsidP="00857A34" w:rsidR="00857A34">
      <w:pPr>
        <w:ind w:left="720"/>
        <w:jc w:val="center"/>
      </w:pPr>
      <w:r>
        <w:lastRenderedPageBreak/>
        <w:t>4</w:t>
      </w:r>
    </w:p>
    <w:p w:rsidRDefault="00857A34" w:rsidP="00857A34" w:rsidR="00857A34">
      <w:pPr>
        <w:jc w:val="right"/>
      </w:pPr>
      <w:r>
        <w:t>13 St-81/11-2</w:t>
      </w:r>
      <w:r w:rsidR="005703C6">
        <w:t>50</w:t>
      </w: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both"/>
      </w:pP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 w:rsidRPr="00857A3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5703C6">
        <w:rPr>
          <w:bCs/>
        </w:rPr>
        <w:t>osme jav</w:t>
      </w:r>
      <w:r>
        <w:rPr>
          <w:bCs/>
        </w:rPr>
        <w:t xml:space="preserve">ne dražbe na kojoj nije bilo zainteresiranih ponuditelja početna cijena na </w:t>
      </w:r>
      <w:r w:rsidR="005703C6">
        <w:rPr>
          <w:bCs/>
        </w:rPr>
        <w:t>devetoj</w:t>
      </w:r>
      <w:r>
        <w:rPr>
          <w:bCs/>
        </w:rPr>
        <w:t xml:space="preserve">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D566C4">
        <w:t>2</w:t>
      </w:r>
      <w:r w:rsidR="005703C6">
        <w:t xml:space="preserve">3. siječanj 2017.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5703C6">
        <w:t>9/2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26D17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F26F2"/>
    <w:rsid w:val="00F040DB"/>
    <w:rsid w:val="00F13005"/>
    <w:rsid w:val="00F133E9"/>
    <w:rsid w:val="00F172FA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6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6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856A2-6BFC-446B-874B-9B7557C5D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1509</properties:Words>
  <properties:Characters>7734</properties:Characters>
  <properties:Lines>210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9372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2017-01-23T10:39:00Z</dcterms:created>
  <dc:creator>Korisnik</dc:creator>
  <cp:lastModifiedBy>Maja Kocijan</cp:lastModifiedBy>
  <cp:lastPrinted>2017-01-23T10:38:00Z</cp:lastPrinted>
  <dcterms:modified xmlns:xsi="http://www.w3.org/2001/XMLSchema-instance" xsi:type="dcterms:W3CDTF">2017-01-23T10:45:00Z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