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943d" w14:paraId="ca2943d" w:rsidRDefault="00942046" w:rsidP="00C64661" w:rsidR="00942046" w:rsidRPr="00040B7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F234B" w:rsidP="00C64661" w:rsidR="002F234B" w:rsidRPr="00040B71">
      <w:pPr>
        <w:rPr>
          <w:rFonts w:hAnsi="Times New Roman" w:ascii="Times New Roman"/>
          <w:szCs w:val="24"/>
          <w:lang w:val="hr-HR"/>
        </w:rPr>
      </w:pPr>
    </w:p>
    <w:p w:rsidRDefault="00DB5A76" w:rsidP="00872B5E" w:rsidR="00872B5E" w:rsidRPr="00872B5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B5E" w:rsidP="00872B5E" w:rsidR="00872B5E" w:rsidRPr="00872B5E">
      <w:pPr>
        <w:jc w:val="both"/>
        <w:outlineLvl w:val="0"/>
        <w:rPr>
          <w:rFonts w:hAnsi="Times New Roman" w:ascii="Times New Roman"/>
          <w:b/>
          <w:szCs w:val="24"/>
          <w:lang w:val="hr-HR"/>
        </w:rPr>
      </w:pPr>
    </w:p>
    <w:p w:rsidRDefault="00872B5E" w:rsidP="00872B5E" w:rsidR="00872B5E" w:rsidRPr="00872B5E">
      <w:pPr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>REPUBLIKA HRVATSKA</w:t>
      </w:r>
    </w:p>
    <w:p w:rsidRDefault="00872B5E" w:rsidP="00872B5E" w:rsidR="00872B5E" w:rsidRPr="00872B5E">
      <w:pPr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872B5E" w:rsidP="00872B5E" w:rsidR="00872B5E" w:rsidRPr="00872B5E">
      <w:pPr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 xml:space="preserve">    Zagreb, Amruševa 2/II                                              </w:t>
      </w:r>
      <w:r w:rsidR="00DB5A76"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872B5E">
        <w:rPr>
          <w:rFonts w:hAnsi="Times New Roman" w:ascii="Times New Roman"/>
          <w:szCs w:val="24"/>
          <w:lang w:val="hr-HR"/>
        </w:rPr>
        <w:t>72 St-1263/2011</w:t>
      </w:r>
      <w:r w:rsidR="0070350B">
        <w:rPr>
          <w:rFonts w:hAnsi="Times New Roman" w:ascii="Times New Roman"/>
          <w:szCs w:val="24"/>
          <w:lang w:val="hr-HR"/>
        </w:rPr>
        <w:t>-257</w:t>
      </w:r>
    </w:p>
    <w:p w:rsidRDefault="00872B5E" w:rsidP="00872B5E" w:rsidR="00872B5E" w:rsidRPr="00872B5E">
      <w:pPr>
        <w:rPr>
          <w:rFonts w:hAnsi="Times New Roman" w:ascii="Times New Roman"/>
          <w:b/>
          <w:szCs w:val="24"/>
          <w:lang w:val="hr-HR"/>
        </w:rPr>
      </w:pPr>
    </w:p>
    <w:p w:rsidRDefault="00872B5E" w:rsidP="00872B5E" w:rsidR="00872B5E" w:rsidRPr="00872B5E">
      <w:pPr>
        <w:jc w:val="center"/>
        <w:rPr>
          <w:rFonts w:hAnsi="Times New Roman" w:ascii="Times New Roman"/>
          <w:b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>REPUBLIKA HRVATSKA</w:t>
      </w:r>
    </w:p>
    <w:p w:rsidRDefault="00872B5E" w:rsidP="00872B5E" w:rsidR="00872B5E" w:rsidRPr="00872B5E">
      <w:pPr>
        <w:jc w:val="center"/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 xml:space="preserve">R J E Š E NJ E  </w:t>
      </w:r>
    </w:p>
    <w:p w:rsidRDefault="00872B5E" w:rsidP="00872B5E" w:rsidR="00872B5E" w:rsidRPr="00872B5E">
      <w:pPr>
        <w:rPr>
          <w:rFonts w:hAnsi="Times New Roman" w:ascii="Times New Roman"/>
          <w:szCs w:val="24"/>
          <w:lang w:val="hr-HR"/>
        </w:rPr>
      </w:pPr>
    </w:p>
    <w:p w:rsidRDefault="00872B5E" w:rsidP="00872B5E" w:rsidR="00872B5E" w:rsidRPr="00872B5E">
      <w:pPr>
        <w:jc w:val="both"/>
        <w:rPr>
          <w:rFonts w:hAnsi="Times New Roman" w:ascii="Times New Roman"/>
          <w:szCs w:val="24"/>
          <w:lang w:val="hr-HR"/>
        </w:rPr>
      </w:pPr>
      <w:r w:rsidRPr="00872B5E">
        <w:rPr>
          <w:rFonts w:hAnsi="Times New Roman" w:ascii="Times New Roman"/>
          <w:szCs w:val="24"/>
          <w:lang w:val="hr-HR"/>
        </w:rPr>
        <w:tab/>
        <w:t xml:space="preserve">Trgovački sud u Zagrebu, po sucu tog suda Nikoli Ribariću, kao stečajnom sucu u stečajnom postupku nad stečajnim dužnikom AB PETROL d.o.o. - u stečaju, Sesvetski Kraljevec, Sop, Selska cesta 19, OIB: 56877926470, MBS: 080111909, dana </w:t>
      </w:r>
      <w:r w:rsidR="000C008B">
        <w:rPr>
          <w:rFonts w:hAnsi="Times New Roman" w:ascii="Times New Roman"/>
          <w:szCs w:val="24"/>
          <w:lang w:val="hr-HR"/>
        </w:rPr>
        <w:t>2</w:t>
      </w:r>
      <w:r w:rsidRPr="00872B5E">
        <w:rPr>
          <w:rFonts w:hAnsi="Times New Roman" w:ascii="Times New Roman"/>
          <w:szCs w:val="24"/>
          <w:lang w:val="hr-HR"/>
        </w:rPr>
        <w:t>.</w:t>
      </w:r>
      <w:r w:rsidR="000C008B">
        <w:rPr>
          <w:rFonts w:hAnsi="Times New Roman" w:ascii="Times New Roman"/>
          <w:szCs w:val="24"/>
          <w:lang w:val="hr-HR"/>
        </w:rPr>
        <w:t xml:space="preserve"> kolovoza</w:t>
      </w:r>
      <w:r w:rsidRPr="00872B5E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872B5E">
        <w:rPr>
          <w:rFonts w:hAnsi="Times New Roman" w:ascii="Times New Roman"/>
          <w:szCs w:val="24"/>
          <w:lang w:val="hr-HR"/>
        </w:rPr>
        <w:t>.,</w:t>
      </w:r>
    </w:p>
    <w:p w:rsidRDefault="00E41247" w:rsidP="00C64661" w:rsidR="00C64661" w:rsidRPr="00DB5A76">
      <w:pPr>
        <w:jc w:val="center"/>
        <w:rPr>
          <w:rFonts w:hAnsi="Times New Roman" w:ascii="Times New Roman"/>
          <w:szCs w:val="24"/>
          <w:lang w:val="hr-HR"/>
        </w:rPr>
      </w:pPr>
      <w:r w:rsidRPr="00DB5A76">
        <w:rPr>
          <w:rFonts w:hAnsi="Times New Roman" w:ascii="Times New Roman"/>
          <w:szCs w:val="24"/>
          <w:lang w:val="hr-HR"/>
        </w:rPr>
        <w:t>r i j e š i o</w:t>
      </w:r>
      <w:r w:rsidR="00C64661" w:rsidRPr="00DB5A76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040B71">
      <w:pPr>
        <w:rPr>
          <w:rFonts w:hAnsi="Times New Roman" w:ascii="Times New Roman"/>
          <w:b/>
          <w:szCs w:val="24"/>
          <w:lang w:val="hr-HR"/>
        </w:rPr>
      </w:pPr>
    </w:p>
    <w:p w:rsidRDefault="000C008B" w:rsidP="00872B5E" w:rsidR="000C008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Ispravlja se Rješenje o dosudi poslovnog broja St-1263/2011 od 13. lipnja 2</w:t>
      </w:r>
      <w:r w:rsidR="00ED0069">
        <w:rPr>
          <w:rFonts w:hAnsi="Times New Roman" w:ascii="Times New Roman"/>
          <w:szCs w:val="24"/>
          <w:lang w:val="hr-HR"/>
        </w:rPr>
        <w:t>016. godine, u dijelu točke II i</w:t>
      </w:r>
      <w:r>
        <w:rPr>
          <w:rFonts w:hAnsi="Times New Roman" w:ascii="Times New Roman"/>
          <w:szCs w:val="24"/>
          <w:lang w:val="hr-HR"/>
        </w:rPr>
        <w:t>zreke Rješenja, na način da umjesto:</w:t>
      </w:r>
    </w:p>
    <w:p w:rsidRDefault="00872B5E" w:rsidP="000C008B" w:rsidR="002E026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C008B" w:rsidP="002E026F" w:rsidR="002E026F" w:rsidRPr="002E026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„</w:t>
      </w:r>
      <w:r w:rsidR="00CB5C1F" w:rsidRPr="00040B71">
        <w:rPr>
          <w:rFonts w:hAnsi="Times New Roman" w:ascii="Times New Roman"/>
          <w:szCs w:val="24"/>
          <w:lang w:val="hr-HR"/>
        </w:rPr>
        <w:t xml:space="preserve">II. </w:t>
      </w:r>
      <w:r w:rsidR="002E026F">
        <w:rPr>
          <w:rFonts w:hAnsi="Times New Roman" w:ascii="Times New Roman"/>
          <w:szCs w:val="24"/>
          <w:lang w:val="hr-HR"/>
        </w:rPr>
        <w:tab/>
      </w:r>
      <w:r w:rsidR="002E026F" w:rsidRPr="002E026F">
        <w:rPr>
          <w:rFonts w:hAnsi="Times New Roman" w:ascii="Times New Roman"/>
          <w:szCs w:val="24"/>
          <w:lang w:val="hr-HR"/>
        </w:rPr>
        <w:t xml:space="preserve">Nekretnine upisane u zemljišnim knjigama Zemljišnoknjižnog odjela Općinskog građanskog suda u Zagrebu, Zemljišnoknjižni odjel Dugo Selo: </w:t>
      </w:r>
    </w:p>
    <w:p w:rsidRDefault="002E026F" w:rsidP="002E026F" w:rsidR="002E026F" w:rsidRPr="002E026F">
      <w:pPr>
        <w:ind w:right="23" w:left="360"/>
        <w:jc w:val="both"/>
        <w:rPr>
          <w:rFonts w:hAnsi="Times New Roman" w:ascii="Times New Roman"/>
          <w:szCs w:val="24"/>
          <w:lang w:val="hr-HR"/>
        </w:rPr>
      </w:pPr>
    </w:p>
    <w:p w:rsidRDefault="002E026F" w:rsidP="002E026F" w:rsidR="002E026F" w:rsidRPr="002E026F">
      <w:pPr>
        <w:numPr>
          <w:ilvl w:val="0"/>
          <w:numId w:val="24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2E026F">
        <w:rPr>
          <w:rFonts w:hAnsi="Times New Roman" w:ascii="Times New Roman"/>
          <w:szCs w:val="24"/>
          <w:lang w:val="hr-HR"/>
        </w:rPr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35 m2</w:t>
        </w:r>
      </w:smartTag>
      <w:r w:rsidRPr="002E026F">
        <w:rPr>
          <w:rFonts w:hAnsi="Times New Roman" w:ascii="Times New Roman"/>
          <w:szCs w:val="24"/>
          <w:lang w:val="hr-HR"/>
        </w:rP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82 m2</w:t>
        </w:r>
      </w:smartTag>
      <w:r w:rsidRPr="002E026F">
        <w:rPr>
          <w:rFonts w:hAnsi="Times New Roman" w:ascii="Times New Roman"/>
          <w:szCs w:val="24"/>
          <w:lang w:val="hr-HR"/>
        </w:rP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94 m2</w:t>
        </w:r>
      </w:smartTag>
      <w:r w:rsidRPr="002E026F">
        <w:rPr>
          <w:rFonts w:hAnsi="Times New Roman" w:ascii="Times New Roman"/>
          <w:szCs w:val="24"/>
          <w:lang w:val="hr-HR"/>
        </w:rPr>
        <w:t>, sve upisano u zk.ul. 798, k.o. Rugvica</w:t>
      </w:r>
    </w:p>
    <w:p w:rsidRDefault="002E026F" w:rsidP="002E026F" w:rsidR="002E026F" w:rsidRPr="002E026F">
      <w:pPr>
        <w:ind w:right="23" w:left="360"/>
        <w:jc w:val="both"/>
        <w:rPr>
          <w:rFonts w:hAnsi="Times New Roman" w:ascii="Times New Roman"/>
          <w:szCs w:val="24"/>
          <w:lang w:val="hr-HR"/>
        </w:rPr>
      </w:pPr>
    </w:p>
    <w:p w:rsidRDefault="002E026F" w:rsidP="002E026F" w:rsidR="002E026F" w:rsidRPr="002E026F">
      <w:pPr>
        <w:numPr>
          <w:ilvl w:val="0"/>
          <w:numId w:val="24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2E026F">
        <w:rPr>
          <w:rFonts w:hAnsi="Times New Roman" w:ascii="Times New Roman"/>
          <w:szCs w:val="24"/>
          <w:lang w:val="hr-HR"/>
        </w:rPr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35 m2</w:t>
        </w:r>
      </w:smartTag>
      <w:r w:rsidRPr="002E026F">
        <w:rPr>
          <w:rFonts w:hAnsi="Times New Roman" w:ascii="Times New Roman"/>
          <w:szCs w:val="24"/>
          <w:lang w:val="hr-HR"/>
        </w:rPr>
        <w:t>, sve upisano u zk.ul. 895, k.o. Rugvica</w:t>
      </w:r>
    </w:p>
    <w:p w:rsidRDefault="002E026F" w:rsidP="002E026F" w:rsidR="002E026F" w:rsidRPr="002E026F">
      <w:pPr>
        <w:ind w:left="708"/>
        <w:rPr>
          <w:rFonts w:hAnsi="Times New Roman" w:ascii="Times New Roman"/>
          <w:szCs w:val="24"/>
          <w:lang w:val="hr-HR"/>
        </w:rPr>
      </w:pPr>
    </w:p>
    <w:p w:rsidRDefault="002E026F" w:rsidP="002E026F" w:rsidR="002E026F" w:rsidRPr="002E026F">
      <w:pPr>
        <w:numPr>
          <w:ilvl w:val="0"/>
          <w:numId w:val="24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2E026F">
        <w:rPr>
          <w:rFonts w:hAnsi="Times New Roman" w:ascii="Times New Roman"/>
          <w:szCs w:val="24"/>
          <w:lang w:val="hr-HR"/>
        </w:rPr>
        <w:t xml:space="preserve">23/50 suvlasničkog dijela: k.č.br. 667/1, pašnjak Regali, površine 14309 m2, te 667/5, pašnjak Regali, površine 35 m2, sve upisano u zk.ul. 895, k.o. Rugvica  </w:t>
      </w:r>
    </w:p>
    <w:p w:rsidRDefault="002E026F" w:rsidP="002E026F" w:rsidR="002E026F" w:rsidRPr="002E026F">
      <w:pPr>
        <w:ind w:left="705"/>
        <w:jc w:val="both"/>
        <w:rPr>
          <w:rFonts w:hAnsi="Times New Roman" w:ascii="Times New Roman"/>
          <w:szCs w:val="24"/>
          <w:lang w:val="hr-HR"/>
        </w:rPr>
      </w:pPr>
    </w:p>
    <w:p w:rsidRDefault="002E026F" w:rsidP="002E026F" w:rsidR="002E026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E026F">
        <w:rPr>
          <w:rFonts w:hAnsi="Times New Roman" w:ascii="Times New Roman"/>
          <w:b/>
          <w:szCs w:val="24"/>
          <w:lang w:val="hr-HR"/>
        </w:rPr>
        <w:t xml:space="preserve">     dosuđuju se </w:t>
      </w:r>
      <w:r w:rsidRPr="002E026F">
        <w:rPr>
          <w:rFonts w:hAnsi="Times New Roman" w:ascii="Times New Roman"/>
          <w:color w:val="000000"/>
          <w:szCs w:val="24"/>
          <w:lang w:val="hr-HR"/>
        </w:rPr>
        <w:t>kupcu APIOS d.o.o.</w:t>
      </w:r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2E026F">
        <w:rPr>
          <w:rFonts w:hAnsi="Times New Roman" w:ascii="Times New Roman"/>
          <w:color w:val="000000"/>
          <w:szCs w:val="24"/>
          <w:lang w:val="hr-HR"/>
        </w:rPr>
        <w:t>Zagreb (Grad Zagreb)</w:t>
      </w:r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2E026F">
        <w:rPr>
          <w:rFonts w:hAnsi="Times New Roman" w:ascii="Times New Roman"/>
          <w:color w:val="000000"/>
          <w:szCs w:val="24"/>
          <w:lang w:val="hr-HR"/>
        </w:rPr>
        <w:t>Budmanijeva 5</w:t>
      </w:r>
      <w:r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Pr="002E026F">
        <w:rPr>
          <w:rFonts w:hAnsi="Times New Roman" w:ascii="Times New Roman"/>
          <w:color w:val="000000"/>
          <w:szCs w:val="24"/>
          <w:lang w:val="hr-HR"/>
        </w:rPr>
        <w:t>72594208197</w:t>
      </w:r>
      <w:r>
        <w:rPr>
          <w:rFonts w:hAnsi="Times New Roman" w:ascii="Times New Roman"/>
          <w:color w:val="000000"/>
          <w:szCs w:val="24"/>
          <w:lang w:val="hr-HR"/>
        </w:rPr>
        <w:t>.</w:t>
      </w:r>
      <w:r w:rsidR="000C008B">
        <w:rPr>
          <w:rFonts w:hAnsi="Times New Roman" w:ascii="Times New Roman"/>
          <w:color w:val="000000"/>
          <w:szCs w:val="24"/>
          <w:lang w:val="hr-HR"/>
        </w:rPr>
        <w:t>“</w:t>
      </w:r>
    </w:p>
    <w:p w:rsidRDefault="000C008B" w:rsidP="002E026F" w:rsidR="000C008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C008B" w:rsidP="002E026F" w:rsidR="000C008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ima stajati </w:t>
      </w:r>
    </w:p>
    <w:p w:rsidRDefault="00557649" w:rsidP="002E026F" w:rsidR="0055764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C008B" w:rsidP="000C008B" w:rsidR="000C008B" w:rsidRPr="002E026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„</w:t>
      </w:r>
      <w:r w:rsidRPr="00040B71"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ab/>
      </w:r>
      <w:r w:rsidRPr="002E026F">
        <w:rPr>
          <w:rFonts w:hAnsi="Times New Roman" w:ascii="Times New Roman"/>
          <w:szCs w:val="24"/>
          <w:lang w:val="hr-HR"/>
        </w:rPr>
        <w:t xml:space="preserve">Nekretnine upisane u zemljišnim knjigama Zemljišnoknjižnog odjela Općinskog građanskog suda u Zagrebu, Zemljišnoknjižni odjel Dugo Selo: </w:t>
      </w:r>
    </w:p>
    <w:p w:rsidRDefault="000C008B" w:rsidP="000C008B" w:rsidR="000C008B" w:rsidRPr="002E026F">
      <w:pPr>
        <w:ind w:right="23" w:left="360"/>
        <w:jc w:val="both"/>
        <w:rPr>
          <w:rFonts w:hAnsi="Times New Roman" w:ascii="Times New Roman"/>
          <w:szCs w:val="24"/>
          <w:lang w:val="hr-HR"/>
        </w:rPr>
      </w:pPr>
    </w:p>
    <w:p w:rsidRDefault="000C008B" w:rsidP="000C008B" w:rsidR="000C008B" w:rsidRPr="002E026F">
      <w:pPr>
        <w:numPr>
          <w:ilvl w:val="0"/>
          <w:numId w:val="25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2E026F">
        <w:rPr>
          <w:rFonts w:hAnsi="Times New Roman" w:ascii="Times New Roman"/>
          <w:szCs w:val="24"/>
          <w:lang w:val="hr-HR"/>
        </w:rPr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35 m2</w:t>
        </w:r>
      </w:smartTag>
      <w:r w:rsidRPr="002E026F">
        <w:rPr>
          <w:rFonts w:hAnsi="Times New Roman" w:ascii="Times New Roman"/>
          <w:szCs w:val="24"/>
          <w:lang w:val="hr-HR"/>
        </w:rP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82 m2</w:t>
        </w:r>
      </w:smartTag>
      <w:r w:rsidRPr="002E026F">
        <w:rPr>
          <w:rFonts w:hAnsi="Times New Roman" w:ascii="Times New Roman"/>
          <w:szCs w:val="24"/>
          <w:lang w:val="hr-HR"/>
        </w:rP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94 m2</w:t>
        </w:r>
      </w:smartTag>
      <w:r w:rsidRPr="002E026F">
        <w:rPr>
          <w:rFonts w:hAnsi="Times New Roman" w:ascii="Times New Roman"/>
          <w:szCs w:val="24"/>
          <w:lang w:val="hr-HR"/>
        </w:rPr>
        <w:t>, sve upisano u zk.ul. 798, k.o. Rugvica</w:t>
      </w:r>
    </w:p>
    <w:p w:rsidRDefault="000C008B" w:rsidP="000C008B" w:rsidR="000C008B" w:rsidRPr="002E026F">
      <w:pPr>
        <w:ind w:right="23" w:left="360"/>
        <w:jc w:val="both"/>
        <w:rPr>
          <w:rFonts w:hAnsi="Times New Roman" w:ascii="Times New Roman"/>
          <w:szCs w:val="24"/>
          <w:lang w:val="hr-HR"/>
        </w:rPr>
      </w:pPr>
    </w:p>
    <w:p w:rsidRDefault="000C008B" w:rsidP="000C008B" w:rsidR="000C008B" w:rsidRPr="002E026F">
      <w:pPr>
        <w:numPr>
          <w:ilvl w:val="0"/>
          <w:numId w:val="25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2E026F">
        <w:rPr>
          <w:rFonts w:hAnsi="Times New Roman" w:ascii="Times New Roman"/>
          <w:szCs w:val="24"/>
          <w:lang w:val="hr-HR"/>
        </w:rPr>
        <w:lastRenderedPageBreak/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rPr>
            <w:rFonts w:hAnsi="Times New Roman" w:ascii="Times New Roman"/>
            <w:szCs w:val="24"/>
            <w:lang w:val="hr-HR"/>
          </w:rPr>
          <w:t>35 m2</w:t>
        </w:r>
      </w:smartTag>
      <w:r w:rsidRPr="002E026F">
        <w:rPr>
          <w:rFonts w:hAnsi="Times New Roman" w:ascii="Times New Roman"/>
          <w:szCs w:val="24"/>
          <w:lang w:val="hr-HR"/>
        </w:rPr>
        <w:t>, sve upisano u zk.ul. 895, k.o. Rugvica</w:t>
      </w:r>
    </w:p>
    <w:p w:rsidRDefault="000C008B" w:rsidP="000C008B" w:rsidR="000C008B" w:rsidRPr="002E026F">
      <w:pPr>
        <w:ind w:left="708"/>
        <w:rPr>
          <w:rFonts w:hAnsi="Times New Roman" w:ascii="Times New Roman"/>
          <w:szCs w:val="24"/>
          <w:lang w:val="hr-HR"/>
        </w:rPr>
      </w:pPr>
    </w:p>
    <w:p w:rsidRDefault="000C008B" w:rsidP="000C008B" w:rsidR="000C008B" w:rsidRPr="002E026F">
      <w:pPr>
        <w:numPr>
          <w:ilvl w:val="0"/>
          <w:numId w:val="25"/>
        </w:numPr>
        <w:ind w:right="23"/>
        <w:jc w:val="both"/>
        <w:rPr>
          <w:rFonts w:hAnsi="Times New Roman" w:ascii="Times New Roman"/>
          <w:szCs w:val="24"/>
          <w:lang w:val="hr-HR"/>
        </w:rPr>
      </w:pPr>
      <w:r w:rsidRPr="002E026F">
        <w:rPr>
          <w:rFonts w:hAnsi="Times New Roman" w:ascii="Times New Roman"/>
          <w:szCs w:val="24"/>
          <w:lang w:val="hr-HR"/>
        </w:rPr>
        <w:t xml:space="preserve">23/50 suvlasničkog dijela: k.č.br. 667/1, pašnjak Regali, površine 14309 m2, te 667/5, pašnjak Regali, površine 35 m2, sve upisano u zk.ul. 895, k.o. Rugvica  </w:t>
      </w:r>
    </w:p>
    <w:p w:rsidRDefault="000C008B" w:rsidP="000C008B" w:rsidR="000C008B" w:rsidRPr="002E026F">
      <w:pPr>
        <w:ind w:right="23"/>
        <w:jc w:val="both"/>
        <w:rPr>
          <w:rFonts w:hAnsi="Times New Roman" w:ascii="Times New Roman"/>
          <w:szCs w:val="24"/>
          <w:lang w:val="hr-HR"/>
        </w:rPr>
      </w:pPr>
    </w:p>
    <w:p w:rsidRDefault="000C008B" w:rsidP="000C008B" w:rsidR="000C008B" w:rsidRPr="002E026F">
      <w:pPr>
        <w:ind w:left="705"/>
        <w:jc w:val="both"/>
        <w:rPr>
          <w:rFonts w:hAnsi="Times New Roman" w:ascii="Times New Roman"/>
          <w:szCs w:val="24"/>
          <w:lang w:val="hr-HR"/>
        </w:rPr>
      </w:pPr>
    </w:p>
    <w:p w:rsidRDefault="000C008B" w:rsidP="000C008B" w:rsidR="000C008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E026F">
        <w:rPr>
          <w:rFonts w:hAnsi="Times New Roman" w:ascii="Times New Roman"/>
          <w:b/>
          <w:szCs w:val="24"/>
          <w:lang w:val="hr-HR"/>
        </w:rPr>
        <w:t xml:space="preserve">     dosuđuju se </w:t>
      </w:r>
      <w:r w:rsidRPr="002E026F">
        <w:rPr>
          <w:rFonts w:hAnsi="Times New Roman" w:ascii="Times New Roman"/>
          <w:color w:val="000000"/>
          <w:szCs w:val="24"/>
          <w:lang w:val="hr-HR"/>
        </w:rPr>
        <w:t>kupcu APIOS d.o.o.</w:t>
      </w:r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2E026F">
        <w:rPr>
          <w:rFonts w:hAnsi="Times New Roman" w:ascii="Times New Roman"/>
          <w:color w:val="000000"/>
          <w:szCs w:val="24"/>
          <w:lang w:val="hr-HR"/>
        </w:rPr>
        <w:t>Zagreb (Grad Zagreb)</w:t>
      </w:r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2E026F">
        <w:rPr>
          <w:rFonts w:hAnsi="Times New Roman" w:ascii="Times New Roman"/>
          <w:color w:val="000000"/>
          <w:szCs w:val="24"/>
          <w:lang w:val="hr-HR"/>
        </w:rPr>
        <w:t>Budmanijeva 5</w:t>
      </w:r>
      <w:r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Pr="002E026F">
        <w:rPr>
          <w:rFonts w:hAnsi="Times New Roman" w:ascii="Times New Roman"/>
          <w:color w:val="000000"/>
          <w:szCs w:val="24"/>
          <w:lang w:val="hr-HR"/>
        </w:rPr>
        <w:t>72594208197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611C6" w:rsidRPr="00557649">
        <w:rPr>
          <w:rFonts w:hAnsi="Times New Roman" w:ascii="Times New Roman"/>
          <w:b/>
          <w:color w:val="000000"/>
          <w:szCs w:val="24"/>
          <w:lang w:val="hr-HR"/>
        </w:rPr>
        <w:t>za iznos od 5.500.000,00 kn.</w:t>
      </w:r>
      <w:r w:rsidRPr="00557649">
        <w:rPr>
          <w:rFonts w:hAnsi="Times New Roman" w:ascii="Times New Roman"/>
          <w:b/>
          <w:color w:val="000000"/>
          <w:szCs w:val="24"/>
          <w:lang w:val="hr-HR"/>
        </w:rPr>
        <w:t>“</w:t>
      </w:r>
    </w:p>
    <w:p w:rsidRDefault="00F611C6" w:rsidP="000C008B" w:rsidR="00F611C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611C6" w:rsidP="000C008B" w:rsidR="00F611C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dok u ostalom dijelu Rješenje ostaje nepromijenjeno. </w:t>
      </w:r>
    </w:p>
    <w:p w:rsidRDefault="000544CA" w:rsidP="00DA7B5A" w:rsidR="000544CA" w:rsidRPr="001E0DEA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0544CA" w:rsidP="000544CA" w:rsidR="000544CA" w:rsidRPr="00040B71">
      <w:pPr>
        <w:jc w:val="center"/>
        <w:rPr>
          <w:rFonts w:hAnsi="Times New Roman" w:ascii="Times New Roman"/>
          <w:szCs w:val="24"/>
          <w:lang w:val="hr-HR"/>
        </w:rPr>
      </w:pPr>
      <w:r w:rsidRPr="00040B71">
        <w:rPr>
          <w:rFonts w:hAnsi="Times New Roman" w:ascii="Times New Roman"/>
          <w:szCs w:val="24"/>
          <w:lang w:val="hr-HR"/>
        </w:rPr>
        <w:t>Obrazloženje</w:t>
      </w:r>
    </w:p>
    <w:p w:rsidRDefault="000544CA" w:rsidP="000544CA" w:rsidR="000544CA" w:rsidRPr="00040B71">
      <w:pPr>
        <w:rPr>
          <w:rFonts w:hAnsi="Times New Roman" w:ascii="Times New Roman"/>
          <w:b/>
          <w:szCs w:val="24"/>
          <w:lang w:val="hr-HR"/>
        </w:rPr>
      </w:pPr>
    </w:p>
    <w:p w:rsidRDefault="000544CA" w:rsidP="006473FE" w:rsidR="00F611C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040B71">
        <w:rPr>
          <w:rFonts w:hAnsi="Times New Roman" w:ascii="Times New Roman"/>
          <w:szCs w:val="24"/>
          <w:lang w:val="hr-HR"/>
        </w:rPr>
        <w:tab/>
      </w:r>
      <w:r w:rsidR="00F611C6">
        <w:rPr>
          <w:rFonts w:hAnsi="Times New Roman" w:ascii="Times New Roman"/>
          <w:szCs w:val="24"/>
          <w:lang w:val="hr-HR"/>
        </w:rPr>
        <w:t>Rješenjem od 13. lipnja 2016. godine sud</w:t>
      </w:r>
      <w:r w:rsidR="00557649">
        <w:rPr>
          <w:rFonts w:hAnsi="Times New Roman" w:ascii="Times New Roman"/>
          <w:szCs w:val="24"/>
          <w:lang w:val="hr-HR"/>
        </w:rPr>
        <w:t xml:space="preserve"> je</w:t>
      </w:r>
      <w:r w:rsidR="00F611C6">
        <w:rPr>
          <w:rFonts w:hAnsi="Times New Roman" w:ascii="Times New Roman"/>
          <w:szCs w:val="24"/>
          <w:lang w:val="hr-HR"/>
        </w:rPr>
        <w:t xml:space="preserve"> nekretnine</w:t>
      </w:r>
      <w:r w:rsidR="00557649">
        <w:rPr>
          <w:rFonts w:hAnsi="Times New Roman" w:ascii="Times New Roman"/>
          <w:szCs w:val="24"/>
          <w:lang w:val="hr-HR"/>
        </w:rPr>
        <w:t>,</w:t>
      </w:r>
      <w:r w:rsidR="00F611C6">
        <w:rPr>
          <w:rFonts w:hAnsi="Times New Roman" w:ascii="Times New Roman"/>
          <w:szCs w:val="24"/>
          <w:lang w:val="hr-HR"/>
        </w:rPr>
        <w:t xml:space="preserve"> opisane u </w:t>
      </w:r>
      <w:r w:rsidR="00557649">
        <w:rPr>
          <w:rFonts w:hAnsi="Times New Roman" w:ascii="Times New Roman"/>
          <w:szCs w:val="24"/>
          <w:lang w:val="hr-HR"/>
        </w:rPr>
        <w:t>izreci,</w:t>
      </w:r>
      <w:r w:rsidR="00F611C6">
        <w:rPr>
          <w:rFonts w:hAnsi="Times New Roman" w:ascii="Times New Roman"/>
          <w:szCs w:val="24"/>
          <w:lang w:val="hr-HR"/>
        </w:rPr>
        <w:t xml:space="preserve"> dosudio kupcu</w:t>
      </w:r>
      <w:r w:rsidR="00F611C6" w:rsidRPr="00F611C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611C6" w:rsidRPr="002E026F">
        <w:rPr>
          <w:rFonts w:hAnsi="Times New Roman" w:ascii="Times New Roman"/>
          <w:color w:val="000000"/>
          <w:szCs w:val="24"/>
          <w:lang w:val="hr-HR"/>
        </w:rPr>
        <w:t>APIOS d.o.o.</w:t>
      </w:r>
      <w:r w:rsidR="00F611C6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F611C6" w:rsidRPr="002E026F">
        <w:rPr>
          <w:rFonts w:hAnsi="Times New Roman" w:ascii="Times New Roman"/>
          <w:color w:val="000000"/>
          <w:szCs w:val="24"/>
          <w:lang w:val="hr-HR"/>
        </w:rPr>
        <w:t>Zagreb (Grad Zagreb)</w:t>
      </w:r>
      <w:r w:rsidR="00F611C6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F611C6" w:rsidRPr="002E026F">
        <w:rPr>
          <w:rFonts w:hAnsi="Times New Roman" w:ascii="Times New Roman"/>
          <w:color w:val="000000"/>
          <w:szCs w:val="24"/>
          <w:lang w:val="hr-HR"/>
        </w:rPr>
        <w:t>Budmanijeva 5</w:t>
      </w:r>
      <w:r w:rsidR="00F611C6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F611C6" w:rsidRPr="002E026F">
        <w:rPr>
          <w:rFonts w:hAnsi="Times New Roman" w:ascii="Times New Roman"/>
          <w:color w:val="000000"/>
          <w:szCs w:val="24"/>
          <w:lang w:val="hr-HR"/>
        </w:rPr>
        <w:t>72594208197</w:t>
      </w:r>
      <w:r w:rsidR="00F611C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611C6" w:rsidP="006473FE" w:rsidR="00F611C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Međutim, omaškom je ispušten iznos za koji su nekretnine dosuđene kupcu.</w:t>
      </w:r>
    </w:p>
    <w:p w:rsidRDefault="00F611C6" w:rsidP="00557649" w:rsidR="00F611C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Uvidom u Rješenje od 13. lipnja 2016</w:t>
      </w:r>
      <w:r w:rsidR="00557649">
        <w:rPr>
          <w:rFonts w:hAnsi="Times New Roman" w:ascii="Times New Roman"/>
          <w:color w:val="000000"/>
          <w:szCs w:val="24"/>
          <w:lang w:val="hr-HR"/>
        </w:rPr>
        <w:t>. godine, u obrazloženje, kao i u</w:t>
      </w:r>
      <w:r>
        <w:rPr>
          <w:rFonts w:hAnsi="Times New Roman" w:ascii="Times New Roman"/>
          <w:color w:val="000000"/>
          <w:szCs w:val="24"/>
          <w:lang w:val="hr-HR"/>
        </w:rPr>
        <w:t xml:space="preserve"> zapisnik sa održane javne dražbe od </w:t>
      </w:r>
      <w:r w:rsidR="002367B2" w:rsidRPr="00702C56">
        <w:rPr>
          <w:rFonts w:hAnsi="Times New Roman" w:ascii="Times New Roman"/>
          <w:szCs w:val="24"/>
          <w:lang w:val="hr-HR"/>
        </w:rPr>
        <w:t>1. prosinca 2015. godine</w:t>
      </w:r>
      <w:r w:rsidR="00557649">
        <w:rPr>
          <w:rFonts w:hAnsi="Times New Roman" w:ascii="Times New Roman"/>
          <w:szCs w:val="24"/>
          <w:lang w:val="hr-HR"/>
        </w:rPr>
        <w:t>,</w:t>
      </w:r>
      <w:r w:rsidR="002367B2">
        <w:rPr>
          <w:rFonts w:hAnsi="Times New Roman" w:ascii="Times New Roman"/>
          <w:szCs w:val="24"/>
          <w:lang w:val="hr-HR"/>
        </w:rPr>
        <w:t xml:space="preserve"> vidljivo je kako je iznos kupovnine 5.500.000,00 kuna.</w:t>
      </w:r>
    </w:p>
    <w:p w:rsidRDefault="002367B2" w:rsidP="006473FE" w:rsidR="002367B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Međutim, radi jasnoće, </w:t>
      </w:r>
      <w:r w:rsidR="00557649">
        <w:rPr>
          <w:rFonts w:hAnsi="Times New Roman" w:ascii="Times New Roman"/>
          <w:szCs w:val="24"/>
          <w:lang w:val="hr-HR"/>
        </w:rPr>
        <w:t>i omaške koj</w:t>
      </w:r>
      <w:r w:rsidR="005555AE">
        <w:rPr>
          <w:rFonts w:hAnsi="Times New Roman" w:ascii="Times New Roman"/>
          <w:szCs w:val="24"/>
          <w:lang w:val="hr-HR"/>
        </w:rPr>
        <w:t>a se dogodila prilikom pisanja R</w:t>
      </w:r>
      <w:r w:rsidR="00557649">
        <w:rPr>
          <w:rFonts w:hAnsi="Times New Roman" w:ascii="Times New Roman"/>
          <w:szCs w:val="24"/>
          <w:lang w:val="hr-HR"/>
        </w:rPr>
        <w:t xml:space="preserve">ješenja od 13. lipnja 2016. godine, </w:t>
      </w:r>
      <w:r>
        <w:rPr>
          <w:rFonts w:hAnsi="Times New Roman" w:ascii="Times New Roman"/>
          <w:szCs w:val="24"/>
          <w:lang w:val="hr-HR"/>
        </w:rPr>
        <w:t xml:space="preserve">bilo je potrebno </w:t>
      </w:r>
      <w:r w:rsidR="005555AE">
        <w:rPr>
          <w:rFonts w:hAnsi="Times New Roman" w:ascii="Times New Roman"/>
          <w:szCs w:val="24"/>
          <w:lang w:val="hr-HR"/>
        </w:rPr>
        <w:t xml:space="preserve">ispraviti Rješenje od 13. lipnja 2016. godine, </w:t>
      </w:r>
      <w:r>
        <w:rPr>
          <w:rFonts w:hAnsi="Times New Roman" w:ascii="Times New Roman"/>
          <w:szCs w:val="24"/>
          <w:lang w:val="hr-HR"/>
        </w:rPr>
        <w:t>i u izreci</w:t>
      </w:r>
      <w:r w:rsidR="005555AE">
        <w:rPr>
          <w:rFonts w:hAnsi="Times New Roman" w:ascii="Times New Roman"/>
          <w:szCs w:val="24"/>
          <w:lang w:val="hr-HR"/>
        </w:rPr>
        <w:t xml:space="preserve"> navesti iznos kupovnine.</w:t>
      </w:r>
    </w:p>
    <w:p w:rsidRDefault="002367B2" w:rsidP="006473FE" w:rsidR="002367B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navedenoga odlučeno je kao u izreci.</w:t>
      </w:r>
    </w:p>
    <w:p w:rsidRDefault="0070350B" w:rsidP="002367B2" w:rsidR="0070350B">
      <w:pPr>
        <w:jc w:val="center"/>
        <w:rPr>
          <w:rFonts w:hAnsi="Times New Roman" w:ascii="Times New Roman"/>
          <w:szCs w:val="24"/>
        </w:rPr>
      </w:pPr>
    </w:p>
    <w:p w:rsidRDefault="008E1697" w:rsidP="002367B2" w:rsidR="008E1697" w:rsidRPr="00040B71">
      <w:pPr>
        <w:jc w:val="center"/>
        <w:rPr>
          <w:rFonts w:hAnsi="Times New Roman" w:ascii="Times New Roman"/>
          <w:szCs w:val="24"/>
        </w:rPr>
      </w:pPr>
      <w:r w:rsidRPr="00040B71">
        <w:rPr>
          <w:rFonts w:hAnsi="Times New Roman" w:ascii="Times New Roman"/>
          <w:szCs w:val="24"/>
        </w:rPr>
        <w:t>U Zagrebu</w:t>
      </w:r>
      <w:r w:rsidRPr="00040B71">
        <w:rPr>
          <w:rFonts w:hAnsi="Times New Roman" w:ascii="Times New Roman"/>
          <w:b/>
          <w:szCs w:val="24"/>
        </w:rPr>
        <w:t xml:space="preserve"> </w:t>
      </w:r>
      <w:r w:rsidR="002367B2">
        <w:rPr>
          <w:rFonts w:hAnsi="Times New Roman" w:ascii="Times New Roman"/>
          <w:szCs w:val="24"/>
        </w:rPr>
        <w:t>2</w:t>
      </w:r>
      <w:r w:rsidR="00284515" w:rsidRPr="00040B71">
        <w:rPr>
          <w:rFonts w:hAnsi="Times New Roman" w:ascii="Times New Roman"/>
          <w:szCs w:val="24"/>
        </w:rPr>
        <w:t>.</w:t>
      </w:r>
      <w:r w:rsidR="002367B2">
        <w:rPr>
          <w:rFonts w:hAnsi="Times New Roman" w:ascii="Times New Roman"/>
          <w:szCs w:val="24"/>
        </w:rPr>
        <w:t xml:space="preserve"> kolovoza</w:t>
      </w:r>
      <w:r w:rsidR="00AA69E7" w:rsidRPr="00040B71">
        <w:rPr>
          <w:rFonts w:hAnsi="Times New Roman" w:ascii="Times New Roman"/>
          <w:szCs w:val="24"/>
        </w:rPr>
        <w:t xml:space="preserve"> 201</w:t>
      </w:r>
      <w:r w:rsidR="003D2601">
        <w:rPr>
          <w:rFonts w:hAnsi="Times New Roman" w:ascii="Times New Roman"/>
          <w:szCs w:val="24"/>
        </w:rPr>
        <w:t>6</w:t>
      </w:r>
      <w:r w:rsidRPr="00040B71">
        <w:rPr>
          <w:rFonts w:hAnsi="Times New Roman" w:ascii="Times New Roman"/>
          <w:szCs w:val="24"/>
        </w:rPr>
        <w:t xml:space="preserve">. </w:t>
      </w:r>
    </w:p>
    <w:p w:rsidRDefault="008E1697" w:rsidP="00E91121" w:rsidR="007035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Pr="00040B71">
        <w:rPr>
          <w:rFonts w:hAnsi="Times New Roman" w:ascii="Times New Roman"/>
          <w:szCs w:val="24"/>
        </w:rPr>
        <w:tab/>
      </w:r>
      <w:r w:rsidR="0070350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350B" w:rsidP="00E91121" w:rsidR="007035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0350B" w:rsidP="00E91121" w:rsidR="0070350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0350B" w:rsidP="00E91121" w:rsidR="0070350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0350B" w:rsidP="00E91121" w:rsidR="0070350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5A76" w:rsidP="0070350B" w:rsidR="008E1697" w:rsidRPr="00040B71">
      <w:pPr>
        <w:pStyle w:val="Podnaslov"/>
        <w:ind w:firstLine="708"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1697" w:rsidP="008E1697" w:rsidR="008E1697" w:rsidRPr="00040B71">
      <w:pPr>
        <w:jc w:val="both"/>
        <w:rPr>
          <w:rFonts w:hAnsi="Times New Roman" w:ascii="Times New Roman"/>
          <w:b/>
          <w:szCs w:val="24"/>
        </w:rPr>
      </w:pPr>
      <w:r w:rsidRPr="00040B71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040B71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040B71">
      <w:pPr>
        <w:jc w:val="both"/>
        <w:rPr>
          <w:rFonts w:hAnsi="Times New Roman" w:ascii="Times New Roman"/>
          <w:b/>
          <w:szCs w:val="24"/>
          <w:lang w:val="hr-HR"/>
        </w:rPr>
      </w:pPr>
      <w:r w:rsidRPr="00040B71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980504" w:rsidP="00980504" w:rsidR="008E1697" w:rsidRPr="00040B71">
      <w:pPr>
        <w:jc w:val="both"/>
        <w:rPr>
          <w:rFonts w:hAnsi="Times New Roman" w:ascii="Times New Roman"/>
          <w:szCs w:val="24"/>
        </w:rPr>
      </w:pPr>
      <w:r w:rsidRPr="00040B71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040B71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040B71">
        <w:rPr>
          <w:rFonts w:hAnsi="Times New Roman" w:ascii="Times New Roman"/>
          <w:szCs w:val="24"/>
          <w:lang w:val="hr-HR"/>
        </w:rPr>
        <w:t xml:space="preserve"> RH u roku od 8 dana od dana dostave rješenja.  </w:t>
      </w: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p w:rsidRDefault="0070350B" w:rsidP="008E1697" w:rsidR="0070350B">
      <w:pPr>
        <w:jc w:val="both"/>
        <w:rPr>
          <w:rFonts w:hAnsi="Times New Roman" w:ascii="Times New Roman"/>
          <w:szCs w:val="24"/>
        </w:rPr>
      </w:pPr>
    </w:p>
    <w:sectPr w:rsidSect="00C138B4" w:rsidR="0070350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669" w:rsidP="00C138B4" w:rsidR="001A0669">
      <w:r>
        <w:separator/>
      </w:r>
    </w:p>
  </w:endnote>
  <w:endnote w:id="0" w:type="continuationSeparator">
    <w:p w:rsidRDefault="001A0669" w:rsidP="00C138B4" w:rsidR="001A0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669" w:rsidP="00C138B4" w:rsidR="001A0669">
      <w:r>
        <w:separator/>
      </w:r>
    </w:p>
  </w:footnote>
  <w:footnote w:id="0" w:type="continuationSeparator">
    <w:p w:rsidRDefault="001A0669" w:rsidP="00C138B4" w:rsidR="001A06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8B4" w:rsidR="00C138B4" w:rsidRPr="00C138B4">
    <w:pPr>
      <w:pStyle w:val="Zaglavlje"/>
      <w:jc w:val="center"/>
      <w:rPr>
        <w:rFonts w:hAnsi="Times New Roman" w:ascii="Times New Roman"/>
      </w:rPr>
    </w:pPr>
    <w:r>
      <w:tab/>
    </w:r>
    <w:r w:rsidRPr="00C138B4">
      <w:rPr>
        <w:rFonts w:hAnsi="Times New Roman" w:ascii="Times New Roman"/>
      </w:rPr>
      <w:fldChar w:fldCharType="begin"/>
    </w:r>
    <w:r w:rsidRPr="00C138B4">
      <w:rPr>
        <w:rFonts w:hAnsi="Times New Roman" w:ascii="Times New Roman"/>
      </w:rPr>
      <w:instrText>PAGE   \* MERGEFORMAT</w:instrText>
    </w:r>
    <w:r w:rsidRPr="00C138B4">
      <w:rPr>
        <w:rFonts w:hAnsi="Times New Roman" w:ascii="Times New Roman"/>
      </w:rPr>
      <w:fldChar w:fldCharType="separate"/>
    </w:r>
    <w:r w:rsidR="001C6B48" w:rsidRPr="001C6B48">
      <w:rPr>
        <w:rFonts w:hAnsi="Times New Roman" w:ascii="Times New Roman"/>
        <w:noProof/>
        <w:lang w:val="hr-HR"/>
      </w:rPr>
      <w:t>3</w:t>
    </w:r>
    <w:r w:rsidRPr="00C138B4">
      <w:rPr>
        <w:rFonts w:hAnsi="Times New Roman" w:ascii="Times New Roman"/>
      </w:rPr>
      <w:fldChar w:fldCharType="end"/>
    </w:r>
    <w:r w:rsidRPr="00C138B4">
      <w:rPr>
        <w:rFonts w:hAnsi="Times New Roman" w:ascii="Times New Roman"/>
      </w:rPr>
      <w:tab/>
    </w:r>
  </w:p>
  <w:p w:rsidRDefault="00C138B4" w:rsidR="00C138B4">
    <w:pPr>
      <w:pStyle w:val="Zaglavlje"/>
      <w:jc w:val="center"/>
    </w:pPr>
    <w:r>
      <w:tab/>
    </w:r>
    <w:r>
      <w:tab/>
    </w:r>
    <w:r w:rsidRPr="00872B5E">
      <w:rPr>
        <w:rFonts w:hAnsi="Times New Roman" w:ascii="Times New Roman"/>
        <w:szCs w:val="24"/>
        <w:lang w:val="hr-HR"/>
      </w:rPr>
      <w:t>72 St-1263/2011</w:t>
    </w:r>
  </w:p>
  <w:p w:rsidRDefault="00C138B4" w:rsidR="00C138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A06447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56503"/>
    <w:multiLevelType w:val="hybridMultilevel"/>
    <w:tmpl w:val="FC62FF7E"/>
    <w:lvl w:tplc="D9AE8042" w:ilvl="0">
      <w:start w:val="3"/>
      <w:numFmt w:val="bullet"/>
      <w:lvlText w:val="-"/>
      <w:lvlJc w:val="left"/>
      <w:pPr>
        <w:tabs>
          <w:tab w:pos="855" w:val="num"/>
        </w:tabs>
        <w:ind w:hanging="495" w:left="8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4410F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3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</w:num>
  <w:num w:numId="5">
    <w:abstractNumId w:val="7"/>
  </w:num>
  <w:num w:numId="6">
    <w:abstractNumId w:val="18"/>
  </w:num>
  <w:num w:numId="7">
    <w:abstractNumId w:val="20"/>
  </w:num>
  <w:num w:numId="8">
    <w:abstractNumId w:val="5"/>
  </w:num>
  <w:num w:numId="9">
    <w:abstractNumId w:val="15"/>
  </w:num>
  <w:num w:numId="10">
    <w:abstractNumId w:val="22"/>
  </w:num>
  <w:num w:numId="11">
    <w:abstractNumId w:val="12"/>
  </w:num>
  <w:num w:numId="12">
    <w:abstractNumId w:val="6"/>
  </w:num>
  <w:num w:numId="13">
    <w:abstractNumId w:val="10"/>
  </w:num>
  <w:num w:numId="14">
    <w:abstractNumId w:val="9"/>
  </w:num>
  <w:num w:numId="15">
    <w:abstractNumId w:val="3"/>
  </w:num>
  <w:num w:numId="16">
    <w:abstractNumId w:val="16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3"/>
  </w:num>
  <w:num w:numId="22">
    <w:abstractNumId w:val="8"/>
  </w:num>
  <w:num w:numId="23">
    <w:abstractNumId w:val="17"/>
  </w:num>
  <w:num w:numId="24">
    <w:abstractNumId w:val="2"/>
  </w:num>
  <w:num w:numId="25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A39"/>
    <w:rsid w:val="00040B71"/>
    <w:rsid w:val="00040C37"/>
    <w:rsid w:val="00042CDE"/>
    <w:rsid w:val="000448CC"/>
    <w:rsid w:val="00045336"/>
    <w:rsid w:val="0004612F"/>
    <w:rsid w:val="00053CB5"/>
    <w:rsid w:val="000544CA"/>
    <w:rsid w:val="00054622"/>
    <w:rsid w:val="0005693E"/>
    <w:rsid w:val="00057F89"/>
    <w:rsid w:val="0006018B"/>
    <w:rsid w:val="000615EF"/>
    <w:rsid w:val="00062357"/>
    <w:rsid w:val="00074D6D"/>
    <w:rsid w:val="00075F68"/>
    <w:rsid w:val="0008105A"/>
    <w:rsid w:val="00086014"/>
    <w:rsid w:val="000863CB"/>
    <w:rsid w:val="000903C5"/>
    <w:rsid w:val="00092FB1"/>
    <w:rsid w:val="00093FFD"/>
    <w:rsid w:val="000971DA"/>
    <w:rsid w:val="000A4C4F"/>
    <w:rsid w:val="000A58A5"/>
    <w:rsid w:val="000A78D7"/>
    <w:rsid w:val="000B18BB"/>
    <w:rsid w:val="000B205C"/>
    <w:rsid w:val="000B2078"/>
    <w:rsid w:val="000B2C7E"/>
    <w:rsid w:val="000B54E8"/>
    <w:rsid w:val="000C008B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25F3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0669"/>
    <w:rsid w:val="001A4D8C"/>
    <w:rsid w:val="001B16B9"/>
    <w:rsid w:val="001B4129"/>
    <w:rsid w:val="001B6060"/>
    <w:rsid w:val="001B712F"/>
    <w:rsid w:val="001B7C99"/>
    <w:rsid w:val="001C3CC8"/>
    <w:rsid w:val="001C6013"/>
    <w:rsid w:val="001C6B48"/>
    <w:rsid w:val="001C7194"/>
    <w:rsid w:val="001D087F"/>
    <w:rsid w:val="001D722A"/>
    <w:rsid w:val="001D7342"/>
    <w:rsid w:val="001E0DEA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67B2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515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026F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DCF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2CD4"/>
    <w:rsid w:val="00344DBD"/>
    <w:rsid w:val="003466BD"/>
    <w:rsid w:val="003512A9"/>
    <w:rsid w:val="003518E7"/>
    <w:rsid w:val="003556CA"/>
    <w:rsid w:val="0036128E"/>
    <w:rsid w:val="003619A0"/>
    <w:rsid w:val="00371978"/>
    <w:rsid w:val="00372931"/>
    <w:rsid w:val="003771A0"/>
    <w:rsid w:val="003775C5"/>
    <w:rsid w:val="0037763C"/>
    <w:rsid w:val="00383B4B"/>
    <w:rsid w:val="00384561"/>
    <w:rsid w:val="0038522C"/>
    <w:rsid w:val="0038673A"/>
    <w:rsid w:val="00397F88"/>
    <w:rsid w:val="003A0294"/>
    <w:rsid w:val="003A0DAE"/>
    <w:rsid w:val="003A1A33"/>
    <w:rsid w:val="003A1D13"/>
    <w:rsid w:val="003A222E"/>
    <w:rsid w:val="003A447D"/>
    <w:rsid w:val="003B2D9E"/>
    <w:rsid w:val="003B2EC1"/>
    <w:rsid w:val="003C188D"/>
    <w:rsid w:val="003C3021"/>
    <w:rsid w:val="003C5395"/>
    <w:rsid w:val="003C611C"/>
    <w:rsid w:val="003D2601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01C0"/>
    <w:rsid w:val="00432D08"/>
    <w:rsid w:val="004361E0"/>
    <w:rsid w:val="00436A60"/>
    <w:rsid w:val="004377A7"/>
    <w:rsid w:val="00440453"/>
    <w:rsid w:val="00442117"/>
    <w:rsid w:val="00443641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1BA0"/>
    <w:rsid w:val="004B5285"/>
    <w:rsid w:val="004C1393"/>
    <w:rsid w:val="004C22F2"/>
    <w:rsid w:val="004C4560"/>
    <w:rsid w:val="004C7461"/>
    <w:rsid w:val="004C7D4A"/>
    <w:rsid w:val="004D1F36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052"/>
    <w:rsid w:val="00537753"/>
    <w:rsid w:val="005403EB"/>
    <w:rsid w:val="0054188A"/>
    <w:rsid w:val="00541FA5"/>
    <w:rsid w:val="005443ED"/>
    <w:rsid w:val="00547724"/>
    <w:rsid w:val="005507BA"/>
    <w:rsid w:val="0055535C"/>
    <w:rsid w:val="005555AE"/>
    <w:rsid w:val="00556CF6"/>
    <w:rsid w:val="00557075"/>
    <w:rsid w:val="00557649"/>
    <w:rsid w:val="00557D40"/>
    <w:rsid w:val="005650A9"/>
    <w:rsid w:val="005720A2"/>
    <w:rsid w:val="00573D1E"/>
    <w:rsid w:val="005813C5"/>
    <w:rsid w:val="00581938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5414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3FE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85B9A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2C56"/>
    <w:rsid w:val="0070350B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4972"/>
    <w:rsid w:val="00725962"/>
    <w:rsid w:val="00727354"/>
    <w:rsid w:val="00732A86"/>
    <w:rsid w:val="007350FD"/>
    <w:rsid w:val="00735836"/>
    <w:rsid w:val="007366D1"/>
    <w:rsid w:val="00740628"/>
    <w:rsid w:val="00743380"/>
    <w:rsid w:val="00744C70"/>
    <w:rsid w:val="007457C0"/>
    <w:rsid w:val="007459D6"/>
    <w:rsid w:val="00746595"/>
    <w:rsid w:val="007506F7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D5C73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498"/>
    <w:rsid w:val="00846D81"/>
    <w:rsid w:val="00853210"/>
    <w:rsid w:val="008539D6"/>
    <w:rsid w:val="0085469D"/>
    <w:rsid w:val="00856FA6"/>
    <w:rsid w:val="00860C7D"/>
    <w:rsid w:val="00863799"/>
    <w:rsid w:val="00863B92"/>
    <w:rsid w:val="00872B5E"/>
    <w:rsid w:val="00874415"/>
    <w:rsid w:val="00877D6D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0E5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0B1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9FB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0778"/>
    <w:rsid w:val="00A53351"/>
    <w:rsid w:val="00A615C2"/>
    <w:rsid w:val="00A66689"/>
    <w:rsid w:val="00A67709"/>
    <w:rsid w:val="00A67D12"/>
    <w:rsid w:val="00A71D26"/>
    <w:rsid w:val="00A71E1D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9E7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E26"/>
    <w:rsid w:val="00B14C9F"/>
    <w:rsid w:val="00B166A1"/>
    <w:rsid w:val="00B169EA"/>
    <w:rsid w:val="00B1783A"/>
    <w:rsid w:val="00B22D4B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522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38B4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87DE9"/>
    <w:rsid w:val="00C93B25"/>
    <w:rsid w:val="00C950FB"/>
    <w:rsid w:val="00C959A8"/>
    <w:rsid w:val="00C966B9"/>
    <w:rsid w:val="00C9694A"/>
    <w:rsid w:val="00CA3255"/>
    <w:rsid w:val="00CB12A6"/>
    <w:rsid w:val="00CB5C1F"/>
    <w:rsid w:val="00CC05B0"/>
    <w:rsid w:val="00CC0DDF"/>
    <w:rsid w:val="00CC2BED"/>
    <w:rsid w:val="00CD1EF7"/>
    <w:rsid w:val="00CD235A"/>
    <w:rsid w:val="00CD3D30"/>
    <w:rsid w:val="00CD6FD2"/>
    <w:rsid w:val="00CE0261"/>
    <w:rsid w:val="00CE2924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26F0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5A76"/>
    <w:rsid w:val="00DB7D0D"/>
    <w:rsid w:val="00DC0415"/>
    <w:rsid w:val="00DC1807"/>
    <w:rsid w:val="00DC2C79"/>
    <w:rsid w:val="00DC33F6"/>
    <w:rsid w:val="00DD19A3"/>
    <w:rsid w:val="00DD2199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19BE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0069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1639F"/>
    <w:rsid w:val="00F20EC5"/>
    <w:rsid w:val="00F25534"/>
    <w:rsid w:val="00F33E42"/>
    <w:rsid w:val="00F342E6"/>
    <w:rsid w:val="00F3542F"/>
    <w:rsid w:val="00F369C4"/>
    <w:rsid w:val="00F37BCD"/>
    <w:rsid w:val="00F41370"/>
    <w:rsid w:val="00F41FB7"/>
    <w:rsid w:val="00F42934"/>
    <w:rsid w:val="00F51987"/>
    <w:rsid w:val="00F5584F"/>
    <w:rsid w:val="00F56463"/>
    <w:rsid w:val="00F611C6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138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138B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C138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138B4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DB5A76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DB5A7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75F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5F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6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B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B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B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B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138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138B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C138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138B4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DB5A76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DB5A7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75F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5F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6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B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B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B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B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2633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091028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82869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808864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92883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069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920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102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6736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01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573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</izvorni_sadrzaj>
    <derivirana_varijabla naziv="DomainObject.Predmet.StrankaFormated_1">  JVR d.o.o. za trgovinu i usluge zastupanog po punomoćniku IVA ZLATIĆ; VJEROVNICI; OSIMPEX - d.o.o. za unutarnju i vanjsku trgovinu; APIOS d.o.o.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</derivirana_varijabla>
  </DomainObject.Predmet.StrankaWithAdressOIB>
  <DomainObject.Predmet.StrankaNazivFormated>
    <izvorni_sadrzaj>JVR d.o.o. za trgovinu i usluge,VJEROVNICI,OSIMPEX - d.o.o. za unutarnju i vanjsku trgovinu,APIOS d.o.o.</izvorni_sadrzaj>
    <derivirana_varijabla naziv="DomainObject.Predmet.StrankaNazivFormated_1">JVR d.o.o. za trgovinu i usluge,VJEROVNICI,OSIMPEX - d.o.o. za unutarnju i vanjsku trgovinu,APIOS d.o.o.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</izvorni_sadrzaj>
    <derivirana_varijabla naziv="DomainObject.Predmet.StrankaNazivFormatedOIB_1">JVR d.o.o. za trgovinu i usluge, OIB 15409703265,VJEROVNICI,OSIMPEX - d.o.o. za unutarnju i vanjsku trgovinu, OIB 17937349035,APIOS d.o.o.,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470</properties:Words>
  <properties:Characters>2571</properties:Characters>
  <properties:Lines>103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2016-08-03T11:12:00Z</dcterms:created>
  <dc:creator>stecaj</dc:creator>
  <cp:lastModifiedBy>Jadranka Zelić</cp:lastModifiedBy>
  <cp:lastPrinted>2016-08-03T11:10:00Z</cp:lastPrinted>
  <dcterms:modified xmlns:xsi="http://www.w3.org/2001/XMLSchema-instance" xsi:type="dcterms:W3CDTF">2016-08-03T11:14:00Z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