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68a6" w14:paraId="80168a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6199" w:rsidP="00C36199" w:rsidR="00C3619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St-326/2017-6.</w:t>
      </w:r>
    </w:p>
    <w:p w:rsidRDefault="00C36199" w:rsidP="00C36199" w:rsidR="00C36199">
      <w:pPr>
        <w:jc w:val="center"/>
        <w:rPr>
          <w:rFonts w:hAnsi="Arial" w:ascii="Arial"/>
          <w:b/>
        </w:rPr>
      </w:pPr>
    </w:p>
    <w:p w:rsidRDefault="00C36199" w:rsidP="00C36199" w:rsidR="00C3619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C36199" w:rsidP="00C36199" w:rsidR="00C36199">
      <w:pPr>
        <w:jc w:val="center"/>
        <w:rPr>
          <w:rFonts w:hAnsi="Arial" w:ascii="Arial"/>
          <w:b/>
        </w:rPr>
      </w:pPr>
    </w:p>
    <w:p w:rsidRDefault="00C36199" w:rsidP="00C36199" w:rsidR="00C3619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C36199" w:rsidP="00C36199" w:rsidR="00C36199">
      <w:pPr>
        <w:jc w:val="both"/>
        <w:rPr>
          <w:rFonts w:hAnsi="Arial" w:ascii="Arial"/>
        </w:rPr>
      </w:pP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ELEKTROKOLENKO d.o.o. za elektroinstalacijske radove, usluge i trgovinu iz </w:t>
      </w:r>
      <w:proofErr w:type="spellStart"/>
      <w:r>
        <w:rPr>
          <w:rFonts w:hAnsi="Arial" w:ascii="Arial"/>
        </w:rPr>
        <w:t>Vulišinca</w:t>
      </w:r>
      <w:proofErr w:type="spellEnd"/>
      <w:r>
        <w:rPr>
          <w:rFonts w:hAnsi="Arial" w:ascii="Arial"/>
        </w:rPr>
        <w:t xml:space="preserve"> 38, OIB 27362997253, dana 11. rujna 2017. godine</w:t>
      </w:r>
    </w:p>
    <w:p w:rsidRDefault="00C36199" w:rsidP="00C36199" w:rsidR="00C36199">
      <w:pPr>
        <w:jc w:val="both"/>
        <w:rPr>
          <w:rFonts w:hAnsi="Arial" w:ascii="Arial"/>
        </w:rPr>
      </w:pPr>
    </w:p>
    <w:p w:rsidRDefault="00C36199" w:rsidP="00C36199" w:rsidR="00C3619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36199" w:rsidP="00C36199" w:rsidR="00C3619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ELEKTROKOLENKO d.o.o. za elektroinstalacijske radove, usluge i trgovinu iz </w:t>
      </w:r>
      <w:proofErr w:type="spellStart"/>
      <w:r>
        <w:rPr>
          <w:rFonts w:hAnsi="Arial" w:ascii="Arial"/>
        </w:rPr>
        <w:t>Vulišinca</w:t>
      </w:r>
      <w:proofErr w:type="spellEnd"/>
      <w:r>
        <w:rPr>
          <w:rFonts w:hAnsi="Arial" w:ascii="Arial"/>
        </w:rPr>
        <w:t xml:space="preserve"> 38, OIB 27362997253,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05 540-326-17. </w:t>
      </w:r>
    </w:p>
    <w:p w:rsidRDefault="00C36199" w:rsidP="00C36199" w:rsidR="00C3619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ELEKTROKOLENKO d.o.o. za elektroinstalacijske radove, usluge i trgovinu iz </w:t>
      </w:r>
      <w:proofErr w:type="spellStart"/>
      <w:r>
        <w:rPr>
          <w:rFonts w:hAnsi="Arial" w:ascii="Arial"/>
        </w:rPr>
        <w:t>Vulišinca</w:t>
      </w:r>
      <w:proofErr w:type="spellEnd"/>
      <w:r>
        <w:rPr>
          <w:rFonts w:hAnsi="Arial" w:ascii="Arial"/>
        </w:rPr>
        <w:t xml:space="preserve"> 38, OIB 27362997253.</w:t>
      </w:r>
    </w:p>
    <w:p w:rsidRDefault="00C36199" w:rsidP="00C36199" w:rsidR="00C36199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54.035,77 kuna, u neprekinutom razdoblju od 442 dana, te da ima devet zaposlenih  djelatnika, dok drugih podataka o imovini dužnika FINA nema. Predlagatelj FINA jamči da su podaci od danima i iznosima neizvršenih osnova za </w:t>
      </w:r>
      <w:r>
        <w:rPr>
          <w:rFonts w:hAnsi="Arial" w:ascii="Arial"/>
        </w:rPr>
        <w:lastRenderedPageBreak/>
        <w:t>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442 dana u ukupnom iznosu od  54.035,77 kuna, koji podatak zakonski zastupnik dužnika nije osporio, sud utvrđuje da je ispunjen razlog nesposobnosti za plaćanje, propisan čl.6.st.2.Stečajnog zakona.</w:t>
      </w:r>
    </w:p>
    <w:p w:rsidRDefault="00C36199" w:rsidP="00C36199" w:rsidR="00C3619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C36199" w:rsidP="00C36199" w:rsidR="00C3619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C36199" w:rsidP="00C36199" w:rsidR="00C36199">
      <w:pPr>
        <w:jc w:val="both"/>
        <w:rPr>
          <w:rFonts w:hAnsi="Arial" w:ascii="Arial"/>
        </w:rPr>
      </w:pPr>
    </w:p>
    <w:p w:rsidRDefault="00C36199" w:rsidP="00C36199" w:rsidR="00C3619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C36199" w:rsidP="00C36199" w:rsidR="00C36199">
      <w:pPr>
        <w:ind w:firstLine="720"/>
        <w:jc w:val="both"/>
        <w:rPr>
          <w:rFonts w:hAnsi="Arial" w:ascii="Arial"/>
        </w:rPr>
      </w:pPr>
    </w:p>
    <w:p w:rsidRDefault="00C36199" w:rsidP="00C36199" w:rsidR="00C3619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C36199" w:rsidP="00C36199" w:rsidR="00C3619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C36199" w:rsidP="00C36199" w:rsidR="00C36199">
      <w:pPr>
        <w:ind w:firstLine="720"/>
        <w:jc w:val="both"/>
        <w:rPr>
          <w:rFonts w:hAnsi="Arial" w:ascii="Arial"/>
        </w:rPr>
      </w:pP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C36199" w:rsidP="00C36199" w:rsidR="00C36199">
      <w:pPr>
        <w:jc w:val="both"/>
        <w:rPr>
          <w:rFonts w:hAnsi="Arial" w:ascii="Arial"/>
        </w:rPr>
      </w:pPr>
    </w:p>
    <w:p w:rsidRDefault="00C36199" w:rsidP="00C36199" w:rsidR="00C36199">
      <w:pPr>
        <w:jc w:val="both"/>
        <w:rPr>
          <w:rFonts w:hAnsi="Arial" w:ascii="Arial"/>
        </w:rPr>
      </w:pPr>
    </w:p>
    <w:p w:rsidRDefault="00C36199" w:rsidP="00C36199" w:rsidR="00C36199">
      <w:pPr>
        <w:jc w:val="both"/>
        <w:rPr>
          <w:rFonts w:hAnsi="Arial" w:ascii="Arial"/>
        </w:rPr>
      </w:pPr>
      <w:bookmarkStart w:name="_GoBack" w:id="0"/>
      <w:bookmarkEnd w:id="0"/>
    </w:p>
    <w:p w:rsidRDefault="00C36199" w:rsidP="00C36199" w:rsidR="00C3619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C36199" w:rsidP="00C36199" w:rsidR="00C36199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199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St-326/2017-6</izvorni_sadrzaj>
    <derivirana_varijabla naziv="DomainObject.Oznaka_1">St-326/2017-6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ELEKTROKOLENKO društvo s ograničenom odgovornošću za elektroinstalacijske radove, usluge i trgovinu zastupanog po punomoćniku Franjo Kolenko</izvorni_sadrzaj>
    <derivirana_varijabla naziv="DomainObject.Predmet.ProtustrankaFormated_1">  ELEKTROKOLENKO društvo s ograničenom odgovornošću za elektroinstalacijske radove, usluge i trgovinu zastupanog po punomoćniku Franjo Kolenko</derivirana_varijabla>
  </DomainObject.Predmet.ProtustrankaFormated>
  <DomainObject.Predmet.ProtustrankaFormatedOIB>
    <izvorni_sadrzaj>  ELEKTROKOLENKO društvo s ograničenom odgovornošću za elektroinstalacijske radove, usluge i trgovinu, OIB 27362997253 zastupanog po punomoćniku Franjo Kolenko</izvorni_sadrzaj>
    <derivirana_varijabla naziv="DomainObject.Predmet.ProtustrankaFormatedOIB_1">  ELEKTROKOLENKO društvo s ograničenom odgovornošću za elektroinstalacijske radove, usluge i trgovinu, OIB 27362997253 zastupanog po punomoćniku Franjo Kolenko</derivirana_varijabla>
  </DomainObject.Predmet.ProtustrankaFormatedOIB>
  <DomainObject.Predmet.ProtustrankaFormatedWithAdress>
    <izvorni_sadrzaj> ELEKTROKOLENKO društvo s ograničenom odgovornošću za elektroinstalacijske radove, usluge i trgovinu, Vulišinec 38, 42250 Vulišinec zastupanog po punomoćniku Franjo Kolenko</izvorni_sadrzaj>
    <derivirana_varijabla naziv="DomainObject.Predmet.ProtustrankaFormatedWithAdress_1"> ELEKTROKOLENKO društvo s ograničenom odgovornošću za elektroinstalacijske radove, usluge i trgovinu, Vulišinec 38, 42250 Vulišinec zastupanog po punomoćniku Franjo Kolenko</derivirana_varijabla>
  </DomainObject.Predmet.ProtustrankaFormatedWithAdress>
  <DomainObject.Predmet.ProtustrankaFormatedWithAdressOIB>
    <izvorni_sadrzaj> ELEKTROKOLENKO društvo s ograničenom odgovornošću za elektroinstalacijske radove, usluge i trgovinu, OIB 27362997253, Vulišinec 38, 42250 Vulišinec zastupanog po punomoćniku Franjo Kolenko</izvorni_sadrzaj>
    <derivirana_varijabla naziv="DomainObject.Predmet.ProtustrankaFormatedWithAdressOIB_1"> ELEKTROKOLENKO društvo s ograničenom odgovornošću za elektroinstalacijske radove, usluge i trgovinu, OIB 27362997253, Vulišinec 38, 42250 Vulišinec zastupanog po punomoćniku Franjo Kolenko</derivirana_varijabla>
  </DomainObject.Predmet.ProtustrankaFormatedWithAdressOIB>
  <DomainObject.Predmet.ProtustrankaWithAdress>
    <izvorni_sadrzaj>ELEKTROKOLENKO društvo s ograničenom odgovornošću za elektroinstalacijske radove, usluge i trgovinu Vulišinec 38, 42250 Vulišinec</izvorni_sadrzaj>
    <derivirana_varijabla naziv="DomainObject.Predmet.ProtustrankaWithAdress_1">ELEKTROKOLENKO društvo s ograničenom odgovornošću za elektroinstalacijske radove, usluge i trgovinu Vulišinec 38, 42250 Vulišinec</derivirana_varijabla>
  </DomainObject.Predmet.ProtustrankaWithAdress>
  <DomainObject.Predmet.ProtustrankaWithAdressOIB>
    <izvorni_sadrzaj>ELEKTROKOLENKO društvo s ograničenom odgovornošću za elektroinstalacijske radove, usluge i trgovinu, OIB 27362997253, Vulišinec 38, 42250 Vulišinec</izvorni_sadrzaj>
    <derivirana_varijabla naziv="DomainObject.Predmet.ProtustrankaWithAdressOIB_1">ELEKTROKOLENKO društvo s ograničenom odgovornošću za elektroinstalacijske radove, usluge i trgovinu, OIB 27362997253, Vulišinec 38, 42250 Vulišinec</derivirana_varijabla>
  </DomainObject.Predmet.ProtustrankaWithAdressOIB>
  <DomainObject.Predmet.ProtustrankaNazivFormated>
    <izvorni_sadrzaj>ELEKTROKOLENKO društvo s ograničenom odgovornošću za elektroinstalacijske radove, usluge i trgovinu</izvorni_sadrzaj>
    <derivirana_varijabla naziv="DomainObject.Predmet.ProtustrankaNazivFormated_1">ELEKTROKOLENKO društvo s ograničenom odgovornošću za elektroinstalacijske radove, usluge i trgovinu</derivirana_varijabla>
  </DomainObject.Predmet.ProtustrankaNazivFormated>
  <DomainObject.Predmet.ProtustrankaNazivFormatedOIB>
    <izvorni_sadrzaj>ELEKTROKOLENKO društvo s ograničenom odgovornošću za elektroinstalacijske radove, usluge i trgovinu, OIB 27362997253</izvorni_sadrzaj>
    <derivirana_varijabla naziv="DomainObject.Predmet.ProtustrankaNazivFormatedOIB_1">ELEKTROKOLENKO društvo s ograničenom odgovornošću za elektroinstalacijske radove, usluge i trgovinu, OIB 27362997253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ELEKTROKOLENKO društvo s ograničenom odgovornošću za elektroinstalacijske radove, usluge i trgovinu zastupanog po punomoćniku Franjo Kolenko</item>
    </izvorni_sadrzaj>
    <derivirana_varijabla naziv="DomainObject.Predmet.ProtuStrankaListFormated_1">
      <item>ELEKTROKOLENKO društvo s ograničenom odgovornošću za elektroinstalacijske radove, usluge i trgovinu zastupanog po punomoćniku Franjo Kolenko</item>
    </derivirana_varijabla>
  </DomainObject.Predmet.ProtuStrankaListFormated>
  <DomainObject.Predmet.ProtuStrankaListFormatedOIB>
    <izvorni_sadrzaj>
      <item>ELEKTROKOLENKO društvo s ograničenom odgovornošću za elektroinstalacijske radove, usluge i trgovinu, OIB 27362997253 zastupanog po punomoćniku Franjo Kolenko</item>
    </izvorni_sadrzaj>
    <derivirana_varijabla naziv="DomainObject.Predmet.ProtuStrankaListFormatedOIB_1">
      <item>ELEKTROKOLENKO društvo s ograničenom odgovornošću za elektroinstalacijske radove, usluge i trgovinu, OIB 27362997253 zastupanog po punomoćniku Franjo Kolenko</item>
    </derivirana_varijabla>
  </DomainObject.Predmet.ProtuStrankaListFormatedOIB>
  <DomainObject.Predmet.ProtuStrankaListFormatedWithAdress>
    <izvorni_sadrzaj>
      <item>ELEKTROKOLENKO društvo s ograničenom odgovornošću za elektroinstalacijske radove, usluge i trgovinu, Vulišinec 38, 42250 Vulišinec zastupanog po punomoćniku Franjo Kolenko</item>
    </izvorni_sadrzaj>
    <derivirana_varijabla naziv="DomainObject.Predmet.ProtuStrankaListFormatedWithAdress_1">
      <item>ELEKTROKOLENKO društvo s ograničenom odgovornošću za elektroinstalacijske radove, usluge i trgovinu, Vulišinec 38, 42250 Vulišinec zastupanog po punomoćniku Franjo Kolenko</item>
    </derivirana_varijabla>
  </DomainObject.Predmet.ProtuStrankaListFormatedWithAdress>
  <DomainObject.Predmet.ProtuStrankaListFormatedWithAdressOIB>
    <izvorni_sadrzaj>
      <item>ELEKTROKOLENKO društvo s ograničenom odgovornošću za elektroinstalacijske radove, usluge i trgovinu, OIB 27362997253, Vulišinec 38, 42250 Vulišinec zastupanog po punomoćniku Franjo Kolenko</item>
    </izvorni_sadrzaj>
    <derivirana_varijabla naziv="DomainObject.Predmet.ProtuStrankaListFormatedWithAdressOIB_1">
      <item>ELEKTROKOLENKO društvo s ograničenom odgovornošću za elektroinstalacijske radove, usluge i trgovinu, OIB 27362997253, Vulišinec 38, 42250 Vulišinec zastupanog po punomoćniku Franjo Kolenko</item>
    </derivirana_varijabla>
  </DomainObject.Predmet.ProtuStrankaListFormatedWithAdressOIB>
  <DomainObject.Predmet.ProtuStrankaListNazivFormated>
    <izvorni_sadrzaj>
      <item>ELEKTROKOLENKO društvo s ograničenom odgovornošću za elektroinstalacijske radove, usluge i trgovinu</item>
    </izvorni_sadrzaj>
    <derivirana_varijabla naziv="DomainObject.Predmet.ProtuStrankaListNazivFormated_1">
      <item>ELEKTROKOLENKO društvo s ograničenom odgovornošću za elektroinstalacijske radove, usluge i trgovinu</item>
    </derivirana_varijabla>
  </DomainObject.Predmet.ProtuStrankaListNazivFormated>
  <DomainObject.Predmet.ProtuStrankaListNazivFormatedOIB>
    <izvorni_sadrzaj>
      <item>ELEKTROKOLENKO društvo s ograničenom odgovornošću za elektroinstalacijske radove, usluge i trgovinu, OIB 27362997253</item>
    </izvorni_sadrzaj>
    <derivirana_varijabla naziv="DomainObject.Predmet.ProtuStrankaListNazivFormatedOIB_1">
      <item>ELEKTROKOLENKO društvo s ograničenom odgovornošću za elektroinstalacijske radove, usluge i trgovinu, OIB 27362997253</item>
    </derivirana_varijabla>
  </DomainObject.Predmet.ProtuStrankaListNazivFormatedOIB>
  <DomainObject.Predmet.OstaliListFormated>
    <izvorni_sadrzaj>
      <item>sudski registar</item>
      <item>Franjo Kolenko punomoćnik sudionika u postupku ELEKTROKOLENKO društvo s ograničenom odgovornošću za elektroinstalacijske radove, usluge i trgovinu</item>
    </izvorni_sadrzaj>
    <derivirana_varijabla naziv="DomainObject.Predmet.OstaliListFormated_1">
      <item>sudski registar</item>
      <item>Franjo Kolenko punomoćnik sudionika u postupku ELEKTROKOLENKO društvo s ograničenom odgovornošću za elektroinstalacijske radove, usluge i trgovinu</item>
    </derivirana_varijabla>
  </DomainObject.Predmet.OstaliListFormated>
  <DomainObject.Predmet.OstaliListFormatedOIB>
    <izvorni_sadrzaj>
      <item>sudski registar</item>
      <item>Franjo Kolenko, OIB 90832034398 punomoćnik sudionika u postupku ELEKTROKOLENKO društvo s ograničenom odgovornošću za elektroinstalacijske radove, usluge i trgovinu</item>
    </izvorni_sadrzaj>
    <derivirana_varijabla naziv="DomainObject.Predmet.OstaliListFormatedOIB_1">
      <item>sudski registar</item>
      <item>Franjo Kolenko, OIB 90832034398 punomoćnik sudionika u postupku ELEKTROKOLENKO društvo s ograničenom odgovornošću za elektroinstalacijske radove, usluge i trgovinu</item>
    </derivirana_varijabla>
  </DomainObject.Predmet.OstaliListFormatedOIB>
  <DomainObject.Predmet.OstaliListFormatedWithAdress>
    <izvorni_sadrzaj>
      <item>sudski registar</item>
      <item>Franjo Kolenko, Vulišinec 38, 42250 Vulišinec punomoćnik sudionika u postupku ELEKTROKOLENKO društvo s ograničenom odgovornošću za elektroinstalacijske radove, usluge i trgovinu</item>
    </izvorni_sadrzaj>
    <derivirana_varijabla naziv="DomainObject.Predmet.OstaliListFormatedWithAdress_1">
      <item>sudski registar</item>
      <item>Franjo Kolenko, Vulišinec 38, 42250 Vulišinec punomoćnik sudionika u postupku ELEKTROKOLENKO društvo s ograničenom odgovornošću za elektroinstalacijske radove, usluge i trgovinu</item>
    </derivirana_varijabla>
  </DomainObject.Predmet.OstaliListFormatedWithAdress>
  <DomainObject.Predmet.OstaliListFormatedWithAdressOIB>
    <izvorni_sadrzaj>
      <item>sudski registar</item>
      <item>Franjo Kolenko, OIB 90832034398, Vulišinec 38, 42250 Vulišinec punomoćnik sudionika u postupku ELEKTROKOLENKO društvo s ograničenom odgovornošću za elektroinstalacijske radove, usluge i trgovinu</item>
    </izvorni_sadrzaj>
    <derivirana_varijabla naziv="DomainObject.Predmet.OstaliListFormatedWithAdressOIB_1">
      <item>sudski registar</item>
      <item>Franjo Kolenko, OIB 90832034398, Vulišinec 38, 42250 Vulišinec punomoćnik sudionika u postupku ELEKTROKOLENKO društvo s ograničenom odgovornošću za elektroinstalacijske radove, usluge i trgovinu</item>
    </derivirana_varijabla>
  </DomainObject.Predmet.OstaliListFormatedWithAdressOIB>
  <DomainObject.Predmet.OstaliListNazivFormated>
    <izvorni_sadrzaj>
      <item>sudski registar</item>
      <item>Franjo Kolenko</item>
    </izvorni_sadrzaj>
    <derivirana_varijabla naziv="DomainObject.Predmet.OstaliListNazivFormated_1">
      <item>sudski registar</item>
      <item>Franjo Kolenko</item>
    </derivirana_varijabla>
  </DomainObject.Predmet.OstaliListNazivFormated>
  <DomainObject.Predmet.OstaliListNazivFormatedOIB>
    <izvorni_sadrzaj>
      <item>sudski registar</item>
      <item>Franjo Kolenko, OIB 90832034398</item>
    </izvorni_sadrzaj>
    <derivirana_varijabla naziv="DomainObject.Predmet.OstaliListNazivFormatedOIB_1">
      <item>sudski registar</item>
      <item>Franjo Kolenko, OIB 90832034398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St-326/2017-6</izvorni_sadrzaj>
    <derivirana_varijabla naziv="DomainObject.PoslovniBrojDokumenta_1">St-326/2017-6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ELEKTROKOLENKO društvo s ograničenom odgovornošću za elektroinstalacijske radove, usluge i trgovinu</izvorni_sadrzaj>
    <derivirana_varijabla naziv="DomainObject.Predmet.ProtustrankaIDrugi_1">ELEKTROKOLENKO društvo s ograničenom odgovornošću za elektroinstalacijske radove,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ELEKTROKOLENKO društvo s ograničenom odgovornošću za elektroinstalacijske radove, usluge i trgovinu, OIB 27362997253, Vulišinec 38, 42250 Vulišinec</izvorni_sadrzaj>
    <derivirana_varijabla naziv="DomainObject.Predmet.ProtustrankaIDrugiAdressOIB_1">ELEKTROKOLENKO društvo s ograničenom odgovornošću za elektroinstalacijske radove, usluge i trgovinu, OIB 27362997253, Vulišinec 38, 42250 Vulišinec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ELEKTROKOLENKO društvo s ograničenom odgovornošću za elektroinstalacijske radove, usluge i trgovinu</item>
      <item>Financijska agencija, RC ZAGREB, Podružnica VARAŽDIN</item>
      <item>sudski registar</item>
      <item>Franjo Kolenko</item>
    </izvorni_sadrzaj>
    <derivirana_varijabla naziv="DomainObject.Predmet.SudioniciListNaziv_1">
      <item>ELEKTROKOLENKO društvo s ograničenom odgovornošću za elektroinstalacijske radove, usluge i trgovinu</item>
      <item>Financijska agencija, RC ZAGREB, Podružnica VARAŽDIN</item>
      <item>sudski registar</item>
      <item>Franjo Kolenko</item>
    </derivirana_varijabla>
  </DomainObject.Predmet.SudioniciListNaziv>
  <DomainObject.Predmet.SudioniciListAdressOIB>
    <izvorni_sadrzaj>
      <item>ELEKTROKOLENKO društvo s ograničenom odgovornošću za elektroinstalacijske radove, usluge i trgovinu, OIB 27362997253, Vulišinec 38,42250 Vulišinec</item>
      <item>Financijska agencija, RC ZAGREB, Podružnica VARAŽDIN, OIB 85821130368, A. Cesarca 2,42000 Varaždin</item>
      <item>sudski registar</item>
      <item>Franjo Kolenko, OIB 90832034398, Vulišinec 38,42250 Vulišinec</item>
    </izvorni_sadrzaj>
    <derivirana_varijabla naziv="DomainObject.Predmet.SudioniciListAdressOIB_1">
      <item>ELEKTROKOLENKO društvo s ograničenom odgovornošću za elektroinstalacijske radove, usluge i trgovinu, OIB 27362997253, Vulišinec 38,42250 Vulišinec</item>
      <item>Financijska agencija, RC ZAGREB, Podružnica VARAŽDIN, OIB 85821130368, A. Cesarca 2,42000 Varaždin</item>
      <item>sudski registar</item>
      <item>Franjo Kolenko, OIB 90832034398, Vulišinec 38,42250 Vulišinec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B0E14-1721-491E-AFF0-B08706D99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3921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