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d71c" w14:paraId="2f6d71c" w:rsidRDefault="00750CDD" w:rsidP="00750CDD" w:rsidR="00750CDD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50CDD" w:rsidP="00750CDD" w:rsidR="00750CDD">
      <w:pPr>
        <w:pStyle w:val="Bezproreda"/>
      </w:pPr>
    </w:p>
    <w:p w:rsidRDefault="00750CDD" w:rsidP="00750CDD" w:rsidR="00750CDD">
      <w:pPr>
        <w:pStyle w:val="Bezproreda"/>
      </w:pPr>
    </w:p>
    <w:p w:rsidRDefault="00750CDD" w:rsidP="00750CDD" w:rsidR="00750CDD">
      <w:pPr>
        <w:pStyle w:val="Bezproreda"/>
      </w:pPr>
      <w:r>
        <w:t xml:space="preserve">               REPUBLIKA HRVATSKA</w:t>
      </w:r>
    </w:p>
    <w:p w:rsidRDefault="00750CDD" w:rsidP="00750CDD" w:rsidR="00750CDD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750CDD" w:rsidP="00750CDD" w:rsidR="00750CDD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50CDD" w:rsidP="00750CDD" w:rsidR="00750CDD"/>
    <w:p w:rsidRDefault="00750CDD" w:rsidP="00750CDD" w:rsidR="00750C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4</w:t>
      </w:r>
      <w:r w:rsidR="009512DB">
        <w:t>8</w:t>
      </w:r>
      <w:r>
        <w:t xml:space="preserve"> </w:t>
      </w:r>
      <w:proofErr w:type="spellStart"/>
      <w:r>
        <w:t>Sp</w:t>
      </w:r>
      <w:proofErr w:type="spellEnd"/>
      <w:r>
        <w:t>-</w:t>
      </w:r>
      <w:r w:rsidR="009512DB">
        <w:t>7</w:t>
      </w:r>
      <w:r>
        <w:t>/2016</w:t>
      </w:r>
    </w:p>
    <w:p w:rsidRDefault="00750CDD" w:rsidP="00750CDD" w:rsidR="00750CDD"/>
    <w:p w:rsidRDefault="00750CDD" w:rsidP="00750CDD" w:rsidR="00750CDD">
      <w:r>
        <w:t>Pravna stvar:</w:t>
      </w:r>
    </w:p>
    <w:p w:rsidRDefault="00750CDD" w:rsidP="00750CDD" w:rsidR="00750CDD">
      <w:r>
        <w:t xml:space="preserve">Izvanparnični postupak stečaja potrošača nad imovinom potrošača </w:t>
      </w:r>
      <w:proofErr w:type="spellStart"/>
      <w:r w:rsidR="009512DB">
        <w:t>Stojadin</w:t>
      </w:r>
      <w:proofErr w:type="spellEnd"/>
      <w:r w:rsidR="009512DB">
        <w:t xml:space="preserve"> </w:t>
      </w:r>
      <w:proofErr w:type="spellStart"/>
      <w:r w:rsidR="009512DB">
        <w:t>Spasić</w:t>
      </w:r>
      <w:proofErr w:type="spellEnd"/>
      <w:r w:rsidR="009512DB">
        <w:t xml:space="preserve"> , Nautička 3/</w:t>
      </w:r>
      <w:proofErr w:type="spellStart"/>
      <w:r w:rsidR="009512DB">
        <w:t>3</w:t>
      </w:r>
      <w:proofErr w:type="spellEnd"/>
      <w:r w:rsidR="009512DB">
        <w:t xml:space="preserve"> 51222 Bakar, OIB:77370878944</w:t>
      </w:r>
    </w:p>
    <w:p w:rsidRDefault="00750CDD" w:rsidP="00750CDD" w:rsidR="00750CDD"/>
    <w:p w:rsidRDefault="00750CDD" w:rsidP="00750CDD" w:rsidR="00750CDD">
      <w:pPr>
        <w:jc w:val="center"/>
        <w:rPr>
          <w:b/>
        </w:rPr>
      </w:pPr>
      <w:r>
        <w:rPr>
          <w:b/>
        </w:rPr>
        <w:t>Z A K LJ U Č A K</w:t>
      </w:r>
    </w:p>
    <w:p w:rsidRDefault="00750CDD" w:rsidP="00750CDD" w:rsidR="00750CDD">
      <w:pPr>
        <w:jc w:val="center"/>
        <w:rPr>
          <w:b/>
        </w:rPr>
      </w:pPr>
    </w:p>
    <w:p w:rsidRDefault="00750CDD" w:rsidP="00750CDD" w:rsidR="00750CDD">
      <w:pPr>
        <w:jc w:val="center"/>
        <w:rPr>
          <w:b/>
        </w:rPr>
      </w:pPr>
    </w:p>
    <w:p w:rsidRDefault="009512DB" w:rsidP="00750CDD" w:rsidR="00750CDD">
      <w:pPr>
        <w:ind w:firstLine="708"/>
        <w:jc w:val="both"/>
      </w:pPr>
      <w:r>
        <w:t xml:space="preserve">I/ Poziva se </w:t>
      </w:r>
      <w:proofErr w:type="spellStart"/>
      <w:r>
        <w:t>Stojadin</w:t>
      </w:r>
      <w:proofErr w:type="spellEnd"/>
      <w:r>
        <w:t xml:space="preserve"> </w:t>
      </w:r>
      <w:proofErr w:type="spellStart"/>
      <w:r>
        <w:t>Spasić</w:t>
      </w:r>
      <w:proofErr w:type="spellEnd"/>
      <w:r>
        <w:t xml:space="preserve"> </w:t>
      </w:r>
      <w:r w:rsidR="00750CDD">
        <w:t xml:space="preserve"> da u roku od 60 dana predujmi troškove postupka na žiro račun  suda prema sljedećim podacima:</w:t>
      </w:r>
    </w:p>
    <w:p w:rsidRDefault="00750CDD" w:rsidP="00750CDD" w:rsidR="000C5139">
      <w:pPr>
        <w:jc w:val="both"/>
      </w:pPr>
      <w:r>
        <w:tab/>
        <w:t xml:space="preserve">Primatelj: Općinski </w:t>
      </w:r>
      <w:r w:rsidR="000C5139">
        <w:t>sud u Rijeci</w:t>
      </w:r>
      <w:r>
        <w:t xml:space="preserve"> - predujam za troškove stečaja potrošača u iznosu od 1.000,00 kn, broj računa </w:t>
      </w:r>
      <w:r w:rsidR="000C5139">
        <w:t xml:space="preserve"> HR0323900011300002256 , model 05, poziv na broj primatelja 7-16, opis plaćanja: predujam za troškove stečaja potrošača u predmetu </w:t>
      </w:r>
      <w:proofErr w:type="spellStart"/>
      <w:r w:rsidR="000C5139">
        <w:t>Sp</w:t>
      </w:r>
      <w:proofErr w:type="spellEnd"/>
      <w:r w:rsidR="000C5139">
        <w:t xml:space="preserve">-7/2016. </w:t>
      </w:r>
    </w:p>
    <w:p w:rsidRDefault="000C5139" w:rsidP="00750CDD" w:rsidR="000C5139">
      <w:pPr>
        <w:jc w:val="both"/>
      </w:pPr>
    </w:p>
    <w:p w:rsidRDefault="00750CDD" w:rsidP="00750CDD" w:rsidR="00750CDD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750CDD" w:rsidP="00750CDD" w:rsidR="00750CDD">
      <w:pPr>
        <w:ind w:firstLine="708"/>
        <w:jc w:val="both"/>
      </w:pPr>
    </w:p>
    <w:p w:rsidRDefault="00750CDD" w:rsidP="00750CDD" w:rsidR="00750CDD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750CDD" w:rsidP="00750CDD" w:rsidR="00750CDD">
      <w:pPr>
        <w:jc w:val="both"/>
      </w:pPr>
    </w:p>
    <w:p w:rsidRDefault="00750CDD" w:rsidP="00750CDD" w:rsidR="00750CDD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750CDD" w:rsidP="00750CDD" w:rsidR="00750CDD">
      <w:pPr>
        <w:ind w:firstLine="708"/>
        <w:jc w:val="both"/>
      </w:pPr>
    </w:p>
    <w:p w:rsidRDefault="00750CDD" w:rsidP="00750CDD" w:rsidR="00750CDD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750CDD" w:rsidP="00750CDD" w:rsidR="00750CDD">
      <w:pPr>
        <w:jc w:val="both"/>
      </w:pPr>
    </w:p>
    <w:p w:rsidRDefault="009512DB" w:rsidP="00750CDD" w:rsidR="00750CDD">
      <w:pPr>
        <w:jc w:val="center"/>
      </w:pPr>
      <w:r>
        <w:t xml:space="preserve">U </w:t>
      </w:r>
      <w:r w:rsidR="008A1BA6">
        <w:t>Rijeci</w:t>
      </w:r>
      <w:r>
        <w:t>, 12</w:t>
      </w:r>
      <w:r w:rsidR="00750CDD">
        <w:t xml:space="preserve">. </w:t>
      </w:r>
      <w:r>
        <w:t>srpnja</w:t>
      </w:r>
      <w:r w:rsidR="00750CDD">
        <w:t xml:space="preserve"> 201</w:t>
      </w:r>
      <w:r>
        <w:t>7</w:t>
      </w:r>
      <w:r w:rsidR="00750CDD">
        <w:t>.</w:t>
      </w:r>
    </w:p>
    <w:p w:rsidRDefault="00750CDD" w:rsidP="00750CDD" w:rsidR="00750CDD">
      <w:pPr>
        <w:jc w:val="center"/>
      </w:pPr>
    </w:p>
    <w:p w:rsidRDefault="00750CDD" w:rsidP="00750CDD" w:rsidR="00750C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50CDD" w:rsidP="00750CDD" w:rsidR="00750C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12DB">
        <w:t>Ines Kundić</w:t>
      </w:r>
      <w:r>
        <w:t xml:space="preserve"> v. r.</w:t>
      </w:r>
    </w:p>
    <w:p w:rsidRDefault="00750CDD" w:rsidP="00750CDD" w:rsidR="00750CDD"/>
    <w:p w:rsidRDefault="00750CDD" w:rsidP="00750CDD" w:rsidR="00750CDD">
      <w:pPr>
        <w:jc w:val="both"/>
      </w:pPr>
      <w:r>
        <w:t>UPUTA O PRAVNOM LIJEKU:</w:t>
      </w:r>
    </w:p>
    <w:p w:rsidRDefault="00750CDD" w:rsidP="00750CDD" w:rsidR="00750CDD">
      <w:pPr>
        <w:jc w:val="both"/>
      </w:pPr>
      <w:r>
        <w:t xml:space="preserve"> </w:t>
      </w:r>
      <w:r>
        <w:tab/>
        <w:t xml:space="preserve">Protiv ovog zaključka nije dopuštena žalba. </w:t>
      </w:r>
    </w:p>
    <w:p w:rsidRDefault="00750CDD" w:rsidP="00750CDD" w:rsidR="00750CDD">
      <w:pPr>
        <w:jc w:val="both"/>
      </w:pPr>
      <w:r>
        <w:t>DN-a:</w:t>
      </w:r>
    </w:p>
    <w:p w:rsidRDefault="00750CDD" w:rsidP="00750CDD" w:rsidR="00750CDD">
      <w:pPr>
        <w:jc w:val="both"/>
      </w:pPr>
      <w:r>
        <w:t>1. Potrošač.</w:t>
      </w:r>
    </w:p>
    <w:p w:rsidRDefault="00750CDD" w:rsidP="00750CDD" w:rsidR="00750CDD">
      <w:pPr>
        <w:jc w:val="both"/>
      </w:pPr>
      <w:r>
        <w:t xml:space="preserve">2. </w:t>
      </w:r>
      <w:r>
        <w:rPr>
          <w:b/>
        </w:rPr>
        <w:t>e</w:t>
      </w:r>
      <w:r>
        <w:t>-</w:t>
      </w:r>
      <w:r>
        <w:rPr>
          <w:b/>
        </w:rPr>
        <w:t>OPS - 8 dana</w:t>
      </w:r>
    </w:p>
    <w:p w:rsidRDefault="00750CDD" w:rsidP="00750CDD" w:rsidR="00750CDD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750CDD" w:rsidP="00750CDD" w:rsidR="00750C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12DB">
        <w:t>Alida Širola Hasančević</w:t>
      </w:r>
    </w:p>
    <w:p w:rsidRDefault="00750CDD" w:rsidP="00750CDD" w:rsidR="00750CDD"/>
    <w:p w:rsidRDefault="00AF25B1" w:rsidR="00AF25B1"/>
    <w:sectPr w:rsidR="00AF25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A77"/>
    <w:rsid w:val="000C5139"/>
    <w:rsid w:val="00701F91"/>
    <w:rsid w:val="00750CDD"/>
    <w:rsid w:val="008A1BA6"/>
    <w:rsid w:val="009512DB"/>
    <w:rsid w:val="00AB53B1"/>
    <w:rsid w:val="00AF25B1"/>
    <w:rsid w:val="00E7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CD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50CDD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3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5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CD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50CDD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3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5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65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Ines</izvorni_sadrzaj>
    <derivirana_varijabla naziv="DomainObject.DonositeljOdluke.Ime_1">Ines</derivirana_varijabla>
  </DomainObject.DonositeljOdluke.Ime>
  <DomainObject.DonositeljOdluke.Prezime>
    <izvorni_sadrzaj>Kundić</izvorni_sadrzaj>
    <derivirana_varijabla naziv="DomainObject.DonositeljOdluke.Prezime_1">Kundić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48</izvorni_sadrzaj>
    <derivirana_varijabla naziv="DomainObject.Predmet.Referada.Naziv_1">Referada 48</derivirana_varijabla>
  </DomainObject.Predmet.Referada.Naziv>
  <DomainObject.Predmet.Referada.Oznaka>
    <izvorni_sadrzaj>48</izvorni_sadrzaj>
    <derivirana_varijabla naziv="DomainObject.Predmet.Referada.Oznaka_1">48</derivirana_varijabla>
  </DomainObject.Predmet.Referada.Oznaka>
  <DomainObject.Predmet.Referada.Prostorija.Naziv>
    <izvorni_sadrzaj>soba 29</izvorni_sadrzaj>
    <derivirana_varijabla naziv="DomainObject.Predmet.Referada.Prostorija.Naziv_1">soba 29</derivirana_varijabla>
  </DomainObject.Predmet.Referada.Prostorija.Naziv>
  <DomainObject.Predmet.Referada.Prostorija.Oznaka>
    <izvorni_sadrzaj>soba 29</izvorni_sadrzaj>
    <derivirana_varijabla naziv="DomainObject.Predmet.Referada.Prostorija.Oznaka_1">soba 29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Ines Kundić</izvorni_sadrzaj>
    <derivirana_varijabla naziv="DomainObject.Predmet.Referada.Sudac_1">Ines Kundić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Stojadin Spasić</izvorni_sadrzaj>
    <derivirana_varijabla naziv="DomainObject.Predmet.StrankaFormated_1">  Stojadin Spasić</derivirana_varijabla>
  </DomainObject.Predmet.StrankaFormated>
  <DomainObject.Predmet.StrankaFormatedOIB>
    <izvorni_sadrzaj>  Stojadin Spasić, OIB 77370878944</izvorni_sadrzaj>
    <derivirana_varijabla naziv="DomainObject.Predmet.StrankaFormatedOIB_1">  Stojadin Spasić, OIB 77370878944</derivirana_varijabla>
  </DomainObject.Predmet.StrankaFormatedOIB>
  <DomainObject.Predmet.StrankaFormatedWithAdress>
    <izvorni_sadrzaj> Stojadin Spasić, Nautička 33, 51222 Bakar</izvorni_sadrzaj>
    <derivirana_varijabla naziv="DomainObject.Predmet.StrankaFormatedWithAdress_1"> Stojadin Spasić, Nautička 33, 51222 Bakar</derivirana_varijabla>
  </DomainObject.Predmet.StrankaFormatedWithAdress>
  <DomainObject.Predmet.StrankaFormatedWithAdressOIB>
    <izvorni_sadrzaj> Stojadin Spasić, OIB 77370878944, Nautička 33, 51222 Bakar</izvorni_sadrzaj>
    <derivirana_varijabla naziv="DomainObject.Predmet.StrankaFormatedWithAdressOIB_1"> Stojadin Spasić, OIB 77370878944, Nautička 33, 51222 Bakar</derivirana_varijabla>
  </DomainObject.Predmet.StrankaFormatedWithAdressOIB>
  <DomainObject.Predmet.StrankaWithAdress>
    <izvorni_sadrzaj>Stojadin Spasić Nautička 33,51222 Bakar</izvorni_sadrzaj>
    <derivirana_varijabla naziv="DomainObject.Predmet.StrankaWithAdress_1">Stojadin Spasić Nautička 33,51222 Bakar</derivirana_varijabla>
  </DomainObject.Predmet.StrankaWithAdress>
  <DomainObject.Predmet.StrankaWithAdressOIB>
    <izvorni_sadrzaj>Stojadin Spasić, OIB 77370878944, Nautička 33,51222 Bakar</izvorni_sadrzaj>
    <derivirana_varijabla naziv="DomainObject.Predmet.StrankaWithAdressOIB_1">Stojadin Spasić, OIB 77370878944, Nautička 33,51222 Bakar</derivirana_varijabla>
  </DomainObject.Predmet.StrankaWithAdressOIB>
  <DomainObject.Predmet.StrankaNazivFormated>
    <izvorni_sadrzaj>Stojadin Spasić</izvorni_sadrzaj>
    <derivirana_varijabla naziv="DomainObject.Predmet.StrankaNazivFormated_1">Stojadin Spasić</derivirana_varijabla>
  </DomainObject.Predmet.StrankaNazivFormated>
  <DomainObject.Predmet.StrankaNazivFormatedOIB>
    <izvorni_sadrzaj>Stojadin Spasić, OIB 77370878944</izvorni_sadrzaj>
    <derivirana_varijabla naziv="DomainObject.Predmet.StrankaNazivFormatedOIB_1">Stojadin Spasić, OIB 77370878944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48</izvorni_sadrzaj>
    <derivirana_varijabla naziv="DomainObject.Predmet.TrenutnaLokacijaSpisa.Naziv_1">Referada 48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Alida Širola Hasančević</izvorni_sadrzaj>
    <derivirana_varijabla naziv="DomainObject.Predmet.Zapisnicar_1">Alida Širola Hasančević</derivirana_varijabla>
  </DomainObject.Predmet.Zapisnicar>
  <DomainObject.Predmet.StrankaListFormated>
    <izvorni_sadrzaj>
      <item>Stojadin Spasić</item>
    </izvorni_sadrzaj>
    <derivirana_varijabla naziv="DomainObject.Predmet.StrankaListFormated_1">
      <item>Stojadin Spasić</item>
    </derivirana_varijabla>
  </DomainObject.Predmet.StrankaListFormated>
  <DomainObject.Predmet.StrankaListFormatedOIB>
    <izvorni_sadrzaj>
      <item>Stojadin Spasić, OIB 77370878944</item>
    </izvorni_sadrzaj>
    <derivirana_varijabla naziv="DomainObject.Predmet.StrankaListFormatedOIB_1">
      <item>Stojadin Spasić, OIB 77370878944</item>
    </derivirana_varijabla>
  </DomainObject.Predmet.StrankaListFormatedOIB>
  <DomainObject.Predmet.StrankaListFormatedWithAdress>
    <izvorni_sadrzaj>
      <item>Stojadin Spasić, Nautička 33, 51222 Bakar</item>
    </izvorni_sadrzaj>
    <derivirana_varijabla naziv="DomainObject.Predmet.StrankaListFormatedWithAdress_1">
      <item>Stojadin Spasić, Nautička 33, 51222 Bakar</item>
    </derivirana_varijabla>
  </DomainObject.Predmet.StrankaListFormatedWithAdress>
  <DomainObject.Predmet.StrankaListFormatedWithAdressOIB>
    <izvorni_sadrzaj>
      <item>Stojadin Spasić, OIB 77370878944, Nautička 33, 51222 Bakar</item>
    </izvorni_sadrzaj>
    <derivirana_varijabla naziv="DomainObject.Predmet.StrankaListFormatedWithAdressOIB_1">
      <item>Stojadin Spasić, OIB 77370878944, Nautička 33, 51222 Bakar</item>
    </derivirana_varijabla>
  </DomainObject.Predmet.StrankaListFormatedWithAdressOIB>
  <DomainObject.Predmet.StrankaListNazivFormated>
    <izvorni_sadrzaj>
      <item>Stojadin Spasić</item>
    </izvorni_sadrzaj>
    <derivirana_varijabla naziv="DomainObject.Predmet.StrankaListNazivFormated_1">
      <item>Stojadin Spasić</item>
    </derivirana_varijabla>
  </DomainObject.Predmet.StrankaListNazivFormated>
  <DomainObject.Predmet.StrankaListNazivFormatedOIB>
    <izvorni_sadrzaj>
      <item>Stojadin Spasić, OIB 77370878944</item>
    </izvorni_sadrzaj>
    <derivirana_varijabla naziv="DomainObject.Predmet.StrankaListNazivFormatedOIB_1">
      <item>Stojadin Spasić, OIB 77370878944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Stojadin Spasić</izvorni_sadrzaj>
    <derivirana_varijabla naziv="DomainObject.Predmet.StrankaIDrugi_1">Stojadin Spasić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Stojadin Spasić, OIB 77370878944, Nautička 33, 51222 Bakar</izvorni_sadrzaj>
    <derivirana_varijabla naziv="DomainObject.Predmet.StrankaIDrugiAdressOIB_1">Stojadin Spasić, OIB 77370878944, Nautička 33, 51222 Bakar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Stojadin Spasić</item>
    </izvorni_sadrzaj>
    <derivirana_varijabla naziv="DomainObject.Predmet.SudioniciListNaziv_1">
      <item>Stojadin Spasić</item>
    </derivirana_varijabla>
  </DomainObject.Predmet.SudioniciListNaziv>
  <DomainObject.Predmet.SudioniciListAdressOIB>
    <izvorni_sadrzaj>
      <item>Stojadin Spasić, OIB 77370878944, Nautička 33,51222 Bakar</item>
    </izvorni_sadrzaj>
    <derivirana_varijabla naziv="DomainObject.Predmet.SudioniciListAdressOIB_1">
      <item>Stojadin Spasić, OIB 77370878944, Nautička 33,51222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77370878944</item>
    </izvorni_sadrzaj>
    <derivirana_varijabla naziv="DomainObject.Predmet.SudioniciListNazivOIB_1">
      <item>, OIB 77370878944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1377</properties:Characters>
  <properties:Lines>49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2017-07-12T05:53:00Z</dcterms:created>
  <dc:creator>Alida Širola Hasančević</dc:creator>
  <dc:description/>
  <cp:keywords/>
  <cp:lastModifiedBy>Alida Širola Hasančević</cp:lastModifiedBy>
  <cp:lastPrinted>2017-07-21T12:31:00Z</cp:lastPrinted>
  <dcterms:modified xmlns:xsi="http://www.w3.org/2001/XMLSchema-instance" xsi:type="dcterms:W3CDTF">2017-07-24T06:41:00Z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