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b0da5" w14:paraId="95b0da5" w:rsidRDefault="00B95E34" w:rsidP="00B95E34" w:rsidR="00B95E34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E34" w:rsidP="00B95E34" w:rsidR="00B95E34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95E34" w:rsidP="00B95E34" w:rsidR="00B95E3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95E34" w:rsidP="00B95E34" w:rsidR="00B95E3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B95E34" w:rsidP="00B95E34" w:rsidR="00B95E34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95E34" w:rsidP="00B95E34" w:rsidR="00B95E34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B95E34" w:rsidP="00B95E34" w:rsidR="00B95E34" w:rsidRPr="005D578C">
      <w:pPr>
        <w:jc w:val="center"/>
        <w:rPr>
          <w:rFonts w:cs="Times New Roman" w:eastAsia="Times New Roman"/>
          <w:szCs w:val="24"/>
        </w:rPr>
      </w:pPr>
    </w:p>
    <w:p w:rsidRDefault="00B95E34" w:rsidP="00B95E34" w:rsidR="00B95E3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B95E34" w:rsidP="00B95E34" w:rsidR="00B95E34" w:rsidRPr="005D578C">
      <w:pPr>
        <w:rPr>
          <w:rFonts w:cs="Times New Roman" w:eastAsia="Times New Roman"/>
          <w:szCs w:val="24"/>
        </w:rPr>
      </w:pPr>
    </w:p>
    <w:p w:rsidRDefault="00B95E34" w:rsidP="00B95E34" w:rsidR="00B95E34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Adrijani Labinjan Skok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POLJOPRIVREDNA ZADRUGA GORNJA ISTRA, Lanišće, Lanišće bb, OIB 13601446410, MBS 040153952,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21. ožujka 2016.</w:t>
      </w:r>
    </w:p>
    <w:p w:rsidRDefault="00B95E34" w:rsidP="00B95E34" w:rsidR="00B95E34" w:rsidRPr="005D578C">
      <w:pPr>
        <w:rPr>
          <w:rFonts w:cs="Times New Roman" w:eastAsia="Times New Roman"/>
          <w:szCs w:val="24"/>
        </w:rPr>
      </w:pPr>
    </w:p>
    <w:p w:rsidRDefault="00B95E34" w:rsidP="00B95E34" w:rsidR="00B95E3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B95E34" w:rsidP="00B95E34" w:rsidR="00B95E34" w:rsidRPr="005D578C">
      <w:pPr>
        <w:rPr>
          <w:rFonts w:cs="Times New Roman" w:eastAsia="Times New Roman"/>
          <w:szCs w:val="24"/>
        </w:rPr>
      </w:pPr>
    </w:p>
    <w:p w:rsidRDefault="00B95E34" w:rsidP="00B95E34" w:rsidR="00B95E34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POLJOPRIVREDNA ZADRUGA GORNJA ISTRA, Lanišće, Lanišće bb, OIB 13601446410, MBS 040153952,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 xml:space="preserve">21.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B95E34" w:rsidP="00B95E34" w:rsidR="00B95E34" w:rsidRPr="005D578C">
      <w:pPr>
        <w:rPr>
          <w:rFonts w:cs="Times New Roman" w:eastAsia="Times New Roman"/>
          <w:szCs w:val="24"/>
        </w:rPr>
      </w:pPr>
    </w:p>
    <w:p w:rsidRDefault="00B95E34" w:rsidP="00B95E34" w:rsidR="00B95E34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B95E34">
        <w:rPr>
          <w:rFonts w:cs="Times New Roman" w:eastAsia="Times New Roman"/>
          <w:szCs w:val="20"/>
        </w:rPr>
        <w:t>Nikola Delić iz Pule, Kr</w:t>
      </w:r>
      <w:r>
        <w:rPr>
          <w:rFonts w:cs="Times New Roman" w:eastAsia="Times New Roman"/>
          <w:szCs w:val="20"/>
        </w:rPr>
        <w:t>anjčevićeva 16, OIB 58474163165.</w:t>
      </w:r>
    </w:p>
    <w:p w:rsidRDefault="00B95E34" w:rsidP="00B95E34" w:rsidR="00B95E34">
      <w:pPr>
        <w:ind w:firstLine="708"/>
        <w:rPr>
          <w:rFonts w:cs="Times New Roman" w:eastAsia="Times New Roman"/>
          <w:szCs w:val="20"/>
        </w:rPr>
      </w:pPr>
    </w:p>
    <w:p w:rsidRDefault="00B95E34" w:rsidP="00B95E34" w:rsidR="00B95E3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POLJOPRIVREDNA ZADRUGA GORNJA ISTRA, Lanišće, Lanišće bb, OIB 13601446410, MBS 040153952.</w:t>
      </w:r>
    </w:p>
    <w:p w:rsidRDefault="00B95E34" w:rsidP="00B95E34" w:rsidR="00B95E34">
      <w:pPr>
        <w:rPr>
          <w:rFonts w:cs="Times New Roman" w:eastAsia="Times New Roman"/>
          <w:szCs w:val="24"/>
        </w:rPr>
      </w:pPr>
    </w:p>
    <w:p w:rsidRDefault="00B95E34" w:rsidP="00B95E34" w:rsidR="00B95E3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POLJOPRIVREDNA ZADRUGA GORNJA ISTRA, Lanišće, Lanišće bb, OIB 13601446410, MBS 040153952.</w:t>
      </w:r>
    </w:p>
    <w:p w:rsidRDefault="00B95E34" w:rsidP="00B95E34" w:rsidR="00B95E34">
      <w:pPr>
        <w:rPr>
          <w:rFonts w:cs="Times New Roman" w:eastAsia="Times New Roman"/>
          <w:szCs w:val="24"/>
        </w:rPr>
      </w:pPr>
    </w:p>
    <w:p w:rsidRDefault="00B95E34" w:rsidP="00B95E34" w:rsidR="00B95E34" w:rsidRPr="005D578C">
      <w:pPr>
        <w:rPr>
          <w:rFonts w:cs="Times New Roman" w:eastAsia="Times New Roman"/>
          <w:szCs w:val="24"/>
        </w:rPr>
      </w:pPr>
    </w:p>
    <w:p w:rsidRDefault="00B95E34" w:rsidP="00B95E34" w:rsidR="00B95E34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B95E34" w:rsidP="00B95E34" w:rsidR="00B95E34">
      <w:pPr>
        <w:ind w:firstLine="708"/>
        <w:rPr>
          <w:rFonts w:cs="Times New Roman" w:eastAsia="Times New Roman"/>
          <w:szCs w:val="24"/>
        </w:rPr>
      </w:pPr>
    </w:p>
    <w:p w:rsidRDefault="00B95E34" w:rsidP="00B95E34" w:rsidR="00B95E3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POLJOPRIVREDNA ZADRUGA GORNJA ISTRA, Lanišće.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29.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St-693/2015-3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B95E34" w:rsidP="00B95E34" w:rsidR="00B95E34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 w:rsidRPr="00D649EA">
        <w:rPr>
          <w:rFonts w:cs="Times New Roman" w:eastAsia="Times New Roman"/>
          <w:szCs w:val="24"/>
        </w:rPr>
        <w:lastRenderedPageBreak/>
        <w:t>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B95E34" w:rsidP="00B95E34" w:rsidR="00B95E34" w:rsidRPr="005D578C">
      <w:pPr>
        <w:rPr>
          <w:rFonts w:cs="Times New Roman" w:eastAsia="Times New Roman"/>
          <w:szCs w:val="24"/>
        </w:rPr>
      </w:pPr>
    </w:p>
    <w:p w:rsidRDefault="00B95E34" w:rsidP="00B95E34" w:rsidR="00B95E3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21.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B95E34" w:rsidP="00B95E34" w:rsidR="00B95E34">
      <w:pPr>
        <w:rPr>
          <w:rFonts w:cs="Times New Roman" w:eastAsia="Times New Roman"/>
          <w:szCs w:val="24"/>
        </w:rPr>
      </w:pPr>
    </w:p>
    <w:p w:rsidRDefault="00B95E34" w:rsidP="00B95E34" w:rsidR="00B95E34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B95E34" w:rsidP="00B95E34" w:rsidR="00B95E34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Adrijana Labinjan Skok</w:t>
      </w:r>
      <w:r w:rsidR="00907CE4">
        <w:rPr>
          <w:rFonts w:cs="Times New Roman" w:eastAsia="Times New Roman"/>
          <w:szCs w:val="24"/>
        </w:rPr>
        <w:t>, v. r.</w:t>
      </w:r>
    </w:p>
    <w:p w:rsidRDefault="00B95E34" w:rsidP="00B95E34" w:rsidR="00B95E34">
      <w:pPr>
        <w:jc w:val="left"/>
        <w:rPr>
          <w:rFonts w:cs="Times New Roman" w:eastAsia="Times New Roman"/>
          <w:szCs w:val="24"/>
        </w:rPr>
      </w:pPr>
    </w:p>
    <w:p w:rsidRDefault="00B95E34" w:rsidP="00B95E34" w:rsidR="00B95E34" w:rsidRPr="005D578C">
      <w:pPr>
        <w:jc w:val="left"/>
        <w:rPr>
          <w:rFonts w:cs="Times New Roman" w:eastAsia="Times New Roman"/>
          <w:szCs w:val="24"/>
        </w:rPr>
      </w:pPr>
    </w:p>
    <w:p w:rsidRDefault="00B95E34" w:rsidP="00B95E34" w:rsidR="00B95E3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B95E34" w:rsidP="00B95E34" w:rsidR="00B95E34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B95E34" w:rsidP="00B95E34" w:rsidR="00B95E3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B95E34" w:rsidP="00B95E34" w:rsidR="00B95E34">
      <w:pPr>
        <w:rPr>
          <w:rFonts w:cs="Times New Roman" w:eastAsia="Times New Roman"/>
          <w:szCs w:val="24"/>
        </w:rPr>
      </w:pPr>
    </w:p>
    <w:p w:rsidRDefault="00B95E34" w:rsidP="00B95E34" w:rsidR="00B95E34" w:rsidRPr="005D578C">
      <w:pPr>
        <w:rPr>
          <w:rFonts w:cs="Times New Roman" w:eastAsia="Times New Roman"/>
          <w:szCs w:val="24"/>
        </w:rPr>
      </w:pPr>
    </w:p>
    <w:p w:rsidRDefault="00B95E34" w:rsidP="00B95E34" w:rsidR="00B95E3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B95E34" w:rsidP="00B95E34" w:rsidR="00B95E3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B95E34" w:rsidP="00B95E34" w:rsidR="00B95E3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POLJOPRIVREDNA ZADRUGA GORNJA ISTRA, Lanišće, Lanišće bb,</w:t>
      </w:r>
    </w:p>
    <w:p w:rsidRDefault="00907CE4" w:rsidP="00B95E34" w:rsidR="00B95E3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osobe</w:t>
      </w:r>
      <w:r w:rsidR="00B95E34">
        <w:rPr>
          <w:rFonts w:cs="Times New Roman" w:eastAsia="Times New Roman"/>
          <w:szCs w:val="24"/>
        </w:rPr>
        <w:t xml:space="preserve"> ovlaštene za zastupanje dužnika – Romildo Kozlović, Kršete, Kukov Vrh 45/A,</w:t>
      </w:r>
    </w:p>
    <w:p w:rsidRDefault="00B95E34" w:rsidP="00B95E34" w:rsidR="00B95E34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Pazin, Pazin, M. B. Rašana 2/4,</w:t>
      </w:r>
    </w:p>
    <w:p w:rsidRDefault="00B95E34" w:rsidP="00B95E34" w:rsidR="00B95E3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B95E34" w:rsidP="00B95E34" w:rsidR="00B95E34">
      <w:pPr>
        <w:rPr>
          <w:rFonts w:cs="Times New Roman" w:eastAsia="Times New Roman"/>
          <w:szCs w:val="20"/>
          <w:lang w:eastAsia="en-US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  <w:lang w:eastAsia="en-US"/>
        </w:rPr>
        <w:t xml:space="preserve">Nikola Delić iz Pule, </w:t>
      </w:r>
      <w:r>
        <w:rPr>
          <w:rFonts w:cs="Times New Roman" w:eastAsia="Times New Roman"/>
          <w:szCs w:val="20"/>
        </w:rPr>
        <w:t>Kranjčevićeva 16,</w:t>
      </w:r>
    </w:p>
    <w:p w:rsidRDefault="00B95E34" w:rsidP="00B95E34" w:rsidR="00B95E3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  <w:r w:rsidR="00907CE4">
        <w:rPr>
          <w:rFonts w:cs="Times New Roman" w:eastAsia="Times New Roman"/>
          <w:szCs w:val="24"/>
        </w:rPr>
        <w:t xml:space="preserve">8 dana, </w:t>
      </w:r>
    </w:p>
    <w:p w:rsidRDefault="00B95E34" w:rsidP="00B95E34" w:rsidR="00B95E3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B95E34" w:rsidP="00B95E34" w:rsidR="00B95E3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B95E34" w:rsidP="00B95E34" w:rsidR="00B95E34"/>
    <w:p w:rsidRDefault="00B95E34" w:rsidP="00B95E34" w:rsidR="00B95E34"/>
    <w:p w:rsidRDefault="00B95E34" w:rsidP="00B95E34" w:rsidR="00B95E34"/>
    <w:p w:rsidRDefault="00B95E34" w:rsidP="00B95E34" w:rsidR="00B95E34"/>
    <w:p w:rsidRDefault="00B95E34" w:rsidP="00B95E34" w:rsidR="00B95E34"/>
    <w:p w:rsidRDefault="00B95E34" w:rsidP="00B95E34" w:rsidR="00B95E34"/>
    <w:p w:rsidRDefault="00B95E34" w:rsidP="00B95E34" w:rsidR="00B95E34"/>
    <w:p w:rsidRDefault="00B95E34" w:rsidP="00B95E34" w:rsidR="00B95E34"/>
    <w:p w:rsidRDefault="00B95E34" w:rsidP="00B95E34" w:rsidR="00B95E34"/>
    <w:p w:rsidRDefault="004F5027" w:rsidR="004F5027"/>
    <w:sectPr w:rsidSect="00B94DAA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5E34" w:rsidP="00B95E34" w:rsidR="00B95E34">
      <w:r>
        <w:separator/>
      </w:r>
    </w:p>
  </w:endnote>
  <w:endnote w:id="0" w:type="continuationSeparator">
    <w:p w:rsidRDefault="00B95E34" w:rsidP="00B95E34" w:rsidR="00B95E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5E34" w:rsidP="00B95E34" w:rsidR="00B95E34">
      <w:r>
        <w:separator/>
      </w:r>
    </w:p>
  </w:footnote>
  <w:footnote w:id="0" w:type="continuationSeparator">
    <w:p w:rsidRDefault="00B95E34" w:rsidP="00B95E34" w:rsidR="00B95E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5E34" w:rsidP="00B94DAA" w:rsidR="00B94DA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1A49E5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2 St-693/2015-5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5E34" w:rsidP="00B94DAA" w:rsidR="00B94DAA" w:rsidRPr="00A074C3">
    <w:pPr>
      <w:pStyle w:val="Zaglavlje"/>
      <w:jc w:val="right"/>
      <w:rPr>
        <w:szCs w:val="24"/>
      </w:rPr>
    </w:pPr>
    <w:r>
      <w:rPr>
        <w:szCs w:val="24"/>
      </w:rPr>
      <w:t>2 St-693/2015-5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6589"/>
    <w:rsid w:val="001A49E5"/>
    <w:rsid w:val="00436589"/>
    <w:rsid w:val="004F5027"/>
    <w:rsid w:val="00907CE4"/>
    <w:rsid w:val="00B95E34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95E34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95E3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B95E34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95E3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95E34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95E3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95E34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A49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49E5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A49E5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A49E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A49E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95E34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95E3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B95E34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95E3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95E34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95E3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95E34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A49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49E5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A49E5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A49E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A49E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693</izvorni_sadrzaj>
    <derivirana_varijabla naziv="DomainObject.Predmet.Broj_1">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St-693/2015</izvorni_sadrzaj>
    <derivirana_varijabla naziv="DomainObject.Predmet.OznakaBroj_1">St-693/2015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GORNJA ISTRA</izvorni_sadrzaj>
    <derivirana_varijabla naziv="DomainObject.Predmet.ProtustrankaFormated_1">  POLJOPRIVREDNA ZADRUGA GORNJA ISTRA</derivirana_varijabla>
  </DomainObject.Predmet.ProtustrankaFormated>
  <DomainObject.Predmet.ProtustrankaFormatedOIB>
    <izvorni_sadrzaj>  POLJOPRIVREDNA ZADRUGA GORNJA ISTRA, OIB 13601446410</izvorni_sadrzaj>
    <derivirana_varijabla naziv="DomainObject.Predmet.ProtustrankaFormatedOIB_1">  POLJOPRIVREDNA ZADRUGA GORNJA ISTRA, OIB 13601446410</derivirana_varijabla>
  </DomainObject.Predmet.ProtustrankaFormatedOIB>
  <DomainObject.Predmet.ProtustrankaFormatedWithAdress>
    <izvorni_sadrzaj> POLJOPRIVREDNA ZADRUGA GORNJA ISTRA, Lanišće/bb, 52422 Lanišće</izvorni_sadrzaj>
    <derivirana_varijabla naziv="DomainObject.Predmet.ProtustrankaFormatedWithAdress_1"> POLJOPRIVREDNA ZADRUGA GORNJA ISTRA, Lanišće/bb, 52422 Lanišće</derivirana_varijabla>
  </DomainObject.Predmet.ProtustrankaFormatedWithAdress>
  <DomainObject.Predmet.ProtustrankaFormatedWithAdressOIB>
    <izvorni_sadrzaj> POLJOPRIVREDNA ZADRUGA GORNJA ISTRA, OIB 13601446410, Lanišće/bb, 52422 Lanišće</izvorni_sadrzaj>
    <derivirana_varijabla naziv="DomainObject.Predmet.ProtustrankaFormatedWithAdressOIB_1"> POLJOPRIVREDNA ZADRUGA GORNJA ISTRA, OIB 13601446410, Lanišće/bb, 52422 Lanišće</derivirana_varijabla>
  </DomainObject.Predmet.ProtustrankaFormatedWithAdressOIB>
  <DomainObject.Predmet.ProtustrankaWithAdress>
    <izvorni_sadrzaj>POLJOPRIVREDNA ZADRUGA GORNJA ISTRA Lanišće/bb, 52422 Lanišće</izvorni_sadrzaj>
    <derivirana_varijabla naziv="DomainObject.Predmet.ProtustrankaWithAdress_1">POLJOPRIVREDNA ZADRUGA GORNJA ISTRA Lanišće/bb, 52422 Lanišće</derivirana_varijabla>
  </DomainObject.Predmet.ProtustrankaWithAdress>
  <DomainObject.Predmet.ProtustrankaWithAdressOIB>
    <izvorni_sadrzaj>POLJOPRIVREDNA ZADRUGA GORNJA ISTRA, OIB 13601446410, Lanišće/bb, 52422 Lanišće</izvorni_sadrzaj>
    <derivirana_varijabla naziv="DomainObject.Predmet.ProtustrankaWithAdressOIB_1">POLJOPRIVREDNA ZADRUGA GORNJA ISTRA, OIB 13601446410, Lanišće/bb, 52422 Lanišće</derivirana_varijabla>
  </DomainObject.Predmet.ProtustrankaWithAdressOIB>
  <DomainObject.Predmet.ProtustrankaNazivFormated>
    <izvorni_sadrzaj>POLJOPRIVREDNA ZADRUGA GORNJA ISTRA</izvorni_sadrzaj>
    <derivirana_varijabla naziv="DomainObject.Predmet.ProtustrankaNazivFormated_1">POLJOPRIVREDNA ZADRUGA GORNJA ISTRA</derivirana_varijabla>
  </DomainObject.Predmet.ProtustrankaNazivFormated>
  <DomainObject.Predmet.ProtustrankaNazivFormatedOIB>
    <izvorni_sadrzaj>POLJOPRIVREDNA ZADRUGA GORNJA ISTRA, OIB 13601446410</izvorni_sadrzaj>
    <derivirana_varijabla naziv="DomainObject.Predmet.ProtustrankaNazivFormatedOIB_1">POLJOPRIVREDNA ZADRUGA GORNJA ISTRA, OIB 13601446410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193424.59</izvorni_sadrzaj>
    <derivirana_varijabla naziv="DomainObject.Predmet.TrenutnaVrijednost_1">193424.59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POLJOPRIVREDNA ZADRUGA GORNJA ISTRA</item>
    </izvorni_sadrzaj>
    <derivirana_varijabla naziv="DomainObject.Predmet.ProtuStrankaListFormated_1">
      <item>POLJOPRIVREDNA ZADRUGA GORNJA ISTRA</item>
    </derivirana_varijabla>
  </DomainObject.Predmet.ProtuStrankaListFormated>
  <DomainObject.Predmet.ProtuStrankaListFormatedOIB>
    <izvorni_sadrzaj>
      <item>POLJOPRIVREDNA ZADRUGA GORNJA ISTRA, OIB 13601446410</item>
    </izvorni_sadrzaj>
    <derivirana_varijabla naziv="DomainObject.Predmet.ProtuStrankaListFormatedOIB_1">
      <item>POLJOPRIVREDNA ZADRUGA GORNJA ISTRA, OIB 13601446410</item>
    </derivirana_varijabla>
  </DomainObject.Predmet.ProtuStrankaListFormatedOIB>
  <DomainObject.Predmet.ProtuStrankaListFormatedWithAdress>
    <izvorni_sadrzaj>
      <item>POLJOPRIVREDNA ZADRUGA GORNJA ISTRA, Lanišće/bb, 52422 Lanišće</item>
    </izvorni_sadrzaj>
    <derivirana_varijabla naziv="DomainObject.Predmet.ProtuStrankaListFormatedWithAdress_1">
      <item>POLJOPRIVREDNA ZADRUGA GORNJA ISTRA, Lanišće/bb, 52422 Lanišće</item>
    </derivirana_varijabla>
  </DomainObject.Predmet.ProtuStrankaListFormatedWithAdress>
  <DomainObject.Predmet.ProtuStrankaListFormatedWithAdressOIB>
    <izvorni_sadrzaj>
      <item>POLJOPRIVREDNA ZADRUGA GORNJA ISTRA, OIB 13601446410, Lanišće/bb, 52422 Lanišće</item>
    </izvorni_sadrzaj>
    <derivirana_varijabla naziv="DomainObject.Predmet.ProtuStrankaListFormatedWithAdressOIB_1">
      <item>POLJOPRIVREDNA ZADRUGA GORNJA ISTRA, OIB 13601446410, Lanišće/bb, 52422 Lanišće</item>
    </derivirana_varijabla>
  </DomainObject.Predmet.ProtuStrankaListFormatedWithAdressOIB>
  <DomainObject.Predmet.ProtuStrankaListNazivFormated>
    <izvorni_sadrzaj>
      <item>POLJOPRIVREDNA ZADRUGA GORNJA ISTRA</item>
    </izvorni_sadrzaj>
    <derivirana_varijabla naziv="DomainObject.Predmet.ProtuStrankaListNazivFormated_1">
      <item>POLJOPRIVREDNA ZADRUGA GORNJA ISTRA</item>
    </derivirana_varijabla>
  </DomainObject.Predmet.ProtuStrankaListNazivFormated>
  <DomainObject.Predmet.ProtuStrankaListNazivFormatedOIB>
    <izvorni_sadrzaj>
      <item>POLJOPRIVREDNA ZADRUGA GORNJA ISTRA, OIB 13601446410</item>
    </izvorni_sadrzaj>
    <derivirana_varijabla naziv="DomainObject.Predmet.ProtuStrankaListNazivFormatedOIB_1">
      <item>POLJOPRIVREDNA ZADRUGA GORNJA ISTRA, OIB 13601446410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POLJOPRIVREDNA ZADRUGA GORNJA ISTRA</izvorni_sadrzaj>
    <derivirana_varijabla naziv="DomainObject.Predmet.ProtustrankaIDrugi_1">POLJOPRIVREDNA ZADRUGA GORNJA ISTRA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POLJOPRIVREDNA ZADRUGA GORNJA ISTRA, OIB 13601446410, Lanišće/bb, 52422 Lanišće</izvorni_sadrzaj>
    <derivirana_varijabla naziv="DomainObject.Predmet.ProtustrankaIDrugiAdressOIB_1">POLJOPRIVREDNA ZADRUGA GORNJA ISTRA, OIB 13601446410, Lanišće/bb, 52422 Lanišće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POLJOPRIVREDNA ZADRUGA GORNJA ISTRA</item>
    </izvorni_sadrzaj>
    <derivirana_varijabla naziv="DomainObject.Predmet.SudioniciListNaziv_1">
      <item>FINANCIJSKA AGENCIJA, RC RIJEKA, PODRUŽNICA PULA, PULA</item>
      <item>POLJOPRIVREDNA ZADRUGA GORNJA ISTRA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POLJOPRIVREDNA ZADRUGA GORNJA ISTRA, OIB 13601446410, Lanišće/bb,52422 Lanišće</item>
    </izvorni_sadrzaj>
    <derivirana_varijabla naziv="DomainObject.Predmet.SudioniciListAdressOIB_1">
      <item>FINANCIJSKA AGENCIJA, RC RIJEKA, PODRUŽNICA PULA, PULA, OIB 85821130368, Ulica grada Vukovara 70,Zagreb</item>
      <item>POLJOPRIVREDNA ZADRUGA GORNJA ISTRA, OIB 13601446410, Lanišće/bb,52422 Lanišće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13601446410</item>
    </izvorni_sadrzaj>
    <derivirana_varijabla naziv="DomainObject.Predmet.SudioniciListNazivOIB_1">
      <item>, OIB 85821130368</item>
      <item>, OIB 13601446410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571</properties:Words>
  <properties:Characters>3146</properties:Characters>
  <properties:Lines>87</properties:Lines>
  <properties:Paragraphs>30</properties:Paragraphs>
  <properties:TotalTime>9</properties:TotalTime>
  <properties:ScaleCrop>false</properties:ScaleCrop>
  <properties:LinksUpToDate>false</properties:LinksUpToDate>
  <properties:CharactersWithSpaces>3736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2016-03-17T13:58:00Z</dcterms:created>
  <dc:creator>Mihaela Kaligari</dc:creator>
  <dc:description/>
  <cp:keywords/>
  <cp:lastModifiedBy>Jasmina Matika</cp:lastModifiedBy>
  <cp:lastPrinted>2016-03-21T07:09:00Z</cp:lastPrinted>
  <dcterms:modified xmlns:xsi="http://www.w3.org/2001/XMLSchema-instance" xsi:type="dcterms:W3CDTF">2016-03-21T08:59:00Z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