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e7cc9" w14:paraId="14e7cc9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977E65" w:rsidP="00004109" w:rsidR="00977E65" w:rsidRPr="00B22722">
      <w:pPr>
        <w:jc w:val="right"/>
        <w:rPr>
          <w:b/>
          <w:sz w:val="22"/>
          <w:szCs w:val="22"/>
        </w:rPr>
      </w:pPr>
      <w:proofErr w:type="spellStart"/>
      <w:r w:rsidRPr="00B22722">
        <w:rPr>
          <w:b/>
          <w:sz w:val="22"/>
          <w:szCs w:val="22"/>
        </w:rPr>
        <w:t>Posl</w:t>
      </w:r>
      <w:proofErr w:type="spellEnd"/>
      <w:r w:rsidRPr="00B22722">
        <w:rPr>
          <w:b/>
          <w:sz w:val="22"/>
          <w:szCs w:val="22"/>
        </w:rPr>
        <w:t xml:space="preserve">. br.6-St. </w:t>
      </w:r>
      <w:r w:rsidR="00C3311C">
        <w:rPr>
          <w:b/>
          <w:sz w:val="22"/>
          <w:szCs w:val="22"/>
        </w:rPr>
        <w:t>808</w:t>
      </w:r>
      <w:r w:rsidRPr="00B22722">
        <w:rPr>
          <w:b/>
          <w:sz w:val="22"/>
          <w:szCs w:val="22"/>
        </w:rPr>
        <w:t>/</w:t>
      </w:r>
      <w:r w:rsidR="00C3311C">
        <w:rPr>
          <w:b/>
          <w:sz w:val="22"/>
          <w:szCs w:val="22"/>
        </w:rPr>
        <w:t>2011</w:t>
      </w:r>
      <w:r w:rsidRPr="00B22722">
        <w:rPr>
          <w:b/>
          <w:sz w:val="22"/>
          <w:szCs w:val="22"/>
        </w:rPr>
        <w:t>-</w:t>
      </w:r>
    </w:p>
    <w:p w:rsidRDefault="00977E65" w:rsidP="00AC6A66" w:rsidR="00977E65" w:rsidRPr="00513EF7">
      <w:pPr>
        <w:jc w:val="center"/>
        <w:rPr>
          <w:b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977E65" w:rsidP="00004109" w:rsidR="00977E65" w:rsidRPr="00B22722">
      <w:pPr>
        <w:jc w:val="center"/>
        <w:rPr>
          <w:b/>
          <w:sz w:val="16"/>
          <w:szCs w:val="16"/>
        </w:rPr>
      </w:pPr>
    </w:p>
    <w:p w:rsidRDefault="00DA6E97" w:rsidP="00004109" w:rsidR="00977E65" w:rsidRPr="00B2272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J E Š E N J E</w:t>
      </w:r>
    </w:p>
    <w:p w:rsidRDefault="00977E65" w:rsidP="00004109" w:rsidR="00977E65">
      <w:pPr>
        <w:jc w:val="center"/>
        <w:rPr>
          <w:b/>
          <w:sz w:val="22"/>
          <w:szCs w:val="22"/>
        </w:rPr>
      </w:pPr>
    </w:p>
    <w:p w:rsidRDefault="004371E4" w:rsidP="00004109" w:rsidR="004371E4" w:rsidRPr="00B22722">
      <w:pPr>
        <w:jc w:val="center"/>
        <w:rPr>
          <w:b/>
          <w:sz w:val="22"/>
          <w:szCs w:val="22"/>
        </w:rPr>
      </w:pPr>
    </w:p>
    <w:p w:rsidRDefault="009B2BCC" w:rsidP="009B2BCC" w:rsidR="009B2BCC" w:rsidRPr="00B22722">
      <w:pPr>
        <w:ind w:firstLine="708"/>
        <w:jc w:val="both"/>
        <w:rPr>
          <w:sz w:val="22"/>
          <w:szCs w:val="22"/>
        </w:rPr>
      </w:pPr>
      <w:r w:rsidRPr="00B22722">
        <w:rPr>
          <w:sz w:val="22"/>
          <w:szCs w:val="22"/>
        </w:rPr>
        <w:t xml:space="preserve">Trgovački sud u Splitu, Stalna služba u Dubrovniku, po sucu tog suda Srđanu Gavraniću kao stečajnom sucu u stečajnom postupku nad </w:t>
      </w:r>
      <w:r w:rsidR="00DA6E97" w:rsidRPr="00DA6E97">
        <w:rPr>
          <w:sz w:val="22"/>
          <w:szCs w:val="22"/>
        </w:rPr>
        <w:t>MANI d.o.o. za trgovinu, turizam i ugostiteljstvo „u stečaju“, Dubrovnik, Petra Zoranića 1, MBS 090004100, OIB: 84386227913, zastupano po stečajnom upravitelju Matu Mariću iz Dubrovnika</w:t>
      </w:r>
      <w:r w:rsidR="00676FA2" w:rsidRPr="00676FA2">
        <w:rPr>
          <w:bCs/>
          <w:sz w:val="22"/>
          <w:szCs w:val="22"/>
        </w:rPr>
        <w:t xml:space="preserve">, </w:t>
      </w:r>
      <w:r w:rsidRPr="00676FA2">
        <w:rPr>
          <w:sz w:val="22"/>
          <w:szCs w:val="22"/>
        </w:rPr>
        <w:t>izvan</w:t>
      </w:r>
      <w:r w:rsidRPr="00B22722">
        <w:rPr>
          <w:sz w:val="22"/>
          <w:szCs w:val="22"/>
        </w:rPr>
        <w:t xml:space="preserve"> ročišta, dana </w:t>
      </w:r>
      <w:r w:rsidR="005F6CBF">
        <w:rPr>
          <w:sz w:val="22"/>
          <w:szCs w:val="22"/>
        </w:rPr>
        <w:t>2</w:t>
      </w:r>
      <w:r w:rsidR="00B95EF0">
        <w:rPr>
          <w:sz w:val="22"/>
          <w:szCs w:val="22"/>
        </w:rPr>
        <w:t>9</w:t>
      </w:r>
      <w:r w:rsidRPr="00B22722">
        <w:rPr>
          <w:sz w:val="22"/>
          <w:szCs w:val="22"/>
        </w:rPr>
        <w:t xml:space="preserve">. </w:t>
      </w:r>
      <w:r w:rsidR="00B95EF0">
        <w:rPr>
          <w:sz w:val="22"/>
          <w:szCs w:val="22"/>
        </w:rPr>
        <w:t>siječnja</w:t>
      </w:r>
      <w:r w:rsidRPr="00B22722">
        <w:rPr>
          <w:sz w:val="22"/>
          <w:szCs w:val="22"/>
        </w:rPr>
        <w:t xml:space="preserve"> 201</w:t>
      </w:r>
      <w:r w:rsidR="002C4146">
        <w:rPr>
          <w:sz w:val="22"/>
          <w:szCs w:val="22"/>
        </w:rPr>
        <w:t>7</w:t>
      </w:r>
      <w:r w:rsidRPr="00B22722">
        <w:rPr>
          <w:sz w:val="22"/>
          <w:szCs w:val="22"/>
        </w:rPr>
        <w:t xml:space="preserve">. godine, </w:t>
      </w:r>
    </w:p>
    <w:p w:rsidRDefault="009B2BCC" w:rsidP="009B2BCC" w:rsidR="009B2BCC">
      <w:pPr>
        <w:jc w:val="center"/>
        <w:rPr>
          <w:b/>
        </w:rPr>
      </w:pPr>
    </w:p>
    <w:p w:rsidRDefault="004371E4" w:rsidP="009B2BCC" w:rsidR="004371E4" w:rsidRPr="009B2BCC">
      <w:pPr>
        <w:jc w:val="center"/>
        <w:rPr>
          <w:b/>
        </w:rPr>
      </w:pPr>
    </w:p>
    <w:p w:rsidRDefault="009B2BCC" w:rsidP="009B2BCC" w:rsidR="009B2BCC" w:rsidRP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9B2BCC" w:rsidP="00901A8B" w:rsidR="009B2BCC">
      <w:pPr>
        <w:ind w:firstLine="708"/>
        <w:jc w:val="both"/>
        <w:rPr>
          <w:sz w:val="22"/>
          <w:szCs w:val="22"/>
        </w:rPr>
      </w:pPr>
    </w:p>
    <w:p w:rsidRDefault="00126CE1" w:rsidP="00126CE1" w:rsidR="00C3311C" w:rsidRPr="00C3311C">
      <w:pPr>
        <w:pStyle w:val="Odlomakpopisa"/>
        <w:ind w:left="0"/>
        <w:jc w:val="both"/>
        <w:rPr>
          <w:sz w:val="22"/>
          <w:szCs w:val="22"/>
        </w:rPr>
      </w:pPr>
      <w:r w:rsidRPr="00126CE1"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 w:rsidR="00232263">
        <w:rPr>
          <w:sz w:val="22"/>
          <w:szCs w:val="22"/>
        </w:rPr>
        <w:t xml:space="preserve">Zbog iznenadne spriječenosti </w:t>
      </w:r>
      <w:proofErr w:type="spellStart"/>
      <w:r w:rsidR="00232263">
        <w:rPr>
          <w:sz w:val="22"/>
          <w:szCs w:val="22"/>
        </w:rPr>
        <w:t>uredujućeg</w:t>
      </w:r>
      <w:proofErr w:type="spellEnd"/>
      <w:r w:rsidR="00232263">
        <w:rPr>
          <w:sz w:val="22"/>
          <w:szCs w:val="22"/>
        </w:rPr>
        <w:t xml:space="preserve"> suca, r</w:t>
      </w:r>
      <w:r w:rsidR="005F6CBF" w:rsidRPr="005F6CBF">
        <w:rPr>
          <w:sz w:val="22"/>
          <w:szCs w:val="22"/>
        </w:rPr>
        <w:t xml:space="preserve">očište </w:t>
      </w:r>
      <w:r w:rsidR="00C3311C" w:rsidRPr="00C3311C">
        <w:rPr>
          <w:sz w:val="22"/>
          <w:szCs w:val="22"/>
        </w:rPr>
        <w:t xml:space="preserve">skupštine vjerovnika </w:t>
      </w:r>
      <w:r w:rsidR="00304E97">
        <w:rPr>
          <w:sz w:val="22"/>
          <w:szCs w:val="22"/>
        </w:rPr>
        <w:t xml:space="preserve">određeno za </w:t>
      </w:r>
      <w:r w:rsidR="00C3311C" w:rsidRPr="00C3311C">
        <w:rPr>
          <w:sz w:val="22"/>
          <w:szCs w:val="22"/>
        </w:rPr>
        <w:t xml:space="preserve"> dan </w:t>
      </w:r>
      <w:r w:rsidR="00C3311C" w:rsidRPr="00304E97">
        <w:rPr>
          <w:b/>
          <w:sz w:val="22"/>
          <w:szCs w:val="22"/>
        </w:rPr>
        <w:t>1. veljače 2018. godine u 10,00 sati</w:t>
      </w:r>
      <w:r w:rsidR="00C3311C" w:rsidRPr="00C3311C">
        <w:rPr>
          <w:sz w:val="22"/>
          <w:szCs w:val="22"/>
        </w:rPr>
        <w:t xml:space="preserve"> u prostorijama Trgovačkog suda u Splitu, Stalna služba u Dubrovniku, Dr. Ante Starčevića 23, sudnica br. 2, na </w:t>
      </w:r>
      <w:r w:rsidR="00304E97">
        <w:rPr>
          <w:sz w:val="22"/>
          <w:szCs w:val="22"/>
        </w:rPr>
        <w:t>radi</w:t>
      </w:r>
      <w:r w:rsidR="00C3311C" w:rsidRPr="00C3311C">
        <w:rPr>
          <w:sz w:val="22"/>
          <w:szCs w:val="22"/>
        </w:rPr>
        <w:t>:</w:t>
      </w:r>
    </w:p>
    <w:p w:rsidRDefault="00C3311C" w:rsidP="008A3AE2" w:rsidR="00C3311C">
      <w:pPr>
        <w:pStyle w:val="Odlomakpopisa"/>
        <w:ind w:left="0"/>
        <w:jc w:val="both"/>
        <w:rPr>
          <w:sz w:val="22"/>
          <w:szCs w:val="22"/>
        </w:rPr>
      </w:pPr>
      <w:r w:rsidRPr="00C3311C">
        <w:rPr>
          <w:sz w:val="22"/>
          <w:szCs w:val="22"/>
        </w:rPr>
        <w:t>- pribav</w:t>
      </w:r>
      <w:r w:rsidR="00304E97">
        <w:rPr>
          <w:sz w:val="22"/>
          <w:szCs w:val="22"/>
        </w:rPr>
        <w:t>ljanja</w:t>
      </w:r>
      <w:r w:rsidRPr="00C3311C">
        <w:rPr>
          <w:sz w:val="22"/>
          <w:szCs w:val="22"/>
        </w:rPr>
        <w:t xml:space="preserve"> mišljenje o obustavi i zaključenju stečajnog postupka zbog toga što stečajna masa nije dostatna ni za pokriće troškova stečajnog postupka</w:t>
      </w:r>
      <w:r w:rsidR="0037017A">
        <w:rPr>
          <w:sz w:val="22"/>
          <w:szCs w:val="22"/>
        </w:rPr>
        <w:t xml:space="preserve">, </w:t>
      </w:r>
      <w:r w:rsidR="00304E97" w:rsidRPr="00304E97">
        <w:rPr>
          <w:b/>
          <w:sz w:val="22"/>
          <w:szCs w:val="22"/>
          <w:u w:val="single"/>
        </w:rPr>
        <w:t xml:space="preserve"> </w:t>
      </w:r>
      <w:r w:rsidR="00304E97">
        <w:rPr>
          <w:b/>
          <w:sz w:val="22"/>
          <w:szCs w:val="22"/>
          <w:u w:val="single"/>
        </w:rPr>
        <w:t>o d g a đ a   s e</w:t>
      </w:r>
      <w:r w:rsidR="00304E97">
        <w:rPr>
          <w:sz w:val="22"/>
          <w:szCs w:val="22"/>
        </w:rPr>
        <w:t>.</w:t>
      </w:r>
    </w:p>
    <w:p w:rsidRDefault="00C3311C" w:rsidP="008A3AE2" w:rsidR="00C3311C" w:rsidRPr="008A3AE2">
      <w:pPr>
        <w:pStyle w:val="Odlomakpopisa"/>
        <w:ind w:left="0"/>
        <w:jc w:val="both"/>
        <w:rPr>
          <w:sz w:val="22"/>
          <w:szCs w:val="22"/>
        </w:rPr>
      </w:pPr>
    </w:p>
    <w:p w:rsidRDefault="00835280" w:rsidP="0037017A" w:rsidR="0037017A" w:rsidRPr="0037017A">
      <w:pPr>
        <w:pStyle w:val="Odlomakpopisa"/>
        <w:numPr>
          <w:ilvl w:val="0"/>
          <w:numId w:val="13"/>
        </w:numPr>
        <w:ind w:firstLine="0" w:left="0"/>
        <w:jc w:val="both"/>
        <w:rPr>
          <w:sz w:val="22"/>
          <w:szCs w:val="22"/>
        </w:rPr>
      </w:pPr>
      <w:r w:rsidRPr="00126CE1">
        <w:rPr>
          <w:sz w:val="22"/>
          <w:szCs w:val="22"/>
        </w:rPr>
        <w:t xml:space="preserve"> </w:t>
      </w:r>
      <w:r w:rsidR="0037017A" w:rsidRPr="0037017A">
        <w:rPr>
          <w:sz w:val="22"/>
          <w:szCs w:val="22"/>
        </w:rPr>
        <w:t xml:space="preserve">Određuje se ročište skupštine vjerovnika za </w:t>
      </w:r>
      <w:r w:rsidR="0037017A" w:rsidRPr="0037017A">
        <w:rPr>
          <w:b/>
          <w:sz w:val="22"/>
          <w:szCs w:val="22"/>
        </w:rPr>
        <w:t>dan 1</w:t>
      </w:r>
      <w:r w:rsidR="0037017A">
        <w:rPr>
          <w:b/>
          <w:sz w:val="22"/>
          <w:szCs w:val="22"/>
        </w:rPr>
        <w:t>5</w:t>
      </w:r>
      <w:r w:rsidR="0037017A" w:rsidRPr="0037017A">
        <w:rPr>
          <w:b/>
          <w:sz w:val="22"/>
          <w:szCs w:val="22"/>
        </w:rPr>
        <w:t>. veljače 2018. godine u 10,00 sati</w:t>
      </w:r>
      <w:r w:rsidR="0037017A" w:rsidRPr="0037017A">
        <w:rPr>
          <w:sz w:val="22"/>
          <w:szCs w:val="22"/>
        </w:rPr>
        <w:t xml:space="preserve"> u prostorijama Trgovačkog suda u Splitu, Stalna služba u Dubrovniku, Dr. Ante Starčevića 23, sudnica br. 2, na kojem će se:</w:t>
      </w:r>
    </w:p>
    <w:p w:rsidRDefault="0037017A" w:rsidP="0037017A" w:rsidR="00E714D2">
      <w:pPr>
        <w:pStyle w:val="Odlomakpopisa"/>
        <w:ind w:left="0"/>
        <w:jc w:val="both"/>
        <w:rPr>
          <w:sz w:val="22"/>
          <w:szCs w:val="22"/>
        </w:rPr>
      </w:pPr>
      <w:r w:rsidRPr="0037017A">
        <w:rPr>
          <w:sz w:val="22"/>
          <w:szCs w:val="22"/>
        </w:rPr>
        <w:t>- pribaviti mišljenje o obustavi i zaključenju stečajnog postupka zbog toga što stečajna masa nije dostatna ni za pokriće troškova stečajnog postupka.</w:t>
      </w:r>
    </w:p>
    <w:p w:rsidRDefault="0037017A" w:rsidP="0037017A" w:rsidR="0037017A">
      <w:pPr>
        <w:pStyle w:val="Odlomakpopisa"/>
        <w:ind w:left="0"/>
        <w:rPr>
          <w:sz w:val="22"/>
          <w:szCs w:val="22"/>
        </w:rPr>
      </w:pPr>
    </w:p>
    <w:p w:rsidRDefault="00901A8B" w:rsidP="00901A8B" w:rsidR="00901A8B" w:rsidRPr="00845A3B">
      <w:pPr>
        <w:pStyle w:val="Naslov3"/>
        <w:ind w:left="0"/>
        <w:jc w:val="center"/>
        <w:rPr>
          <w:sz w:val="22"/>
          <w:szCs w:val="22"/>
        </w:rPr>
      </w:pPr>
      <w:r w:rsidRPr="00845A3B">
        <w:rPr>
          <w:sz w:val="22"/>
          <w:szCs w:val="22"/>
        </w:rPr>
        <w:t xml:space="preserve">U Dubrovniku, </w:t>
      </w:r>
      <w:r w:rsidR="00E714D2">
        <w:rPr>
          <w:sz w:val="22"/>
          <w:szCs w:val="22"/>
        </w:rPr>
        <w:t>2</w:t>
      </w:r>
      <w:r w:rsidR="008D112B">
        <w:rPr>
          <w:sz w:val="22"/>
          <w:szCs w:val="22"/>
        </w:rPr>
        <w:t>9</w:t>
      </w:r>
      <w:r w:rsidRPr="00845A3B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8D112B">
        <w:rPr>
          <w:sz w:val="22"/>
          <w:szCs w:val="22"/>
        </w:rPr>
        <w:t>siječnja</w:t>
      </w:r>
      <w:r w:rsidR="00FC7CD5">
        <w:rPr>
          <w:sz w:val="22"/>
          <w:szCs w:val="22"/>
        </w:rPr>
        <w:t xml:space="preserve"> </w:t>
      </w:r>
      <w:r w:rsidRPr="00845A3B">
        <w:rPr>
          <w:sz w:val="22"/>
          <w:szCs w:val="22"/>
        </w:rPr>
        <w:t>201</w:t>
      </w:r>
      <w:r w:rsidR="008D112B">
        <w:rPr>
          <w:sz w:val="22"/>
          <w:szCs w:val="22"/>
        </w:rPr>
        <w:t>8</w:t>
      </w:r>
      <w:r w:rsidRPr="00845A3B">
        <w:rPr>
          <w:sz w:val="22"/>
          <w:szCs w:val="22"/>
        </w:rPr>
        <w:t>. godine</w:t>
      </w:r>
    </w:p>
    <w:p w:rsidRDefault="00901A8B" w:rsidP="00901A8B" w:rsidR="00901A8B" w:rsidRPr="00901A8B">
      <w:pPr>
        <w:ind w:left="360"/>
        <w:jc w:val="both"/>
        <w:rPr>
          <w:b/>
          <w:sz w:val="16"/>
          <w:szCs w:val="16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  <w:t>Stečajni sudac:</w:t>
      </w: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  <w:t>Srđan Gavranić</w:t>
      </w:r>
      <w:r w:rsidR="00A45CEC">
        <w:rPr>
          <w:b/>
          <w:sz w:val="22"/>
          <w:szCs w:val="22"/>
        </w:rPr>
        <w:t>, v.r.</w:t>
      </w:r>
    </w:p>
    <w:p w:rsidRDefault="00901A8B" w:rsidP="00901A8B" w:rsidR="00901A8B" w:rsidRPr="00845A3B">
      <w:pPr>
        <w:ind w:left="360"/>
        <w:jc w:val="both"/>
        <w:rPr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>POUKA O PRAVNOM LIJEKU</w:t>
      </w:r>
    </w:p>
    <w:p w:rsidRDefault="00901A8B" w:rsidP="00901A8B" w:rsidR="00901A8B" w:rsidRPr="004371E4">
      <w:pPr>
        <w:jc w:val="both"/>
        <w:rPr>
          <w:sz w:val="22"/>
          <w:szCs w:val="22"/>
        </w:rPr>
      </w:pPr>
      <w:r w:rsidRPr="004371E4">
        <w:rPr>
          <w:sz w:val="22"/>
          <w:szCs w:val="22"/>
        </w:rPr>
        <w:t>Protiv ovog zaključka nije dopušteno izjaviti žalbu.</w:t>
      </w: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 xml:space="preserve">DN-a </w:t>
      </w:r>
      <w:r w:rsidRPr="004371E4">
        <w:rPr>
          <w:sz w:val="22"/>
          <w:szCs w:val="22"/>
        </w:rPr>
        <w:t>(</w:t>
      </w:r>
      <w:r w:rsidR="00E714D2">
        <w:rPr>
          <w:sz w:val="22"/>
          <w:szCs w:val="22"/>
        </w:rPr>
        <w:t>2</w:t>
      </w:r>
      <w:r w:rsidR="008D112B">
        <w:rPr>
          <w:sz w:val="22"/>
          <w:szCs w:val="22"/>
        </w:rPr>
        <w:t>9</w:t>
      </w:r>
      <w:r w:rsidRPr="004371E4">
        <w:rPr>
          <w:sz w:val="22"/>
          <w:szCs w:val="22"/>
        </w:rPr>
        <w:t>.</w:t>
      </w:r>
      <w:r w:rsidR="008207BE">
        <w:rPr>
          <w:sz w:val="22"/>
          <w:szCs w:val="22"/>
        </w:rPr>
        <w:t>0</w:t>
      </w:r>
      <w:r w:rsidR="008D112B">
        <w:rPr>
          <w:sz w:val="22"/>
          <w:szCs w:val="22"/>
        </w:rPr>
        <w:t>1</w:t>
      </w:r>
      <w:r w:rsidR="00D25B43">
        <w:rPr>
          <w:sz w:val="22"/>
          <w:szCs w:val="22"/>
        </w:rPr>
        <w:t>.</w:t>
      </w:r>
      <w:r w:rsidRPr="004371E4">
        <w:rPr>
          <w:sz w:val="22"/>
          <w:szCs w:val="22"/>
        </w:rPr>
        <w:t>201</w:t>
      </w:r>
      <w:r w:rsidR="008D112B">
        <w:rPr>
          <w:sz w:val="22"/>
          <w:szCs w:val="22"/>
        </w:rPr>
        <w:t>8</w:t>
      </w:r>
      <w:r w:rsidRPr="004371E4">
        <w:rPr>
          <w:sz w:val="22"/>
          <w:szCs w:val="22"/>
        </w:rPr>
        <w:t>.g.)</w:t>
      </w:r>
      <w:r w:rsidRPr="004371E4">
        <w:rPr>
          <w:b/>
          <w:sz w:val="22"/>
          <w:szCs w:val="22"/>
        </w:rPr>
        <w:t>:</w:t>
      </w:r>
    </w:p>
    <w:p w:rsidRDefault="00AF3281" w:rsidP="00901A8B" w:rsidR="00AF3281">
      <w:pPr>
        <w:jc w:val="both"/>
        <w:rPr>
          <w:sz w:val="22"/>
          <w:szCs w:val="22"/>
        </w:rPr>
      </w:pPr>
      <w:bookmarkStart w:name="_Hlt408271069" w:id="1"/>
      <w:bookmarkEnd w:id="1"/>
      <w:r>
        <w:rPr>
          <w:sz w:val="22"/>
          <w:szCs w:val="22"/>
        </w:rPr>
        <w:t>- stečajnom upravitelju,</w:t>
      </w:r>
    </w:p>
    <w:p w:rsidRDefault="00AF3281" w:rsidP="00901A8B" w:rsidR="00AF3281" w:rsidRPr="004371E4">
      <w:pPr>
        <w:jc w:val="both"/>
        <w:rPr>
          <w:sz w:val="22"/>
          <w:szCs w:val="22"/>
        </w:rPr>
      </w:pPr>
      <w:r>
        <w:rPr>
          <w:sz w:val="22"/>
          <w:szCs w:val="22"/>
        </w:rPr>
        <w:t>- e oglasna ploča.</w:t>
      </w:r>
    </w:p>
    <w:p w:rsidRDefault="00977E65" w:rsidP="00004109" w:rsidR="00977E65" w:rsidRPr="00513EF7">
      <w:pPr>
        <w:jc w:val="both"/>
        <w:rPr>
          <w:b/>
        </w:rPr>
      </w:pPr>
    </w:p>
    <w:p w:rsidRDefault="00977E65" w:rsidP="00004109" w:rsidR="00977E65" w:rsidRPr="00513EF7">
      <w:pPr>
        <w:jc w:val="both"/>
        <w:rPr>
          <w:b/>
        </w:rPr>
      </w:pPr>
    </w:p>
    <w:p w:rsidRDefault="00977E65" w:rsidP="00C7022B" w:rsidR="00977E65" w:rsidRPr="00513EF7">
      <w:pPr>
        <w:jc w:val="both"/>
      </w:pPr>
    </w:p>
    <w:sectPr w:rsidSect="004371E4" w:rsidR="00977E65" w:rsidRPr="00513EF7">
      <w:headerReference w:type="even" r:id="rId11"/>
      <w:headerReference w:type="default" r:id="rId12"/>
      <w:pgSz w:h="16838" w:w="11906"/>
      <w:pgMar w:gutter="0" w:footer="708" w:header="708" w:left="1417" w:bottom="1276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126CE1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proofErr w:type="spellStart"/>
    <w:r>
      <w:rPr>
        <w:b/>
        <w:sz w:val="22"/>
        <w:szCs w:val="22"/>
      </w:rPr>
      <w:t>Posl</w:t>
    </w:r>
    <w:proofErr w:type="spellEnd"/>
    <w:r>
      <w:rPr>
        <w:b/>
        <w:sz w:val="22"/>
        <w:szCs w:val="22"/>
      </w:rPr>
      <w:t xml:space="preserve">. br.6-St. </w:t>
    </w:r>
    <w:r w:rsidR="005D3476">
      <w:rPr>
        <w:b/>
        <w:sz w:val="22"/>
        <w:szCs w:val="22"/>
      </w:rPr>
      <w:t>628</w:t>
    </w:r>
    <w:r>
      <w:rPr>
        <w:b/>
        <w:sz w:val="22"/>
        <w:szCs w:val="22"/>
      </w:rPr>
      <w:t>/201</w:t>
    </w:r>
    <w:r w:rsidR="0008183B">
      <w:rPr>
        <w:b/>
        <w:sz w:val="22"/>
        <w:szCs w:val="22"/>
      </w:rPr>
      <w:t>6-</w:t>
    </w:r>
    <w:r w:rsidR="005D3476">
      <w:rPr>
        <w:b/>
        <w:sz w:val="22"/>
        <w:szCs w:val="22"/>
      </w:rPr>
      <w:t>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3E3069E2"/>
    <w:multiLevelType w:val="hybridMultilevel"/>
    <w:tmpl w:val="E83CE7F4"/>
    <w:lvl w:tplc="B9B854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B374E4A"/>
    <w:multiLevelType w:val="hybridMultilevel"/>
    <w:tmpl w:val="930E1F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EA4E31"/>
    <w:multiLevelType w:val="hybridMultilevel"/>
    <w:tmpl w:val="D9E0E37E"/>
    <w:lvl w:tplc="84A0679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69233340"/>
    <w:multiLevelType w:val="hybridMultilevel"/>
    <w:tmpl w:val="C15A3EE0"/>
    <w:lvl w:tplc="8DD487A4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20325CA"/>
    <w:multiLevelType w:val="hybridMultilevel"/>
    <w:tmpl w:val="DF042696"/>
    <w:lvl w:tplc="C11603B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71A7A39"/>
    <w:multiLevelType w:val="hybridMultilevel"/>
    <w:tmpl w:val="B504EE9E"/>
    <w:lvl w:tplc="A7F84D7A" w:ilvl="0">
      <w:start w:val="2"/>
      <w:numFmt w:val="upperRoman"/>
      <w:lvlText w:val="%1."/>
      <w:lvlJc w:val="left"/>
      <w:pPr>
        <w:ind w:hanging="720" w:left="86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0"/>
  </w:num>
  <w:num w:numId="7">
    <w:abstractNumId w:val="9"/>
  </w:num>
  <w:num w:numId="8">
    <w:abstractNumId w:val="7"/>
  </w:num>
  <w:num w:numId="9">
    <w:abstractNumId w:val="11"/>
  </w:num>
  <w:num w:numId="10">
    <w:abstractNumId w:val="8"/>
  </w:num>
  <w:num w:numId="11">
    <w:abstractNumId w:val="5"/>
  </w:num>
  <w:num w:numId="12">
    <w:abstractNumId w:val="10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6745"/>
    <w:rsid w:val="00012079"/>
    <w:rsid w:val="000328A8"/>
    <w:rsid w:val="00047152"/>
    <w:rsid w:val="00054827"/>
    <w:rsid w:val="0005644E"/>
    <w:rsid w:val="0008183B"/>
    <w:rsid w:val="000863DE"/>
    <w:rsid w:val="000905D7"/>
    <w:rsid w:val="00092B0D"/>
    <w:rsid w:val="00093ED9"/>
    <w:rsid w:val="000A7B57"/>
    <w:rsid w:val="000C0DBD"/>
    <w:rsid w:val="000C25E6"/>
    <w:rsid w:val="000D15F5"/>
    <w:rsid w:val="000E26A4"/>
    <w:rsid w:val="00100F3C"/>
    <w:rsid w:val="00111A9F"/>
    <w:rsid w:val="00117C04"/>
    <w:rsid w:val="00121333"/>
    <w:rsid w:val="0012464E"/>
    <w:rsid w:val="00126CE1"/>
    <w:rsid w:val="00136BC2"/>
    <w:rsid w:val="0014679E"/>
    <w:rsid w:val="00152EDC"/>
    <w:rsid w:val="00162CBE"/>
    <w:rsid w:val="001630CA"/>
    <w:rsid w:val="001834A5"/>
    <w:rsid w:val="001B3757"/>
    <w:rsid w:val="001B37DA"/>
    <w:rsid w:val="001C2667"/>
    <w:rsid w:val="001C2DA5"/>
    <w:rsid w:val="001C32FF"/>
    <w:rsid w:val="001E530C"/>
    <w:rsid w:val="001E7EBA"/>
    <w:rsid w:val="002149DB"/>
    <w:rsid w:val="00232263"/>
    <w:rsid w:val="002371D9"/>
    <w:rsid w:val="00246CEE"/>
    <w:rsid w:val="00250F5E"/>
    <w:rsid w:val="0025343D"/>
    <w:rsid w:val="00253453"/>
    <w:rsid w:val="002544A0"/>
    <w:rsid w:val="002614BF"/>
    <w:rsid w:val="00262C93"/>
    <w:rsid w:val="00263EB5"/>
    <w:rsid w:val="002711B2"/>
    <w:rsid w:val="00286A61"/>
    <w:rsid w:val="00295727"/>
    <w:rsid w:val="002B3869"/>
    <w:rsid w:val="002B4D02"/>
    <w:rsid w:val="002B618E"/>
    <w:rsid w:val="002C3DEA"/>
    <w:rsid w:val="002C4146"/>
    <w:rsid w:val="002E51F9"/>
    <w:rsid w:val="002F3220"/>
    <w:rsid w:val="002F5DFF"/>
    <w:rsid w:val="00300407"/>
    <w:rsid w:val="00304E97"/>
    <w:rsid w:val="0030612B"/>
    <w:rsid w:val="00312AB9"/>
    <w:rsid w:val="00315F0A"/>
    <w:rsid w:val="00331223"/>
    <w:rsid w:val="00332060"/>
    <w:rsid w:val="003474BA"/>
    <w:rsid w:val="00356818"/>
    <w:rsid w:val="003649A8"/>
    <w:rsid w:val="0037017A"/>
    <w:rsid w:val="003915AB"/>
    <w:rsid w:val="00392AAA"/>
    <w:rsid w:val="003A2BC3"/>
    <w:rsid w:val="003C4B78"/>
    <w:rsid w:val="003C5988"/>
    <w:rsid w:val="003D748D"/>
    <w:rsid w:val="003E1A0E"/>
    <w:rsid w:val="003E1A25"/>
    <w:rsid w:val="003E5B7C"/>
    <w:rsid w:val="003F4520"/>
    <w:rsid w:val="00400B13"/>
    <w:rsid w:val="00432623"/>
    <w:rsid w:val="004371E4"/>
    <w:rsid w:val="004452CA"/>
    <w:rsid w:val="00490BCF"/>
    <w:rsid w:val="004A6961"/>
    <w:rsid w:val="004A6A26"/>
    <w:rsid w:val="004A6A74"/>
    <w:rsid w:val="004B7E25"/>
    <w:rsid w:val="004C5BB6"/>
    <w:rsid w:val="004E2FA4"/>
    <w:rsid w:val="00513EF7"/>
    <w:rsid w:val="005172AF"/>
    <w:rsid w:val="005407A9"/>
    <w:rsid w:val="00565734"/>
    <w:rsid w:val="005720CC"/>
    <w:rsid w:val="00575E91"/>
    <w:rsid w:val="005839D5"/>
    <w:rsid w:val="0058492E"/>
    <w:rsid w:val="005A7C07"/>
    <w:rsid w:val="005D3476"/>
    <w:rsid w:val="005F1836"/>
    <w:rsid w:val="005F6CBF"/>
    <w:rsid w:val="00604528"/>
    <w:rsid w:val="00612E9D"/>
    <w:rsid w:val="0062727C"/>
    <w:rsid w:val="00635E8E"/>
    <w:rsid w:val="00646F4A"/>
    <w:rsid w:val="0064738F"/>
    <w:rsid w:val="00666B40"/>
    <w:rsid w:val="00676FA2"/>
    <w:rsid w:val="00697057"/>
    <w:rsid w:val="00697CA3"/>
    <w:rsid w:val="007051C9"/>
    <w:rsid w:val="007106C3"/>
    <w:rsid w:val="00721E83"/>
    <w:rsid w:val="00722625"/>
    <w:rsid w:val="007265F9"/>
    <w:rsid w:val="007402C9"/>
    <w:rsid w:val="00743AF8"/>
    <w:rsid w:val="007502CE"/>
    <w:rsid w:val="0075254F"/>
    <w:rsid w:val="00756429"/>
    <w:rsid w:val="00764B42"/>
    <w:rsid w:val="00766B70"/>
    <w:rsid w:val="00773F63"/>
    <w:rsid w:val="007747D9"/>
    <w:rsid w:val="00782341"/>
    <w:rsid w:val="007932F3"/>
    <w:rsid w:val="0079742A"/>
    <w:rsid w:val="007A1145"/>
    <w:rsid w:val="007B52AC"/>
    <w:rsid w:val="007C6F1E"/>
    <w:rsid w:val="007D14E2"/>
    <w:rsid w:val="007D250C"/>
    <w:rsid w:val="007D72B4"/>
    <w:rsid w:val="007F2BC2"/>
    <w:rsid w:val="007F36A0"/>
    <w:rsid w:val="00804AA9"/>
    <w:rsid w:val="00806EB3"/>
    <w:rsid w:val="00813E51"/>
    <w:rsid w:val="00815958"/>
    <w:rsid w:val="008170C5"/>
    <w:rsid w:val="008207BE"/>
    <w:rsid w:val="00833E8C"/>
    <w:rsid w:val="00835280"/>
    <w:rsid w:val="00840955"/>
    <w:rsid w:val="00840D46"/>
    <w:rsid w:val="00850191"/>
    <w:rsid w:val="00884552"/>
    <w:rsid w:val="00896726"/>
    <w:rsid w:val="008969A1"/>
    <w:rsid w:val="008A1218"/>
    <w:rsid w:val="008A3AE2"/>
    <w:rsid w:val="008A7FDF"/>
    <w:rsid w:val="008B45EA"/>
    <w:rsid w:val="008D112B"/>
    <w:rsid w:val="008D33C0"/>
    <w:rsid w:val="008E1314"/>
    <w:rsid w:val="008E139D"/>
    <w:rsid w:val="008E2A91"/>
    <w:rsid w:val="008E50A3"/>
    <w:rsid w:val="008F3A9F"/>
    <w:rsid w:val="00901A8B"/>
    <w:rsid w:val="00915573"/>
    <w:rsid w:val="00915769"/>
    <w:rsid w:val="00937971"/>
    <w:rsid w:val="009637B4"/>
    <w:rsid w:val="00966C24"/>
    <w:rsid w:val="00977E65"/>
    <w:rsid w:val="0099297A"/>
    <w:rsid w:val="009A23C0"/>
    <w:rsid w:val="009B2BCC"/>
    <w:rsid w:val="009C3A42"/>
    <w:rsid w:val="009D22F9"/>
    <w:rsid w:val="009D56D2"/>
    <w:rsid w:val="009E489D"/>
    <w:rsid w:val="009F3CD7"/>
    <w:rsid w:val="009F543C"/>
    <w:rsid w:val="00A04BB6"/>
    <w:rsid w:val="00A1087F"/>
    <w:rsid w:val="00A1222E"/>
    <w:rsid w:val="00A14AB1"/>
    <w:rsid w:val="00A15B7F"/>
    <w:rsid w:val="00A25AC1"/>
    <w:rsid w:val="00A27248"/>
    <w:rsid w:val="00A31736"/>
    <w:rsid w:val="00A3499F"/>
    <w:rsid w:val="00A40698"/>
    <w:rsid w:val="00A41D44"/>
    <w:rsid w:val="00A45CEC"/>
    <w:rsid w:val="00A51999"/>
    <w:rsid w:val="00A63369"/>
    <w:rsid w:val="00A63F66"/>
    <w:rsid w:val="00A8363A"/>
    <w:rsid w:val="00A84942"/>
    <w:rsid w:val="00A85866"/>
    <w:rsid w:val="00AB059D"/>
    <w:rsid w:val="00AB1013"/>
    <w:rsid w:val="00AC018A"/>
    <w:rsid w:val="00AC45C1"/>
    <w:rsid w:val="00AC6A66"/>
    <w:rsid w:val="00AD2F08"/>
    <w:rsid w:val="00AD54CD"/>
    <w:rsid w:val="00AD5A1F"/>
    <w:rsid w:val="00AE6C56"/>
    <w:rsid w:val="00AF06EA"/>
    <w:rsid w:val="00AF3281"/>
    <w:rsid w:val="00AF5913"/>
    <w:rsid w:val="00AF6342"/>
    <w:rsid w:val="00B13780"/>
    <w:rsid w:val="00B20CE2"/>
    <w:rsid w:val="00B21821"/>
    <w:rsid w:val="00B22722"/>
    <w:rsid w:val="00B25F7A"/>
    <w:rsid w:val="00B32BF2"/>
    <w:rsid w:val="00B33287"/>
    <w:rsid w:val="00B5328B"/>
    <w:rsid w:val="00B66922"/>
    <w:rsid w:val="00B67816"/>
    <w:rsid w:val="00B74EBE"/>
    <w:rsid w:val="00B766E1"/>
    <w:rsid w:val="00B95EF0"/>
    <w:rsid w:val="00BA00CB"/>
    <w:rsid w:val="00BA0182"/>
    <w:rsid w:val="00BA035B"/>
    <w:rsid w:val="00BA6362"/>
    <w:rsid w:val="00BC7200"/>
    <w:rsid w:val="00BD01B0"/>
    <w:rsid w:val="00BD618D"/>
    <w:rsid w:val="00BE0204"/>
    <w:rsid w:val="00BE79A0"/>
    <w:rsid w:val="00C10ABD"/>
    <w:rsid w:val="00C3311C"/>
    <w:rsid w:val="00C373F4"/>
    <w:rsid w:val="00C37F10"/>
    <w:rsid w:val="00C41FAC"/>
    <w:rsid w:val="00C42DD0"/>
    <w:rsid w:val="00C458DC"/>
    <w:rsid w:val="00C5122E"/>
    <w:rsid w:val="00C7022B"/>
    <w:rsid w:val="00C7143C"/>
    <w:rsid w:val="00C7469B"/>
    <w:rsid w:val="00C8508A"/>
    <w:rsid w:val="00C93178"/>
    <w:rsid w:val="00C947E9"/>
    <w:rsid w:val="00CA445B"/>
    <w:rsid w:val="00CB09DD"/>
    <w:rsid w:val="00CB3BF3"/>
    <w:rsid w:val="00CB636F"/>
    <w:rsid w:val="00CC6D31"/>
    <w:rsid w:val="00CE14B0"/>
    <w:rsid w:val="00CE34E1"/>
    <w:rsid w:val="00CE36DD"/>
    <w:rsid w:val="00CF1FE5"/>
    <w:rsid w:val="00CF6345"/>
    <w:rsid w:val="00D15050"/>
    <w:rsid w:val="00D20EBF"/>
    <w:rsid w:val="00D21EC9"/>
    <w:rsid w:val="00D22521"/>
    <w:rsid w:val="00D25B43"/>
    <w:rsid w:val="00D260C9"/>
    <w:rsid w:val="00D37DC6"/>
    <w:rsid w:val="00D46C1A"/>
    <w:rsid w:val="00D56363"/>
    <w:rsid w:val="00D57FF4"/>
    <w:rsid w:val="00D7261A"/>
    <w:rsid w:val="00D77EC4"/>
    <w:rsid w:val="00D843C9"/>
    <w:rsid w:val="00DA6E97"/>
    <w:rsid w:val="00DB0AB3"/>
    <w:rsid w:val="00DC503D"/>
    <w:rsid w:val="00DD0749"/>
    <w:rsid w:val="00DD23C2"/>
    <w:rsid w:val="00DE2ACB"/>
    <w:rsid w:val="00DE7B4A"/>
    <w:rsid w:val="00DF0D25"/>
    <w:rsid w:val="00E06CCC"/>
    <w:rsid w:val="00E143AC"/>
    <w:rsid w:val="00E15679"/>
    <w:rsid w:val="00E40DC5"/>
    <w:rsid w:val="00E468A5"/>
    <w:rsid w:val="00E46B75"/>
    <w:rsid w:val="00E56528"/>
    <w:rsid w:val="00E56EAA"/>
    <w:rsid w:val="00E614BD"/>
    <w:rsid w:val="00E66AAE"/>
    <w:rsid w:val="00E714D2"/>
    <w:rsid w:val="00EA7E0F"/>
    <w:rsid w:val="00EB3EFD"/>
    <w:rsid w:val="00EB541B"/>
    <w:rsid w:val="00EC2942"/>
    <w:rsid w:val="00EC4269"/>
    <w:rsid w:val="00EC5276"/>
    <w:rsid w:val="00EE149D"/>
    <w:rsid w:val="00EE2E47"/>
    <w:rsid w:val="00EF6DC0"/>
    <w:rsid w:val="00F138D9"/>
    <w:rsid w:val="00F246EF"/>
    <w:rsid w:val="00F52379"/>
    <w:rsid w:val="00F53AF2"/>
    <w:rsid w:val="00F62ECF"/>
    <w:rsid w:val="00F66841"/>
    <w:rsid w:val="00F67E08"/>
    <w:rsid w:val="00F963B0"/>
    <w:rsid w:val="00FA43A3"/>
    <w:rsid w:val="00FC4EE3"/>
    <w:rsid w:val="00FC7CD5"/>
    <w:rsid w:val="00FE0FB3"/>
    <w:rsid w:val="00FF0176"/>
    <w:rsid w:val="00FF3C5E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45C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5C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5C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5C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5C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45C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5C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5C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5C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5C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808</izvorni_sadrzaj>
    <derivirana_varijabla naziv="DomainObject.Predmet.Broj_1">808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2011.</izvorni_sadrzaj>
    <derivirana_varijabla naziv="DomainObject.Predmet.DatumOsnivanja_1">30.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St-808/2011</izvorni_sadrzaj>
    <derivirana_varijabla naziv="DomainObject.Predmet.OznakaBroj_1">St-808/2011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MANI d.o.o. za trgovinu, turizam i ugostiteljstvo</izvorni_sadrzaj>
    <derivirana_varijabla naziv="DomainObject.Predmet.ProtustrankaFormated_1">  MANI d.o.o. za trgovinu, turizam i ugostiteljstvo</derivirana_varijabla>
  </DomainObject.Predmet.ProtustrankaFormated>
  <DomainObject.Predmet.ProtustrankaFormatedOIB>
    <izvorni_sadrzaj>  MANI d.o.o. za trgovinu, turizam i ugostiteljstvo, OIB 84386227913</izvorni_sadrzaj>
    <derivirana_varijabla naziv="DomainObject.Predmet.ProtustrankaFormatedOIB_1">  MANI d.o.o. za trgovinu, turizam i ugostiteljstvo, OIB 84386227913</derivirana_varijabla>
  </DomainObject.Predmet.ProtustrankaFormatedOIB>
  <DomainObject.Predmet.ProtustrankaFormatedWithAdress>
    <izvorni_sadrzaj> MANI d.o.o. za trgovinu, turizam i ugostiteljstvo, Petra Zoranića 1, Dubrovnik</izvorni_sadrzaj>
    <derivirana_varijabla naziv="DomainObject.Predmet.ProtustrankaFormatedWithAdress_1"> MANI d.o.o. za trgovinu, turizam i ugostiteljstvo, Petra Zoranića 1, Dubrovnik</derivirana_varijabla>
  </DomainObject.Predmet.ProtustrankaFormatedWithAdress>
  <DomainObject.Predmet.ProtustrankaFormatedWithAdressOIB>
    <izvorni_sadrzaj> MANI d.o.o. za trgovinu, turizam i ugostiteljstvo, OIB 84386227913, Petra Zoranića 1, Dubrovnik</izvorni_sadrzaj>
    <derivirana_varijabla naziv="DomainObject.Predmet.ProtustrankaFormatedWithAdressOIB_1"> MANI d.o.o. za trgovinu, turizam i ugostiteljstvo, OIB 84386227913, Petra Zoranića 1, Dubrovnik</derivirana_varijabla>
  </DomainObject.Predmet.ProtustrankaFormatedWithAdressOIB>
  <DomainObject.Predmet.ProtustrankaWithAdress>
    <izvorni_sadrzaj>MANI d.o.o. za trgovinu, turizam i ugostiteljstvo Petra Zoranića 1, Dubrovnik</izvorni_sadrzaj>
    <derivirana_varijabla naziv="DomainObject.Predmet.ProtustrankaWithAdress_1">MANI d.o.o. za trgovinu, turizam i ugostiteljstvo Petra Zoranića 1, Dubrovnik</derivirana_varijabla>
  </DomainObject.Predmet.ProtustrankaWithAdress>
  <DomainObject.Predmet.ProtustrankaWithAdressOIB>
    <izvorni_sadrzaj>MANI d.o.o. za trgovinu, turizam i ugostiteljstvo, OIB 84386227913, Petra Zoranića 1, Dubrovnik</izvorni_sadrzaj>
    <derivirana_varijabla naziv="DomainObject.Predmet.ProtustrankaWithAdressOIB_1">MANI d.o.o. za trgovinu, turizam i ugostiteljstvo, OIB 84386227913, Petra Zoranića 1, Dubrovnik</derivirana_varijabla>
  </DomainObject.Predmet.ProtustrankaWithAdressOIB>
  <DomainObject.Predmet.ProtustrankaNazivFormated>
    <izvorni_sadrzaj>MANI d.o.o. za trgovinu, turizam i ugostiteljstvo</izvorni_sadrzaj>
    <derivirana_varijabla naziv="DomainObject.Predmet.ProtustrankaNazivFormated_1">MANI d.o.o. za trgovinu, turizam i ugostiteljstvo</derivirana_varijabla>
  </DomainObject.Predmet.ProtustrankaNazivFormated>
  <DomainObject.Predmet.ProtustrankaNazivFormatedOIB>
    <izvorni_sadrzaj>MANI d.o.o. za trgovinu, turizam i ugostiteljstvo, OIB 84386227913</izvorni_sadrzaj>
    <derivirana_varijabla naziv="DomainObject.Predmet.ProtustrankaNazivFormatedOIB_1">MANI d.o.o. za trgovinu, turizam i ugostiteljstvo, OIB 84386227913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DUBROVNIK zastupanog po punomoćniku ŽUPANIJSKO DRŽAVNO ODVJETNIŠTVO U DUBROVNIKU</izvorni_sadrzaj>
    <derivirana_varijabla naziv="DomainObject.Predmet.StrankaFormated_1">  MINISTARSTVO FINANCIJA, POREZNA UPRAVA, PODRUČNI URED DUBROVNIK zastupanog po punomoćniku ŽUPANIJSKO DRŽAVNO ODVJETNIŠTVO U DUBROVNIKU</derivirana_varijabla>
  </DomainObject.Predmet.StrankaFormated>
  <DomainObject.Predmet.StrankaFormatedOIB>
    <izvorni_sadrzaj>  MINISTARSTVO FINANCIJA, POREZNA UPRAVA, PODRUČNI URED DUBROVNIK, OIB 18683136487 zastupanog po punomoćniku ŽUPANIJSKO DRŽAVNO ODVJETNIŠTVO U DUBROVNIKU</izvorni_sadrzaj>
    <derivirana_varijabla naziv="DomainObject.Predmet.StrankaFormatedOIB_1">  MINISTARSTVO FINANCIJA, POREZNA UPRAVA, PODRUČNI URED DUBROVNIK, OIB 18683136487 zastupanog po punomoćniku ŽUPANIJSKO DRŽAVNO ODVJETNIŠTVO U DUBROVNIKU</derivirana_varijabla>
  </DomainObject.Predmet.StrankaFormatedOIB>
  <DomainObject.Predmet.StrankaFormatedWithAdress>
    <izvorni_sadrzaj> MINISTARSTVO FINANCIJA, POREZNA UPRAVA, PODRUČNI URED DUBROVNIK, ., 20000 Dubrovnik zastupanog po punomoćniku ŽUPANIJSKO DRŽAVNO ODVJETNIŠTVO U DUBROVNIKU</izvorni_sadrzaj>
    <derivirana_varijabla naziv="DomainObject.Predmet.StrankaFormatedWithAdress_1"> MINISTARSTVO FINANCIJA, POREZNA UPRAVA, PODRUČNI URED DUBROVNIK, ., 20000 Dubrovnik zastupanog po punomoćniku ŽUPANIJSKO DRŽAVNO ODVJETNIŠTVO U DUBROVNIKU</derivirana_varijabla>
  </DomainObject.Predmet.StrankaFormatedWithAdress>
  <DomainObject.Predmet.StrankaFormatedWithAdressOIB>
    <izvorni_sadrzaj> MINISTARSTVO FINANCIJA, POREZNA UPRAVA, PODRUČNI URED DUBROVNIK, OIB 18683136487, ., 20000 Dubrovnik zastupanog po punomoćniku ŽUPANIJSKO DRŽAVNO ODVJETNIŠTVO U DUBROVNIKU</izvorni_sadrzaj>
    <derivirana_varijabla naziv="DomainObject.Predmet.StrankaFormatedWithAdressOIB_1"> MINISTARSTVO FINANCIJA, POREZNA UPRAVA, PODRUČNI URED DUBROVNIK, OIB 18683136487, ., 20000 Dubrovnik zastupanog po punomoćniku ŽUPANIJSKO DRŽAVNO ODVJETNIŠTVO U DUBROVNIKU</derivirana_varijabla>
  </DomainObject.Predmet.StrankaFormatedWithAdressOIB>
  <DomainObject.Predmet.StrankaWithAdress>
    <izvorni_sadrzaj>MINISTARSTVO FINANCIJA, POREZNA UPRAVA, PODRUČNI URED DUBROVNIK .,20000 Dubrovnik</izvorni_sadrzaj>
    <derivirana_varijabla naziv="DomainObject.Predmet.StrankaWithAdress_1">MINISTARSTVO FINANCIJA, POREZNA UPRAVA, PODRUČNI URED DUBROVNIK .,20000 Dubrovnik</derivirana_varijabla>
  </DomainObject.Predmet.StrankaWithAdress>
  <DomainObject.Predmet.StrankaWithAdressOIB>
    <izvorni_sadrzaj>MINISTARSTVO FINANCIJA, POREZNA UPRAVA, PODRUČNI URED DUBROVNIK, OIB 18683136487, .,20000 Dubrovnik</izvorni_sadrzaj>
    <derivirana_varijabla naziv="DomainObject.Predmet.StrankaWithAdressOIB_1">MINISTARSTVO FINANCIJA, POREZNA UPRAVA, PODRUČNI URED DUBROVNIK, OIB 18683136487, .,20000 Dubrovnik</derivirana_varijabla>
  </DomainObject.Predmet.StrankaWithAdressOIB>
  <DomainObject.Predmet.StrankaNazivFormated>
    <izvorni_sadrzaj>MINISTARSTVO FINANCIJA, POREZNA UPRAVA, PODRUČNI URED DUBROVNIK</izvorni_sadrzaj>
    <derivirana_varijabla naziv="DomainObject.Predmet.StrankaNazivFormated_1">MINISTARSTVO FINANCIJA, POREZNA UPRAVA, PODRUČNI URED DUBROVNIK</derivirana_varijabla>
  </DomainObject.Predmet.StrankaNazivFormated>
  <DomainObject.Predmet.StrankaNazivFormatedOIB>
    <izvorni_sadrzaj>MINISTARSTVO FINANCIJA, POREZNA UPRAVA, PODRUČNI URED DUBROVNIK, OIB 18683136487</izvorni_sadrzaj>
    <derivirana_varijabla naziv="DomainObject.Predmet.StrankaNazivFormatedOIB_1">MINISTARSTVO FINANCIJA, POREZNA UPRAVA, 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595844.48</izvorni_sadrzaj>
    <derivirana_varijabla naziv="DomainObject.Predmet.TrenutnaVrijednost_1">595844.48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MINISTARSTVO FINANCIJA, POREZNA UPRAVA, PODRUČNI URED DUBROVNIK zastupanog po punomoćniku ŽUPANIJSKO DRŽAVNO ODVJETNIŠTVO U DUBROVNIKU</item>
    </izvorni_sadrzaj>
    <derivirana_varijabla naziv="DomainObject.Predmet.StrankaListFormated_1">
      <item>MINISTARSTVO FINANCIJA, POREZNA UPRAVA, PODRUČNI URED DUBROVNIK zastupanog po punomoćniku ŽUPANIJSKO DRŽAVNO ODVJETNIŠTVO U DUBROVNIKU</item>
    </derivirana_varijabla>
  </DomainObject.Predmet.StrankaListFormated>
  <DomainObject.Predmet.StrankaListFormatedOIB>
    <izvorni_sadrzaj>
      <item>MINISTARSTVO FINANCIJA, POREZNA UPRAVA, PODRUČNI URED DUBROVNIK, OIB 18683136487 zastupanog po punomoćniku ŽUPANIJSKO DRŽAVNO ODVJETNIŠTVO U DUBROVNIKU</item>
    </izvorni_sadrzaj>
    <derivirana_varijabla naziv="DomainObject.Predmet.StrankaListFormatedOIB_1">
      <item>MINISTARSTVO FINANCIJA, POREZNA UPRAVA, PODRUČNI URED DUBROVNIK, OIB 18683136487 zastupanog po punomoćniku ŽUPANIJSKO DRŽAVNO ODVJETNIŠTVO U DUBROVNIKU</item>
    </derivirana_varijabla>
  </DomainObject.Predmet.StrankaListFormatedOIB>
  <DomainObject.Predmet.StrankaListFormatedWithAdress>
    <izvorni_sadrzaj>
      <item>MINISTARSTVO FINANCIJA, POREZNA UPRAVA, PODRUČNI URED DUBROVNIK, ., 20000 Dubrovnik zastupanog po punomoćniku ŽUPANIJSKO DRŽAVNO ODVJETNIŠTVO U DUBROVNIKU</item>
    </izvorni_sadrzaj>
    <derivirana_varijabla naziv="DomainObject.Predmet.StrankaListFormatedWithAdress_1">
      <item>MINISTARSTVO FINANCIJA, POREZNA UPRAVA, PODRUČNI URED DUBROVNIK, ., 20000 Dubrovnik zastupanog po punomoćniku ŽUPANIJSKO DRŽAVNO ODVJETNIŠTVO U DUBROVNIKU</item>
    </derivirana_varijabla>
  </DomainObject.Predmet.StrankaListFormatedWithAdress>
  <DomainObject.Predmet.StrankaListFormatedWithAdressOIB>
    <izvorni_sadrzaj>
      <item>MINISTARSTVO FINANCIJA, POREZNA UPRAVA, PODRUČNI URED DUBROVNIK, OIB 18683136487, ., 20000 Dubrovnik zastupanog po punomoćniku ŽUPANIJSKO DRŽAVNO ODVJETNIŠTVO U DUBROVNIKU</item>
    </izvorni_sadrzaj>
    <derivirana_varijabla naziv="DomainObject.Predmet.StrankaListFormatedWithAdressOIB_1">
      <item>MINISTARSTVO FINANCIJA, POREZNA UPRAVA, PODRUČNI URED DUBROVNIK, OIB 18683136487, ., 20000 Dubrovnik zastupanog po punomoćniku ŽUPANIJSKO DRŽAVNO ODVJETNIŠTVO U DUBROVNIKU</item>
    </derivirana_varijabla>
  </DomainObject.Predmet.StrankaListFormatedWithAdressOIB>
  <DomainObject.Predmet.StrankaListNazivFormated>
    <izvorni_sadrzaj>
      <item>MINISTARSTVO FINANCIJA, POREZNA UPRAVA, PODRUČNI URED DUBROVNIK</item>
    </izvorni_sadrzaj>
    <derivirana_varijabla naziv="DomainObject.Predmet.StrankaListNazivFormated_1">
      <item>MINISTARSTVO FINANCIJA, POREZNA UPRAVA, PODRUČNI URED DUBROVNIK</item>
    </derivirana_varijabla>
  </DomainObject.Predmet.StrankaListNazivFormated>
  <DomainObject.Predmet.StrankaListNazivFormatedOIB>
    <izvorni_sadrzaj>
      <item>MINISTARSTVO FINANCIJA, POREZNA UPRAVA, PODRUČNI URED DUBROVNIK, OIB 18683136487</item>
    </izvorni_sadrzaj>
    <derivirana_varijabla naziv="DomainObject.Predmet.StrankaListNazivFormatedOIB_1">
      <item>MINISTARSTVO FINANCIJA, POREZNA UPRAVA, PODRUČNI URED DUBROVNIK, OIB 18683136487</item>
    </derivirana_varijabla>
  </DomainObject.Predmet.StrankaListNazivFormatedOIB>
  <DomainObject.Predmet.ProtuStrankaListFormated>
    <izvorni_sadrzaj>
      <item>MANI d.o.o. za trgovinu, turizam i ugostiteljstvo</item>
    </izvorni_sadrzaj>
    <derivirana_varijabla naziv="DomainObject.Predmet.ProtuStrankaListFormated_1">
      <item>MANI d.o.o. za trgovinu, turizam i ugostiteljstvo</item>
    </derivirana_varijabla>
  </DomainObject.Predmet.ProtuStrankaListFormated>
  <DomainObject.Predmet.ProtuStrankaListFormatedOIB>
    <izvorni_sadrzaj>
      <item>MANI d.o.o. za trgovinu, turizam i ugostiteljstvo, OIB 84386227913</item>
    </izvorni_sadrzaj>
    <derivirana_varijabla naziv="DomainObject.Predmet.ProtuStrankaListFormatedOIB_1">
      <item>MANI d.o.o. za trgovinu, turizam i ugostiteljstvo, OIB 84386227913</item>
    </derivirana_varijabla>
  </DomainObject.Predmet.ProtuStrankaListFormatedOIB>
  <DomainObject.Predmet.ProtuStrankaListFormatedWithAdress>
    <izvorni_sadrzaj>
      <item>MANI d.o.o. za trgovinu, turizam i ugostiteljstvo, Petra Zoranića 1, Dubrovnik</item>
    </izvorni_sadrzaj>
    <derivirana_varijabla naziv="DomainObject.Predmet.ProtuStrankaListFormatedWithAdress_1">
      <item>MANI d.o.o. za trgovinu, turizam i ugostiteljstvo, Petra Zoranića 1, Dubrovnik</item>
    </derivirana_varijabla>
  </DomainObject.Predmet.ProtuStrankaListFormatedWithAdress>
  <DomainObject.Predmet.ProtuStrankaListFormatedWithAdressOIB>
    <izvorni_sadrzaj>
      <item>MANI d.o.o. za trgovinu, turizam i ugostiteljstvo, OIB 84386227913, Petra Zoranića 1, Dubrovnik</item>
    </izvorni_sadrzaj>
    <derivirana_varijabla naziv="DomainObject.Predmet.ProtuStrankaListFormatedWithAdressOIB_1">
      <item>MANI d.o.o. za trgovinu, turizam i ugostiteljstvo, OIB 84386227913, Petra Zoranića 1, Dubrovnik</item>
    </derivirana_varijabla>
  </DomainObject.Predmet.ProtuStrankaListFormatedWithAdressOIB>
  <DomainObject.Predmet.ProtuStrankaListNazivFormated>
    <izvorni_sadrzaj>
      <item>MANI d.o.o. za trgovinu, turizam i ugostiteljstvo</item>
    </izvorni_sadrzaj>
    <derivirana_varijabla naziv="DomainObject.Predmet.ProtuStrankaListNazivFormated_1">
      <item>MANI d.o.o. za trgovinu, turizam i ugostiteljstvo</item>
    </derivirana_varijabla>
  </DomainObject.Predmet.ProtuStrankaListNazivFormated>
  <DomainObject.Predmet.ProtuStrankaListNazivFormatedOIB>
    <izvorni_sadrzaj>
      <item>MANI d.o.o. za trgovinu, turizam i ugostiteljstvo, OIB 84386227913</item>
    </izvorni_sadrzaj>
    <derivirana_varijabla naziv="DomainObject.Predmet.ProtuStrankaListNazivFormatedOIB_1">
      <item>MANI d.o.o. za trgovinu, turizam i ugostiteljstvo, OIB 84386227913</item>
    </derivirana_varijabla>
  </DomainObject.Predmet.ProtuStrankaListNazivFormatedOIB>
  <DomainObject.Predmet.OstaliListFormated>
    <izvorni_sadrzaj>
      <item>ŽUPANIJSKO DRŽAVNO ODVJETNIŠTVO U DUBROVNIKU punomoćnik sudionika u postupku MINISTARSTVO FINANCIJA, POREZNA UPRAVA, PODRUČNI URED DUBROVNIK</item>
      <item>Jozo Škero</item>
      <item>RBA d.d.</item>
      <item>GRAD DUBROVNIK</item>
      <item>Mato Marić</item>
    </izvorni_sadrzaj>
    <derivirana_varijabla naziv="DomainObject.Predmet.OstaliListFormated_1">
      <item>ŽUPANIJSKO DRŽAVNO ODVJETNIŠTVO U DUBROVNIKU punomoćnik sudionika u postupku MINISTARSTVO FINANCIJA, POREZNA UPRAVA, PODRUČNI URED DUBROVNIK</item>
      <item>Jozo Škero</item>
      <item>RBA d.d.</item>
      <item>GRAD DUBROVNIK</item>
      <item>Mato Marić</item>
    </derivirana_varijabla>
  </DomainObject.Predmet.OstaliListFormated>
  <DomainObject.Predmet.OstaliListFormatedOIB>
    <izvorni_sadrzaj>
      <item>ŽUPANIJSKO DRŽAVNO ODVJETNIŠTVO U DUBROVNIKU punomoćnik sudionika u postupku MINISTARSTVO FINANCIJA, POREZNA UPRAVA, PODRUČNI URED DUBROVNIK</item>
      <item>Jozo Škero</item>
      <item>RBA d.d.</item>
      <item>GRAD DUBROVNIK</item>
      <item>Mato Marić, OIB 36879105664</item>
    </izvorni_sadrzaj>
    <derivirana_varijabla naziv="DomainObject.Predmet.OstaliListFormatedOIB_1">
      <item>ŽUPANIJSKO DRŽAVNO ODVJETNIŠTVO U DUBROVNIKU punomoćnik sudionika u postupku MINISTARSTVO FINANCIJA, POREZNA UPRAVA, PODRUČNI URED DUBROVNIK</item>
      <item>Jozo Škero</item>
      <item>RBA d.d.</item>
      <item>GRAD DUBROVNIK</item>
      <item>Mato Marić, OIB 36879105664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MINISTARSTVO FINANCIJA, POREZNA UPRAVA, PODRUČNI URED DUBROVNIK</item>
      <item>Jozo Škero, P. Zoranića 1, 20000 Dubrovnik</item>
      <item>RBA d.d.</item>
      <item>GRAD DUBROVNIK</item>
      <item>Mato Marić, Zlatni Potok 11, 20000 Dubrovnik</item>
    </izvorni_sadrzaj>
    <derivirana_varijabla naziv="DomainObject.Predmet.OstaliListFormatedWithAdress_1">
      <item>ŽUPANIJSKO DRŽAVNO ODVJETNIŠTVO U DUBROVNIKU, Dropčeva 1, 20000 Dubrovnik punomoćnik sudionika u postupku MINISTARSTVO FINANCIJA, POREZNA UPRAVA, PODRUČNI URED DUBROVNIK</item>
      <item>Jozo Škero, P. Zoranića 1, 20000 Dubrovnik</item>
      <item>RBA d.d.</item>
      <item>GRAD DUBROVNIK</item>
      <item>Mato Marić, Zlatni Potok 11, 20000 Dubrovnik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MINISTARSTVO FINANCIJA, POREZNA UPRAVA, PODRUČNI URED DUBROVNIK</item>
      <item>Jozo Škero, P. Zoranića 1, 20000 Dubrovnik</item>
      <item>RBA d.d.</item>
      <item>GRAD DUBROVNIK</item>
      <item>Mato Marić, OIB 36879105664, Zlatni Potok 11, 20000 Dubrovnik</item>
    </izvorni_sadrzaj>
    <derivirana_varijabla naziv="DomainObject.Predmet.OstaliListFormatedWithAdressOIB_1">
      <item>ŽUPANIJSKO DRŽAVNO ODVJETNIŠTVO U DUBROVNIKU, Dropčeva 1, 20000 Dubrovnik punomoćnik sudionika u postupku MINISTARSTVO FINANCIJA, POREZNA UPRAVA, PODRUČNI URED DUBROVNIK</item>
      <item>Jozo Škero, P. Zoranića 1, 20000 Dubrovnik</item>
      <item>RBA d.d.</item>
      <item>GRAD DUBROVNIK</item>
      <item>Mato Marić, OIB 36879105664, Zlatni Potok 11, 20000 Dubrovnik</item>
    </derivirana_varijabla>
  </DomainObject.Predmet.OstaliListFormatedWithAdressOIB>
  <DomainObject.Predmet.OstaliListNazivFormated>
    <izvorni_sadrzaj>
      <item>ŽUPANIJSKO DRŽAVNO ODVJETNIŠTVO U DUBROVNIKU</item>
      <item>Jozo Škero</item>
      <item>RBA d.d.</item>
      <item>GRAD DUBROVNIK</item>
      <item>Mato Marić</item>
    </izvorni_sadrzaj>
    <derivirana_varijabla naziv="DomainObject.Predmet.OstaliListNazivFormated_1">
      <item>ŽUPANIJSKO DRŽAVNO ODVJETNIŠTVO U DUBROVNIKU</item>
      <item>Jozo Škero</item>
      <item>RBA d.d.</item>
      <item>GRAD DUBROVNIK</item>
      <item>Mato Marić</item>
    </derivirana_varijabla>
  </DomainObject.Predmet.OstaliListNazivFormated>
  <DomainObject.Predmet.OstaliListNazivFormatedOIB>
    <izvorni_sadrzaj>
      <item>ŽUPANIJSKO DRŽAVNO ODVJETNIŠTVO U DUBROVNIKU</item>
      <item>Jozo Škero</item>
      <item>RBA d.d.</item>
      <item>GRAD DUBROVNIK</item>
      <item>Mato Marić, OIB 36879105664</item>
    </izvorni_sadrzaj>
    <derivirana_varijabla naziv="DomainObject.Predmet.OstaliListNazivFormatedOIB_1">
      <item>ŽUPANIJSKO DRŽAVNO ODVJETNIŠTVO U DUBROVNIKU</item>
      <item>Jozo Škero</item>
      <item>RBA d.d.</item>
      <item>GRAD DUBROVNIK</item>
      <item>Mato Marić, OIB 36879105664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DUBROVNIK</izvorni_sadrzaj>
    <derivirana_varijabla naziv="DomainObject.Predmet.StrankaIDrugi_1">MINISTARSTVO FINANCIJA, POREZNA UPRAVA, PODRUČNI URED DUBROVNIK</derivirana_varijabla>
  </DomainObject.Predmet.StrankaIDrugi>
  <DomainObject.Predmet.ProtustrankaIDrugi>
    <izvorni_sadrzaj>MANI d.o.o. za trgovinu, turizam i ugostiteljstvo</izvorni_sadrzaj>
    <derivirana_varijabla naziv="DomainObject.Predmet.ProtustrankaIDrugi_1">MANI d.o.o. za trgovinu, turizam i ugostiteljstvo</derivirana_varijabla>
  </DomainObject.Predmet.ProtustrankaIDrugi>
  <DomainObject.Predmet.StrankaIDrugiAdressOIB>
    <izvorni_sadrzaj>MINISTARSTVO FINANCIJA, POREZNA UPRAVA, PODRUČNI URED DUBROVNIK, OIB 18683136487, ., 20000 Dubrovnik</izvorni_sadrzaj>
    <derivirana_varijabla naziv="DomainObject.Predmet.StrankaIDrugiAdressOIB_1">MINISTARSTVO FINANCIJA, POREZNA UPRAVA, PODRUČNI URED DUBROVNIK, OIB 18683136487, ., 20000 Dubrovnik</derivirana_varijabla>
  </DomainObject.Predmet.StrankaIDrugiAdressOIB>
  <DomainObject.Predmet.ProtustrankaIDrugiAdressOIB>
    <izvorni_sadrzaj>MANI d.o.o. za trgovinu, turizam i ugostiteljstvo, OIB 84386227913, Petra Zoranića 1, Dubrovnik</izvorni_sadrzaj>
    <derivirana_varijabla naziv="DomainObject.Predmet.ProtustrankaIDrugiAdressOIB_1">MANI d.o.o. za trgovinu, turizam i ugostiteljstvo, OIB 84386227913, Petra Zoranića 1,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MANI d.o.o. za trgovinu, turizam i ugostiteljstvo</item>
      <item>ŽUPANIJSKO DRŽAVNO ODVJETNIŠTVO U DUBROVNIKU</item>
      <item>MINISTARSTVO FINANCIJA, POREZNA UPRAVA, PODRUČNI URED DUBROVNIK</item>
      <item>Jozo Škero</item>
      <item>RBA d.d.</item>
      <item>GRAD DUBROVNIK</item>
      <item>Mato Marić</item>
    </izvorni_sadrzaj>
    <derivirana_varijabla naziv="DomainObject.Predmet.SudioniciListNaziv_1">
      <item>MANI d.o.o. za trgovinu, turizam i ugostiteljstvo</item>
      <item>ŽUPANIJSKO DRŽAVNO ODVJETNIŠTVO U DUBROVNIKU</item>
      <item>MINISTARSTVO FINANCIJA, POREZNA UPRAVA, PODRUČNI URED DUBROVNIK</item>
      <item>Jozo Škero</item>
      <item>RBA d.d.</item>
      <item>GRAD DUBROVNIK</item>
      <item>Mato Marić</item>
    </derivirana_varijabla>
  </DomainObject.Predmet.SudioniciListNaziv>
  <DomainObject.Predmet.SudioniciListAdressOIB>
    <izvorni_sadrzaj>
      <item>MANI d.o.o. za trgovinu, turizam i ugostiteljstvo, OIB 84386227913, Petra Zoranića 1,Dubrovnik</item>
      <item>ŽUPANIJSKO DRŽAVNO ODVJETNIŠTVO U DUBROVNIKU, Dropčeva 1,20000 Dubrovnik</item>
      <item>MINISTARSTVO FINANCIJA, POREZNA UPRAVA, PODRUČNI URED DUBROVNIK, OIB 18683136487, .,20000 Dubrovnik</item>
      <item>Jozo Škero, P. Zoranića 1,20000 Dubrovnik</item>
      <item>RBA d.d.</item>
      <item>GRAD DUBROVNIK</item>
      <item>Mato Marić, OIB 36879105664, Zlatni Potok 11,20000 Dubrovnik</item>
    </izvorni_sadrzaj>
    <derivirana_varijabla naziv="DomainObject.Predmet.SudioniciListAdressOIB_1">
      <item>MANI d.o.o. za trgovinu, turizam i ugostiteljstvo, OIB 84386227913, Petra Zoranića 1,Dubrovnik</item>
      <item>ŽUPANIJSKO DRŽAVNO ODVJETNIŠTVO U DUBROVNIKU, Dropčeva 1,20000 Dubrovnik</item>
      <item>MINISTARSTVO FINANCIJA, POREZNA UPRAVA, PODRUČNI URED DUBROVNIK, OIB 18683136487, .,20000 Dubrovnik</item>
      <item>Jozo Škero, P. Zoranića 1,20000 Dubrovnik</item>
      <item>RBA d.d.</item>
      <item>GRAD DUBROVNIK</item>
      <item>Mato Marić, OIB 36879105664, Zlatni Potok 11,20000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84386227913</item>
      <item>, OIB null</item>
      <item>, OIB 18683136487</item>
      <item>, OIB null</item>
      <item>, OIB null</item>
      <item>, OIB null</item>
      <item>, OIB 36879105664</item>
    </izvorni_sadrzaj>
    <derivirana_varijabla naziv="DomainObject.Predmet.SudioniciListNazivOIB_1">
      <item>, OIB 84386227913</item>
      <item>, OIB null</item>
      <item>, OIB 18683136487</item>
      <item>, OIB null</item>
      <item>, OIB null</item>
      <item>, OIB null</item>
      <item>, OIB 36879105664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263</properties:Words>
  <properties:Characters>1301</properties:Characters>
  <properties:Lines>50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2018-01-29T13:21:00Z</dcterms:created>
  <dc:creator>Srđan Gavranić</dc:creator>
  <cp:lastModifiedBy>Mara Marčinko</cp:lastModifiedBy>
  <cp:lastPrinted>2018-01-29T14:03:00Z</cp:lastPrinted>
  <dcterms:modified xmlns:xsi="http://www.w3.org/2001/XMLSchema-instance" xsi:type="dcterms:W3CDTF">2018-01-29T14:03:00Z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