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D3205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D3205" w:rsidP="00B82EDA" w:rsidR="00DD3205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3205" w:rsidP="00B82EDA" w:rsidR="00DD3205" w:rsidRPr="00B97334">
            <w:pPr>
              <w:jc w:val="center"/>
            </w:pPr>
            <w:r w:rsidRPr="00B97334">
              <w:t>Republika Hrvatska</w:t>
            </w:r>
          </w:p>
          <w:p w:rsidRDefault="00DD3205" w:rsidP="00B82EDA" w:rsidR="00DD3205" w:rsidRPr="00B97334">
            <w:pPr>
              <w:jc w:val="center"/>
            </w:pPr>
            <w:r w:rsidRPr="00B97334">
              <w:t>Trgovački sud u Osijeku</w:t>
            </w:r>
          </w:p>
          <w:p w:rsidRDefault="00DD3205" w:rsidP="00B82EDA" w:rsidR="00DD3205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D3205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D3205" w:rsidP="006F2BC5" w:rsidR="00DD3205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-St-1</w:t>
            </w:r>
            <w:r w:rsidR="006F2BC5">
              <w:t>247</w:t>
            </w:r>
            <w:r>
              <w:t>/2018-4</w:t>
            </w:r>
            <w:r w:rsidRPr="00B97334">
              <w:t xml:space="preserve"> </w:t>
            </w:r>
          </w:p>
        </w:tc>
      </w:tr>
    </w:tbl>
    <w:p w14:textId="e9d54ca" w14:paraId="e9d54ca" w:rsidRDefault="00110983" w:rsidP="00110983" w:rsidR="00110983">
      <w:pPr>
        <w:pStyle w:val="Tijeloteksta"/>
        <w:ind w:left="708"/>
        <w:jc w:val="right"/>
        <w15:collapsed w:val="false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6F2BC5">
        <w:t>BARANJA</w:t>
      </w:r>
      <w:proofErr w:type="spellEnd"/>
      <w:r w:rsidR="006F2BC5">
        <w:t xml:space="preserve"> </w:t>
      </w:r>
      <w:proofErr w:type="spellStart"/>
      <w:r w:rsidR="006F2BC5">
        <w:t>LOGISTICS</w:t>
      </w:r>
      <w:proofErr w:type="spellEnd"/>
      <w:r w:rsidR="006F2BC5">
        <w:t xml:space="preserve"> j.d.o.o.za prijevoz, skladištenje i logistiku u likvidaciji, Kneževi Vinogradi, Antuna </w:t>
      </w:r>
      <w:proofErr w:type="spellStart"/>
      <w:r w:rsidR="006F2BC5">
        <w:t>Plavec</w:t>
      </w:r>
      <w:proofErr w:type="spellEnd"/>
      <w:r w:rsidR="006F2BC5">
        <w:t xml:space="preserve"> 32, </w:t>
      </w:r>
      <w:proofErr w:type="spellStart"/>
      <w:r w:rsidR="006F2BC5">
        <w:t>OIB</w:t>
      </w:r>
      <w:proofErr w:type="spellEnd"/>
      <w:r w:rsidR="006F2BC5">
        <w:t xml:space="preserve">: 41952426980, </w:t>
      </w:r>
      <w:proofErr w:type="spellStart"/>
      <w:r w:rsidR="006F2BC5">
        <w:t>MBS</w:t>
      </w:r>
      <w:proofErr w:type="spellEnd"/>
      <w:r w:rsidR="006F2BC5">
        <w:t>: 030174276, dana 9. siječnja 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DD3205">
        <w:rPr>
          <w:bCs/>
        </w:rPr>
        <w:t xml:space="preserve"> </w:t>
      </w:r>
      <w:proofErr w:type="spellStart"/>
      <w:r w:rsidR="006F2BC5">
        <w:t>BARANJA</w:t>
      </w:r>
      <w:proofErr w:type="spellEnd"/>
      <w:r w:rsidR="006F2BC5">
        <w:t xml:space="preserve"> </w:t>
      </w:r>
      <w:proofErr w:type="spellStart"/>
      <w:r w:rsidR="006F2BC5">
        <w:t>LOGISTICS</w:t>
      </w:r>
      <w:proofErr w:type="spellEnd"/>
      <w:r w:rsidR="006F2BC5">
        <w:t xml:space="preserve"> j.d.o.o.za prijevoz, skladištenje i logistiku u likvidaciji, Kneževi Vinogradi, Antuna </w:t>
      </w:r>
      <w:proofErr w:type="spellStart"/>
      <w:r w:rsidR="006F2BC5">
        <w:t>Plavec</w:t>
      </w:r>
      <w:proofErr w:type="spellEnd"/>
      <w:r w:rsidR="006F2BC5">
        <w:t xml:space="preserve"> 32, </w:t>
      </w:r>
      <w:proofErr w:type="spellStart"/>
      <w:r w:rsidR="006F2BC5">
        <w:t>OIB</w:t>
      </w:r>
      <w:proofErr w:type="spellEnd"/>
      <w:r w:rsidR="006F2BC5">
        <w:t xml:space="preserve">: 41952426980, </w:t>
      </w:r>
      <w:proofErr w:type="spellStart"/>
      <w:r w:rsidR="006F2BC5">
        <w:t>MBS</w:t>
      </w:r>
      <w:proofErr w:type="spellEnd"/>
      <w:r w:rsidR="006F2BC5">
        <w:t>: 030174276.</w:t>
      </w:r>
      <w:r w:rsidR="00DD3205">
        <w:t xml:space="preserve"> </w:t>
      </w:r>
      <w:r>
        <w:rPr>
          <w:bCs/>
        </w:rPr>
        <w:t xml:space="preserve"> </w:t>
      </w:r>
      <w:r w:rsidR="00EE368D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52D">
        <w:t xml:space="preserve">Snježana Vrkljan, </w:t>
      </w:r>
      <w:proofErr w:type="spellStart"/>
      <w:r w:rsidR="0045052D">
        <w:t>OIB</w:t>
      </w:r>
      <w:proofErr w:type="spellEnd"/>
      <w:r w:rsidR="0045052D">
        <w:t>: 44740101731, Zagreb, Kralja Zvonimira 75.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E368D">
        <w:t xml:space="preserve"> </w:t>
      </w:r>
      <w:proofErr w:type="spellStart"/>
      <w:r w:rsidR="006F2BC5">
        <w:t>BARANJA</w:t>
      </w:r>
      <w:proofErr w:type="spellEnd"/>
      <w:r w:rsidR="006F2BC5">
        <w:t xml:space="preserve"> </w:t>
      </w:r>
      <w:proofErr w:type="spellStart"/>
      <w:r w:rsidR="006F2BC5">
        <w:t>LOGISTICS</w:t>
      </w:r>
      <w:proofErr w:type="spellEnd"/>
      <w:r w:rsidR="006F2BC5">
        <w:t xml:space="preserve"> j.d.o.o.za prijevoz, skladištenje i logistiku u likvidaciji, Kneževi Vinogradi, Antuna </w:t>
      </w:r>
      <w:proofErr w:type="spellStart"/>
      <w:r w:rsidR="006F2BC5">
        <w:t>Plavec</w:t>
      </w:r>
      <w:proofErr w:type="spellEnd"/>
      <w:r w:rsidR="006F2BC5">
        <w:t xml:space="preserve"> 32, </w:t>
      </w:r>
      <w:proofErr w:type="spellStart"/>
      <w:r w:rsidR="006F2BC5">
        <w:t>OIB</w:t>
      </w:r>
      <w:proofErr w:type="spellEnd"/>
      <w:r w:rsidR="006F2BC5">
        <w:t xml:space="preserve">: 41952426980, </w:t>
      </w:r>
      <w:proofErr w:type="spellStart"/>
      <w:r w:rsidR="006F2BC5">
        <w:t>MBS</w:t>
      </w:r>
      <w:proofErr w:type="spellEnd"/>
      <w:r w:rsidR="006F2BC5">
        <w:t>: 030174276.</w:t>
      </w:r>
      <w:r w:rsidR="00EE368D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F2BC5">
        <w:rPr>
          <w:bCs/>
        </w:rPr>
        <w:t>30. listopada</w:t>
      </w:r>
      <w:r w:rsidR="0045052D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6F2BC5">
        <w:t>BARANJA</w:t>
      </w:r>
      <w:proofErr w:type="spellEnd"/>
      <w:r w:rsidR="006F2BC5">
        <w:t xml:space="preserve"> </w:t>
      </w:r>
      <w:proofErr w:type="spellStart"/>
      <w:r w:rsidR="006F2BC5">
        <w:t>LOGISTICS</w:t>
      </w:r>
      <w:proofErr w:type="spellEnd"/>
      <w:r w:rsidR="006F2BC5">
        <w:t xml:space="preserve"> j.d.o.o.za prijevoz, skladištenje i logistiku u likvidaciji, Kneževi Vinogradi, Antuna </w:t>
      </w:r>
      <w:proofErr w:type="spellStart"/>
      <w:r w:rsidR="006F2BC5">
        <w:t>Plavec</w:t>
      </w:r>
      <w:proofErr w:type="spellEnd"/>
      <w:r w:rsidR="006F2BC5">
        <w:t xml:space="preserve"> 32, </w:t>
      </w:r>
      <w:proofErr w:type="spellStart"/>
      <w:r w:rsidR="006F2BC5">
        <w:t>OIB</w:t>
      </w:r>
      <w:proofErr w:type="spellEnd"/>
      <w:r w:rsidR="006F2BC5">
        <w:t xml:space="preserve">: 41952426980, </w:t>
      </w:r>
      <w:proofErr w:type="spellStart"/>
      <w:r w:rsidR="006F2BC5">
        <w:t>MBS</w:t>
      </w:r>
      <w:proofErr w:type="spellEnd"/>
      <w:r w:rsidR="006F2BC5">
        <w:t>: 030174276.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6F2BC5">
        <w:t>6. studeni</w:t>
      </w:r>
      <w:r w:rsidR="0045052D">
        <w:t xml:space="preserve"> </w:t>
      </w:r>
      <w:r w:rsidR="00F334C8">
        <w:t>2018.</w:t>
      </w:r>
      <w:r>
        <w:t>, objavio oglas na mrežnoj stranici e-oglasna ploča sudova pod poslovnim brojem St-</w:t>
      </w:r>
      <w:r w:rsidR="00DD3205">
        <w:t>1</w:t>
      </w:r>
      <w:r w:rsidR="006F2BC5">
        <w:t>247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6F2BC5">
        <w:t xml:space="preserve">9. siječnja 2019. 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F2BC5" w:rsidR="000166A3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DD3205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DC7D5D" w:rsidP="00996504" w:rsidR="00DC7D5D">
      <w:pPr>
        <w:pStyle w:val="Tijeloteksta"/>
        <w:jc w:val="left"/>
      </w:pPr>
    </w:p>
    <w:sectPr w:rsidSect="00F334C8" w:rsidR="00DC7D5D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DD3205">
      <w:t xml:space="preserve">Poslovni broj: </w:t>
    </w:r>
    <w:r>
      <w:t>20 St-</w:t>
    </w:r>
    <w:r w:rsidR="00DD3205">
      <w:t>1</w:t>
    </w:r>
    <w:r w:rsidR="006F2BC5">
      <w:t>247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052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E4C71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6F2BC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65521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D3205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EE368D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DD320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65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DD320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65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St-1247/2018</izvorni_sadrzaj>
    <derivirana_varijabla naziv="DomainObject.Predmet.OznakaBroj_1">St-1247/2018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BARANJA LOGISTICS j.d.o.o.za prijevoz, skladištenje i logistiku u likvidaciji</izvorni_sadrzaj>
    <derivirana_varijabla naziv="DomainObject.Predmet.ProtustrankaFormated_1">  BARANJA LOGISTICS j.d.o.o.za prijevoz, skladištenje i logistiku u likvidaciji</derivirana_varijabla>
  </DomainObject.Predmet.ProtustrankaFormated>
  <DomainObject.Predmet.ProtustrankaFormatedOIB>
    <izvorni_sadrzaj>  BARANJA LOGISTICS j.d.o.o.za prijevoz, skladištenje i logistiku u likvidaciji, OIB 41952426980</izvorni_sadrzaj>
    <derivirana_varijabla naziv="DomainObject.Predmet.ProtustrankaFormatedOIB_1">  BARANJA LOGISTICS j.d.o.o.za prijevoz, skladištenje i logistiku u likvidaciji, OIB 41952426980</derivirana_varijabla>
  </DomainObject.Predmet.ProtustrankaFormatedOIB>
  <DomainObject.Predmet.ProtustrankaFormatedWithAdress>
    <izvorni_sadrzaj> BARANJA LOGISTICS j.d.o.o.za prijevoz, skladištenje i logistiku u likvidaciji, Antuna Plavec 32, 31309 Kneževi Vinogradi</izvorni_sadrzaj>
    <derivirana_varijabla naziv="DomainObject.Predmet.ProtustrankaFormatedWithAdress_1"> BARANJA LOGISTICS j.d.o.o.za prijevoz, skladištenje i logistiku u likvidaciji, Antuna Plavec 32, 31309 Kneževi Vinogradi</derivirana_varijabla>
  </DomainObject.Predmet.ProtustrankaFormatedWithAdress>
  <DomainObject.Predmet.ProtustrankaFormatedWithAdressOIB>
    <izvorni_sadrzaj> BARANJA LOGISTICS j.d.o.o.za prijevoz, skladištenje i logistiku u likvidaciji, OIB 41952426980, Antuna Plavec 32, 31309 Kneževi Vinogradi</izvorni_sadrzaj>
    <derivirana_varijabla naziv="DomainObject.Predmet.ProtustrankaFormatedWithAdressOIB_1"> BARANJA LOGISTICS j.d.o.o.za prijevoz, skladištenje i logistiku u likvidaciji, OIB 41952426980, Antuna Plavec 32, 31309 Kneževi Vinogradi</derivirana_varijabla>
  </DomainObject.Predmet.ProtustrankaFormatedWithAdressOIB>
  <DomainObject.Predmet.ProtustrankaWithAdress>
    <izvorni_sadrzaj>BARANJA LOGISTICS j.d.o.o.za prijevoz, skladištenje i logistiku u likvidaciji Antuna Plavec 32, 31309 Kneževi Vinogradi</izvorni_sadrzaj>
    <derivirana_varijabla naziv="DomainObject.Predmet.ProtustrankaWithAdress_1">BARANJA LOGISTICS j.d.o.o.za prijevoz, skladištenje i logistiku u likvidaciji Antuna Plavec 32, 31309 Kneževi Vinogradi</derivirana_varijabla>
  </DomainObject.Predmet.ProtustrankaWithAdress>
  <DomainObject.Predmet.ProtustrankaWithAdressOIB>
    <izvorni_sadrzaj>BARANJA LOGISTICS j.d.o.o.za prijevoz, skladištenje i logistiku u likvidaciji, OIB 41952426980, Antuna Plavec 32, 31309 Kneževi Vinogradi</izvorni_sadrzaj>
    <derivirana_varijabla naziv="DomainObject.Predmet.ProtustrankaWithAdressOIB_1">BARANJA LOGISTICS j.d.o.o.za prijevoz, skladištenje i logistiku u likvidaciji, OIB 41952426980, Antuna Plavec 32, 31309 Kneževi Vinogradi</derivirana_varijabla>
  </DomainObject.Predmet.ProtustrankaWithAdressOIB>
  <DomainObject.Predmet.ProtustrankaNazivFormated>
    <izvorni_sadrzaj>BARANJA LOGISTICS j.d.o.o.za prijevoz, skladištenje i logistiku u likvidaciji</izvorni_sadrzaj>
    <derivirana_varijabla naziv="DomainObject.Predmet.ProtustrankaNazivFormated_1">BARANJA LOGISTICS j.d.o.o.za prijevoz, skladištenje i logistiku u likvidaciji</derivirana_varijabla>
  </DomainObject.Predmet.ProtustrankaNazivFormated>
  <DomainObject.Predmet.ProtustrankaNazivFormatedOIB>
    <izvorni_sadrzaj>BARANJA LOGISTICS j.d.o.o.za prijevoz, skladištenje i logistiku u likvidaciji, OIB 41952426980</izvorni_sadrzaj>
    <derivirana_varijabla naziv="DomainObject.Predmet.ProtustrankaNazivFormatedOIB_1">BARANJA LOGISTICS j.d.o.o.za prijevoz, skladištenje i logistiku u likvidaciji, OIB 41952426980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BARANJA LOGISTICS j.d.o.o.za prijevoz, skladištenje i logistiku u likvidaciji</item>
    </izvorni_sadrzaj>
    <derivirana_varijabla naziv="DomainObject.Predmet.ProtuStrankaListFormated_1">
      <item>BARANJA LOGISTICS j.d.o.o.za prijevoz, skladištenje i logistiku u likvidaciji</item>
    </derivirana_varijabla>
  </DomainObject.Predmet.ProtuStrankaListFormated>
  <DomainObject.Predmet.ProtuStrankaListFormatedOIB>
    <izvorni_sadrzaj>
      <item>BARANJA LOGISTICS j.d.o.o.za prijevoz, skladištenje i logistiku u likvidaciji, OIB 41952426980</item>
    </izvorni_sadrzaj>
    <derivirana_varijabla naziv="DomainObject.Predmet.ProtuStrankaListFormatedOIB_1">
      <item>BARANJA LOGISTICS j.d.o.o.za prijevoz, skladištenje i logistiku u likvidaciji, OIB 41952426980</item>
    </derivirana_varijabla>
  </DomainObject.Predmet.ProtuStrankaListFormatedOIB>
  <DomainObject.Predmet.ProtuStrankaListFormatedWithAdress>
    <izvorni_sadrzaj>
      <item>BARANJA LOGISTICS j.d.o.o.za prijevoz, skladištenje i logistiku u likvidaciji, Antuna Plavec 32, 31309 Kneževi Vinogradi</item>
    </izvorni_sadrzaj>
    <derivirana_varijabla naziv="DomainObject.Predmet.ProtuStrankaListFormatedWithAdress_1">
      <item>BARANJA LOGISTICS j.d.o.o.za prijevoz, skladištenje i logistiku u likvidaciji, Antuna Plavec 32, 31309 Kneževi Vinogradi</item>
    </derivirana_varijabla>
  </DomainObject.Predmet.ProtuStrankaListFormatedWithAdress>
  <DomainObject.Predmet.ProtuStrankaListFormatedWithAdressOIB>
    <izvorni_sadrzaj>
      <item>BARANJA LOGISTICS j.d.o.o.za prijevoz, skladištenje i logistiku u likvidaciji, OIB 41952426980, Antuna Plavec 32, 31309 Kneževi Vinogradi</item>
    </izvorni_sadrzaj>
    <derivirana_varijabla naziv="DomainObject.Predmet.ProtuStrankaListFormatedWithAdressOIB_1">
      <item>BARANJA LOGISTICS j.d.o.o.za prijevoz, skladištenje i logistiku u likvidaciji, OIB 41952426980, Antuna Plavec 32, 31309 Kneževi Vinogradi</item>
    </derivirana_varijabla>
  </DomainObject.Predmet.ProtuStrankaListFormatedWithAdressOIB>
  <DomainObject.Predmet.ProtuStrankaListNazivFormated>
    <izvorni_sadrzaj>
      <item>BARANJA LOGISTICS j.d.o.o.za prijevoz, skladištenje i logistiku u likvidaciji</item>
    </izvorni_sadrzaj>
    <derivirana_varijabla naziv="DomainObject.Predmet.ProtuStrankaListNazivFormated_1">
      <item>BARANJA LOGISTICS j.d.o.o.za prijevoz, skladištenje i logistiku u likvidaciji</item>
    </derivirana_varijabla>
  </DomainObject.Predmet.ProtuStrankaListNazivFormated>
  <DomainObject.Predmet.ProtuStrankaListNazivFormatedOIB>
    <izvorni_sadrzaj>
      <item>BARANJA LOGISTICS j.d.o.o.za prijevoz, skladištenje i logistiku u likvidaciji, OIB 41952426980</item>
    </izvorni_sadrzaj>
    <derivirana_varijabla naziv="DomainObject.Predmet.ProtuStrankaListNazivFormatedOIB_1">
      <item>BARANJA LOGISTICS j.d.o.o.za prijevoz, skladištenje i logistiku u likvidaciji, OIB 41952426980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BARANJA LOGISTICS j.d.o.o.za prijevoz, skladištenje i logistiku u likvidaciji</izvorni_sadrzaj>
    <derivirana_varijabla naziv="DomainObject.Predmet.ProtustrankaIDrugi_1">BARANJA LOGISTICS j.d.o.o.za prijevoz, skladištenje i logistiku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BARANJA LOGISTICS j.d.o.o.za prijevoz, skladištenje i logistiku u likvidaciji, OIB 41952426980, Antuna Plavec 32, 31309 Kneževi Vinogradi</izvorni_sadrzaj>
    <derivirana_varijabla naziv="DomainObject.Predmet.ProtustrankaIDrugiAdressOIB_1">BARANJA LOGISTICS j.d.o.o.za prijevoz, skladištenje i logistiku u likvidaciji, OIB 41952426980, Antuna Plavec 32,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BARANJA LOGISTICS j.d.o.o.za prijevoz, skladištenje i logistiku u likvidaciji</item>
    </izvorni_sadrzaj>
    <derivirana_varijabla naziv="DomainObject.Predmet.SudioniciListNaziv_1">
      <item>FINA RC OSIJEK</item>
      <item>BARANJA LOGISTICS j.d.o.o.za prijevoz, skladištenje i logistiku u likvidaciji</item>
    </derivirana_varijabla>
  </DomainObject.Predmet.SudioniciListNaziv>
  <DomainObject.Predmet.SudioniciListAdressOIB>
    <izvorni_sadrzaj>
      <item>FINA RC OSIJEK, OIB 85821130368</item>
      <item>BARANJA LOGISTICS j.d.o.o.za prijevoz, skladištenje i logistiku u likvidaciji, OIB 41952426980, Antuna Plavec 32,31309 Kneževi Vinogradi</item>
    </izvorni_sadrzaj>
    <derivirana_varijabla naziv="DomainObject.Predmet.SudioniciListAdressOIB_1">
      <item>FINA RC OSIJEK, OIB 85821130368</item>
      <item>BARANJA LOGISTICS j.d.o.o.za prijevoz, skladištenje i logistiku u likvidaciji, OIB 41952426980, Antuna Plavec 32,31309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41952426980</item>
    </izvorni_sadrzaj>
    <derivirana_varijabla naziv="DomainObject.Predmet.SudioniciListNazivOIB_1">
      <item>, OIB 85821130368</item>
      <item>, OIB 41952426980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29386-A578-4376-A037-A783D8829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2995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2019-01-09T12:41:00Z</dcterms:created>
  <dc:creator>Korisnik</dc:creator>
  <cp:lastModifiedBy>Ljiljana Floršić</cp:lastModifiedBy>
  <cp:lastPrinted>2018-03-21T10:58:00Z</cp:lastPrinted>
  <dcterms:modified xmlns:xsi="http://www.w3.org/2001/XMLSchema-instance" xsi:type="dcterms:W3CDTF">2019-01-09T12:42:00Z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(St-1247-18 - otvaranje i zaključenje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