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8764" w14:paraId="1428764" w:rsidRDefault="005C7D98" w:rsidP="005C7D98" w:rsidR="005C7D98" w:rsidRPr="005C7D9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5C7D9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5C7D9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7D98" w:rsidP="005C7D98" w:rsidR="005C7D98" w:rsidRPr="005C7D9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5C7D98" w:rsidP="005C7D98" w:rsidR="005C7D98" w:rsidRPr="005C7D9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>Trgovački sud u Zagrebu</w:t>
      </w:r>
    </w:p>
    <w:p w:rsidRDefault="005C7D98" w:rsidP="005C7D98" w:rsidR="005C7D98" w:rsidRPr="005C7D9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>Zagreb, Amruševa 2/II, desno (p.p. 455)</w:t>
      </w:r>
      <w:r w:rsidRPr="005C7D9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6.St-1840/2015</w:t>
      </w:r>
    </w:p>
    <w:p w:rsidRDefault="005C7D98" w:rsidP="005C7D98" w:rsidR="005C7D98" w:rsidRPr="005C7D9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>R J E Š E N J E</w:t>
      </w: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5C7D98">
        <w:rPr>
          <w:sz w:val="22"/>
        </w:rPr>
        <w:t>DOMOGRADNJA PEŠIĆ d.o.o za projektiranje, građenje i trgovinu OIB: 75624823778, Donja Lomnica, Nova Cesta 38,</w:t>
      </w:r>
      <w:r w:rsidRPr="005C7D98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>r i j e š i o    je</w:t>
      </w: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5C7D98">
        <w:rPr>
          <w:sz w:val="22"/>
        </w:rPr>
        <w:t xml:space="preserve">DOMOGRADNJA PEŠIĆ d.o.o za projektiranje, građenje i trgovinu OIB: 75624823778, Donja Lomnica, Nova Cesta 38 </w:t>
      </w:r>
      <w:r w:rsidRPr="005C7D98">
        <w:rPr>
          <w:rFonts w:cs="Times New Roman" w:eastAsia="Times New Roman"/>
          <w:sz w:val="22"/>
          <w:lang w:eastAsia="hr-HR"/>
        </w:rPr>
        <w:t xml:space="preserve">  </w:t>
      </w:r>
    </w:p>
    <w:p w:rsidRDefault="005C7D98" w:rsidP="005C7D98" w:rsidR="005C7D98" w:rsidRPr="005C7D9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>Obrazloženje</w:t>
      </w: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5C7D98">
        <w:rPr>
          <w:sz w:val="22"/>
        </w:rPr>
        <w:t xml:space="preserve">115.419,24 </w:t>
      </w:r>
      <w:r w:rsidRPr="005C7D98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C7D98" w:rsidP="005C7D98" w:rsidR="005C7D98" w:rsidRPr="005C7D98">
      <w:pPr>
        <w:jc w:val="both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ab/>
      </w:r>
    </w:p>
    <w:p w:rsidRDefault="005C7D98" w:rsidP="005C7D98" w:rsidR="005C7D98" w:rsidRPr="005C7D9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C7D98">
        <w:rPr>
          <w:rFonts w:cs="Times New Roman" w:eastAsia="Times New Roman"/>
          <w:sz w:val="22"/>
          <w:lang w:eastAsia="hr-HR"/>
        </w:rPr>
        <w:t>čl</w:t>
      </w:r>
      <w:proofErr w:type="spellEnd"/>
      <w:r w:rsidRPr="005C7D98">
        <w:rPr>
          <w:rFonts w:cs="Times New Roman" w:eastAsia="Times New Roman"/>
          <w:sz w:val="22"/>
          <w:lang w:eastAsia="hr-HR"/>
        </w:rPr>
        <w:t xml:space="preserve"> 428. SZ.</w:t>
      </w: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  <w:r w:rsidRPr="005C7D98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2435A0" w:rsidR="002C661C" w:rsidRPr="00DF50BA">
      <w:pPr>
        <w:ind w:firstLine="708" w:left="4956"/>
        <w:rPr>
          <w:szCs w:val="24"/>
        </w:rPr>
      </w:pPr>
      <w:r w:rsidRPr="005C7D98">
        <w:rPr>
          <w:rFonts w:cs="Times New Roman" w:eastAsia="Times New Roman"/>
          <w:sz w:val="22"/>
          <w:lang w:eastAsia="hr-HR"/>
        </w:rPr>
        <w:t xml:space="preserve">      </w:t>
      </w:r>
      <w:r w:rsidR="002C661C" w:rsidRPr="00DF50BA">
        <w:rPr>
          <w:szCs w:val="24"/>
        </w:rPr>
        <w:t>S U D A C</w:t>
      </w:r>
    </w:p>
    <w:p w:rsidRDefault="002C661C" w:rsidP="002435A0" w:rsidR="002C661C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2C661C" w:rsidP="002435A0" w:rsidR="002C661C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2C661C" w:rsidP="002C661C" w:rsidR="005C7D98" w:rsidRPr="005C7D98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5C7D98" w:rsidP="005C7D98" w:rsid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lang w:eastAsia="hr-HR"/>
        </w:rPr>
      </w:pPr>
    </w:p>
    <w:p w:rsidRDefault="005C7D98" w:rsidP="005C7D98" w:rsidR="005C7D98" w:rsidRPr="005C7D98">
      <w:pPr>
        <w:jc w:val="both"/>
        <w:rPr>
          <w:rFonts w:cs="Times New Roman" w:eastAsia="Times New Roman"/>
          <w:i/>
          <w:sz w:val="22"/>
          <w:lang w:eastAsia="hr-HR"/>
        </w:rPr>
      </w:pPr>
      <w:r w:rsidRPr="005C7D98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5C7D98" w:rsidP="005C7D98" w:rsidR="005C7D98" w:rsidRPr="005C7D98">
      <w:pPr>
        <w:jc w:val="both"/>
        <w:rPr>
          <w:rFonts w:cs="Times New Roman" w:eastAsia="Times New Roman"/>
          <w:i/>
          <w:sz w:val="22"/>
          <w:lang w:eastAsia="hr-HR"/>
        </w:rPr>
      </w:pPr>
      <w:r w:rsidRPr="005C7D9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C7D98" w:rsidP="005C7D98" w:rsidR="005C7D98" w:rsidRPr="005C7D9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C7D98" w:rsidP="005C7D98" w:rsidR="005C7D98" w:rsidRPr="005C7D9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5C7D98" w:rsidP="005C7D98" w:rsidR="005C7D98" w:rsidRPr="005C7D9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C7D98" w:rsidP="005C7D98" w:rsidR="005C7D98" w:rsidRPr="005C7D9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5C7D98">
      <w:pPr>
        <w:rPr>
          <w:sz w:val="22"/>
        </w:rPr>
      </w:pPr>
    </w:p>
    <w:sectPr w:rsidR="00491F5E" w:rsidRPr="005C7D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D98"/>
    <w:rsid w:val="002C661C"/>
    <w:rsid w:val="0044709C"/>
    <w:rsid w:val="00491F5E"/>
    <w:rsid w:val="005C7D98"/>
    <w:rsid w:val="006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7D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7D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E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7E1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7E1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7E1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7E1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7D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D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E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7E1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7E1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7E1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7E1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St-1840/2015-2</izvorni_sadrzaj>
    <derivirana_varijabla naziv="DomainObject.Oznaka_1">St-1840/2015-2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St-1840/2015</izvorni_sadrzaj>
    <derivirana_varijabla naziv="DomainObject.Predmet.OznakaBroj_1">St-1840/2015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DOMOGRADNJA PEŠIĆ  d.o.o.</izvorni_sadrzaj>
    <derivirana_varijabla naziv="DomainObject.Predmet.ProtustrankaFormated_1">  DOMOGRADNJA PEŠIĆ  d.o.o.</derivirana_varijabla>
  </DomainObject.Predmet.ProtustrankaFormated>
  <DomainObject.Predmet.ProtustrankaFormatedOIB>
    <izvorni_sadrzaj>  DOMOGRADNJA PEŠIĆ  d.o.o., OIB 75624823778</izvorni_sadrzaj>
    <derivirana_varijabla naziv="DomainObject.Predmet.ProtustrankaFormatedOIB_1">  DOMOGRADNJA PEŠIĆ  d.o.o., OIB 75624823778</derivirana_varijabla>
  </DomainObject.Predmet.ProtustrankaFormatedOIB>
  <DomainObject.Predmet.ProtustrankaFormatedWithAdress>
    <izvorni_sadrzaj> DOMOGRADNJA PEŠIĆ  d.o.o., Nova Cesta 38, 10412 Donja Lomnica</izvorni_sadrzaj>
    <derivirana_varijabla naziv="DomainObject.Predmet.ProtustrankaFormatedWithAdress_1"> DOMOGRADNJA PEŠIĆ  d.o.o., Nova Cesta 38, 10412 Donja Lomnica</derivirana_varijabla>
  </DomainObject.Predmet.ProtustrankaFormatedWithAdress>
  <DomainObject.Predmet.ProtustrankaFormatedWithAdressOIB>
    <izvorni_sadrzaj> DOMOGRADNJA PEŠIĆ  d.o.o., OIB 75624823778, Nova Cesta 38, 10412 Donja Lomnica</izvorni_sadrzaj>
    <derivirana_varijabla naziv="DomainObject.Predmet.ProtustrankaFormatedWithAdressOIB_1"> DOMOGRADNJA PEŠIĆ  d.o.o., OIB 75624823778, Nova Cesta 38, 10412 Donja Lomnica</derivirana_varijabla>
  </DomainObject.Predmet.ProtustrankaFormatedWithAdressOIB>
  <DomainObject.Predmet.ProtustrankaWithAdress>
    <izvorni_sadrzaj>DOMOGRADNJA PEŠIĆ  d.o.o. Nova Cesta 38, 10412 Donja Lomnica</izvorni_sadrzaj>
    <derivirana_varijabla naziv="DomainObject.Predmet.ProtustrankaWithAdress_1">DOMOGRADNJA PEŠIĆ  d.o.o. Nova Cesta 38, 10412 Donja Lomnica</derivirana_varijabla>
  </DomainObject.Predmet.ProtustrankaWithAdress>
  <DomainObject.Predmet.ProtustrankaWithAdressOIB>
    <izvorni_sadrzaj>DOMOGRADNJA PEŠIĆ  d.o.o., OIB 75624823778, Nova Cesta 38, 10412 Donja Lomnica</izvorni_sadrzaj>
    <derivirana_varijabla naziv="DomainObject.Predmet.ProtustrankaWithAdressOIB_1">DOMOGRADNJA PEŠIĆ  d.o.o., OIB 75624823778, Nova Cesta 38, 10412 Donja Lomnica</derivirana_varijabla>
  </DomainObject.Predmet.ProtustrankaWithAdressOIB>
  <DomainObject.Predmet.ProtustrankaNazivFormated>
    <izvorni_sadrzaj>DOMOGRADNJA PEŠIĆ  d.o.o.</izvorni_sadrzaj>
    <derivirana_varijabla naziv="DomainObject.Predmet.ProtustrankaNazivFormated_1">DOMOGRADNJA PEŠIĆ  d.o.o.</derivirana_varijabla>
  </DomainObject.Predmet.ProtustrankaNazivFormated>
  <DomainObject.Predmet.ProtustrankaNazivFormatedOIB>
    <izvorni_sadrzaj>DOMOGRADNJA PEŠIĆ  d.o.o., OIB 75624823778</izvorni_sadrzaj>
    <derivirana_varijabla naziv="DomainObject.Predmet.ProtustrankaNazivFormatedOIB_1">DOMOGRADNJA PEŠIĆ  d.o.o., OIB 75624823778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DOMOGRADNJA PEŠIĆ  d.o.o.</item>
    </izvorni_sadrzaj>
    <derivirana_varijabla naziv="DomainObject.Predmet.ProtuStrankaListFormated_1">
      <item>DOMOGRADNJA PEŠIĆ  d.o.o.</item>
    </derivirana_varijabla>
  </DomainObject.Predmet.ProtuStrankaListFormated>
  <DomainObject.Predmet.ProtuStrankaListFormatedOIB>
    <izvorni_sadrzaj>
      <item>DOMOGRADNJA PEŠIĆ  d.o.o., OIB 75624823778</item>
    </izvorni_sadrzaj>
    <derivirana_varijabla naziv="DomainObject.Predmet.ProtuStrankaListFormatedOIB_1">
      <item>DOMOGRADNJA PEŠIĆ  d.o.o., OIB 75624823778</item>
    </derivirana_varijabla>
  </DomainObject.Predmet.ProtuStrankaListFormatedOIB>
  <DomainObject.Predmet.ProtuStrankaListFormatedWithAdress>
    <izvorni_sadrzaj>
      <item>DOMOGRADNJA PEŠIĆ  d.o.o., Nova Cesta 38, 10412 Donja Lomnica</item>
    </izvorni_sadrzaj>
    <derivirana_varijabla naziv="DomainObject.Predmet.ProtuStrankaListFormatedWithAdress_1">
      <item>DOMOGRADNJA PEŠIĆ  d.o.o., Nova Cesta 38, 10412 Donja Lomnica</item>
    </derivirana_varijabla>
  </DomainObject.Predmet.ProtuStrankaListFormatedWithAdress>
  <DomainObject.Predmet.ProtuStrankaListFormatedWithAdressOIB>
    <izvorni_sadrzaj>
      <item>DOMOGRADNJA PEŠIĆ  d.o.o., OIB 75624823778, Nova Cesta 38, 10412 Donja Lomnica</item>
    </izvorni_sadrzaj>
    <derivirana_varijabla naziv="DomainObject.Predmet.ProtuStrankaListFormatedWithAdressOIB_1">
      <item>DOMOGRADNJA PEŠIĆ  d.o.o., OIB 75624823778, Nova Cesta 38, 10412 Donja Lomnica</item>
    </derivirana_varijabla>
  </DomainObject.Predmet.ProtuStrankaListFormatedWithAdressOIB>
  <DomainObject.Predmet.ProtuStrankaListNazivFormated>
    <izvorni_sadrzaj>
      <item>DOMOGRADNJA PEŠIĆ  d.o.o.</item>
    </izvorni_sadrzaj>
    <derivirana_varijabla naziv="DomainObject.Predmet.ProtuStrankaListNazivFormated_1">
      <item>DOMOGRADNJA PEŠIĆ  d.o.o.</item>
    </derivirana_varijabla>
  </DomainObject.Predmet.ProtuStrankaListNazivFormated>
  <DomainObject.Predmet.ProtuStrankaListNazivFormatedOIB>
    <izvorni_sadrzaj>
      <item>DOMOGRADNJA PEŠIĆ  d.o.o., OIB 75624823778</item>
    </izvorni_sadrzaj>
    <derivirana_varijabla naziv="DomainObject.Predmet.ProtuStrankaListNazivFormatedOIB_1">
      <item>DOMOGRADNJA PEŠIĆ  d.o.o., OIB 75624823778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St-1840/2015-2</izvorni_sadrzaj>
    <derivirana_varijabla naziv="DomainObject.PoslovniBrojDokumenta_1">St-1840/2015-2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DOMOGRADNJA PEŠIĆ  d.o.o.</izvorni_sadrzaj>
    <derivirana_varijabla naziv="DomainObject.Predmet.ProtustrankaIDrugi_1">DOMOGRADNJA PEŠIĆ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DOMOGRADNJA PEŠIĆ  d.o.o., OIB 75624823778, Nova Cesta 38, 10412 Donja Lomnica</izvorni_sadrzaj>
    <derivirana_varijabla naziv="DomainObject.Predmet.ProtustrankaIDrugiAdressOIB_1">DOMOGRADNJA PEŠIĆ  d.o.o., OIB 75624823778, Nova Cesta 38,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DOMOGRADNJA PEŠIĆ  d.o.o.</item>
    </izvorni_sadrzaj>
    <derivirana_varijabla naziv="DomainObject.Predmet.SudioniciListNaziv_1">
      <item>FINA Regionalni centar Zagreb</item>
      <item>DOMOGRADNJA PEŠIĆ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DOMOGRADNJA PEŠIĆ  d.o.o., OIB 75624823778, Nova Cesta 38,10412 Donja Lomnica</item>
    </izvorni_sadrzaj>
    <derivirana_varijabla naziv="DomainObject.Predmet.SudioniciListAdressOIB_1">
      <item>FINA Regionalni centar Zagreb, OIB 85821130368, Trg svibanjskih žrtava 1995. 1,10000 Zagreb</item>
      <item>DOMOGRADNJA PEŠIĆ  d.o.o., OIB 75624823778, Nova Cesta 38,10412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75624823778</item>
    </izvorni_sadrzaj>
    <derivirana_varijabla naziv="DomainObject.Predmet.SudioniciListNazivOIB_1">
      <item>, OIB 85821130368</item>
      <item>, OIB 75624823778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1939</properties:Characters>
  <properties:Lines>60</properties:Lines>
  <properties:Paragraphs>20</properties:Paragraphs>
  <properties:TotalTime>3</properties:TotalTime>
  <properties:ScaleCrop>false</properties:ScaleCrop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2016-01-11T07:29:00Z</dcterms:created>
  <dc:creator>dvorana100</dc:creator>
  <cp:lastModifiedBy>Rebecca Boričević</cp:lastModifiedBy>
  <cp:lastPrinted>2016-03-23T12:29:00Z</cp:lastPrinted>
  <dcterms:modified xmlns:xsi="http://www.w3.org/2001/XMLSchema-instance" xsi:type="dcterms:W3CDTF">2016-03-23T12:29:00Z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