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d5d2" w14:paraId="eb8d5d2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r w:rsidR="004761D9">
        <w:t>MEĐUNARODNA VISOKA ŠKOLA ZA MENADŽMENT U HOTELIJERSTVU (</w:t>
      </w:r>
      <w:proofErr w:type="spellStart"/>
      <w:r w:rsidR="004761D9">
        <w:t>INTERNATIONAL</w:t>
      </w:r>
      <w:proofErr w:type="spellEnd"/>
      <w:r w:rsidR="004761D9">
        <w:t xml:space="preserve"> </w:t>
      </w:r>
      <w:proofErr w:type="spellStart"/>
      <w:r w:rsidR="004761D9">
        <w:t>COLLEGE</w:t>
      </w:r>
      <w:proofErr w:type="spellEnd"/>
      <w:r w:rsidR="004761D9">
        <w:t xml:space="preserve"> </w:t>
      </w:r>
      <w:proofErr w:type="spellStart"/>
      <w:r w:rsidR="004761D9">
        <w:t>OF</w:t>
      </w:r>
      <w:proofErr w:type="spellEnd"/>
      <w:r w:rsidR="004761D9">
        <w:t xml:space="preserve"> HOTEL </w:t>
      </w:r>
      <w:proofErr w:type="spellStart"/>
      <w:r w:rsidR="004761D9">
        <w:t>MANAGEMENT</w:t>
      </w:r>
      <w:proofErr w:type="spellEnd"/>
      <w:r w:rsidR="004761D9">
        <w:t xml:space="preserve">) </w:t>
      </w:r>
      <w:proofErr w:type="spellStart"/>
      <w:r w:rsidR="004761D9">
        <w:t>Vodnjan</w:t>
      </w:r>
      <w:proofErr w:type="spellEnd"/>
      <w:r w:rsidR="004761D9">
        <w:t xml:space="preserve">, Barutana </w:t>
      </w:r>
      <w:proofErr w:type="spellStart"/>
      <w:r w:rsidR="004761D9">
        <w:t>bb</w:t>
      </w:r>
      <w:proofErr w:type="spellEnd"/>
      <w:r w:rsidR="004761D9">
        <w:t xml:space="preserve">, </w:t>
      </w:r>
      <w:proofErr w:type="spellStart"/>
      <w:r w:rsidR="004761D9">
        <w:t>OIB</w:t>
      </w:r>
      <w:proofErr w:type="spellEnd"/>
      <w:r w:rsidR="004761D9">
        <w:t xml:space="preserve">: </w:t>
      </w:r>
      <w:proofErr w:type="spellStart"/>
      <w:r w:rsidR="004761D9">
        <w:t>58480913245</w:t>
      </w:r>
      <w:proofErr w:type="spellEnd"/>
      <w:r w:rsidR="001E69E4">
        <w:t>,</w:t>
      </w:r>
      <w:r w:rsidR="001F6470">
        <w:t xml:space="preserve"> </w:t>
      </w:r>
      <w:proofErr w:type="spellStart"/>
      <w:r w:rsidR="006D21FA">
        <w:t>28</w:t>
      </w:r>
      <w:proofErr w:type="spellEnd"/>
      <w:r w:rsidRPr="00C10C53">
        <w:t xml:space="preserve">. </w:t>
      </w:r>
      <w:r w:rsidR="00210CF5">
        <w:t>rujn</w:t>
      </w:r>
      <w:r w:rsidR="00AD581E">
        <w:t>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4761D9">
        <w:t>MEĐUNARODNA VISOKA ŠKOLA ZA MENADŽMENT U HOTELIJERSTVU (</w:t>
      </w:r>
      <w:proofErr w:type="spellStart"/>
      <w:r w:rsidR="004761D9">
        <w:t>INTERNATIONAL</w:t>
      </w:r>
      <w:proofErr w:type="spellEnd"/>
      <w:r w:rsidR="004761D9">
        <w:t xml:space="preserve"> </w:t>
      </w:r>
      <w:proofErr w:type="spellStart"/>
      <w:r w:rsidR="004761D9">
        <w:t>COLLEGE</w:t>
      </w:r>
      <w:proofErr w:type="spellEnd"/>
      <w:r w:rsidR="004761D9">
        <w:t xml:space="preserve"> </w:t>
      </w:r>
      <w:proofErr w:type="spellStart"/>
      <w:r w:rsidR="004761D9">
        <w:t>OF</w:t>
      </w:r>
      <w:proofErr w:type="spellEnd"/>
      <w:r w:rsidR="004761D9">
        <w:t xml:space="preserve"> HOTEL </w:t>
      </w:r>
      <w:proofErr w:type="spellStart"/>
      <w:r w:rsidR="004761D9">
        <w:t>MANAGEMENT</w:t>
      </w:r>
      <w:proofErr w:type="spellEnd"/>
      <w:r w:rsidR="004761D9">
        <w:t xml:space="preserve">) </w:t>
      </w:r>
      <w:proofErr w:type="spellStart"/>
      <w:r w:rsidR="004761D9">
        <w:t>Vodnjan</w:t>
      </w:r>
      <w:proofErr w:type="spellEnd"/>
      <w:r w:rsidR="004761D9">
        <w:t xml:space="preserve">, Barutana </w:t>
      </w:r>
      <w:proofErr w:type="spellStart"/>
      <w:r w:rsidR="004761D9">
        <w:t>bb</w:t>
      </w:r>
      <w:proofErr w:type="spellEnd"/>
      <w:r w:rsidR="004761D9">
        <w:t xml:space="preserve">, </w:t>
      </w:r>
      <w:proofErr w:type="spellStart"/>
      <w:r w:rsidR="004761D9">
        <w:t>OIB</w:t>
      </w:r>
      <w:proofErr w:type="spellEnd"/>
      <w:r w:rsidR="004761D9">
        <w:t xml:space="preserve">: </w:t>
      </w:r>
      <w:proofErr w:type="spellStart"/>
      <w:r w:rsidR="004761D9">
        <w:t>58480913245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4761D9">
        <w:t>811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6D21FA">
        <w:t>28</w:t>
      </w:r>
      <w:proofErr w:type="spellEnd"/>
      <w:r w:rsidR="00210CF5">
        <w:t>. rujna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4761D9">
      <w:t>811</w:t>
    </w:r>
    <w:proofErr w:type="spellEnd"/>
    <w:r w:rsidR="009A52CC" w:rsidRPr="00C10C53">
      <w:t>/</w:t>
    </w:r>
    <w:proofErr w:type="spellStart"/>
    <w:r w:rsidR="009A52CC" w:rsidRPr="00C10C53">
      <w:t>1</w:t>
    </w:r>
    <w:r w:rsidR="009A52CC">
      <w:t>6</w:t>
    </w:r>
    <w:proofErr w:type="spellEnd"/>
    <w:r w:rsidR="009A52CC" w:rsidRPr="00C10C53">
      <w:t>-</w:t>
    </w:r>
    <w:proofErr w:type="spellStart"/>
    <w:r w:rsidR="004761D9">
      <w:t>13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4761D9">
      <w:t>811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proofErr w:type="spellStart"/>
    <w:r w:rsidR="004761D9">
      <w:t>13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1F25D6"/>
    <w:rsid w:val="001F6470"/>
    <w:rsid w:val="00210CF5"/>
    <w:rsid w:val="00217A54"/>
    <w:rsid w:val="0022626B"/>
    <w:rsid w:val="002D1467"/>
    <w:rsid w:val="002E66FF"/>
    <w:rsid w:val="002F7D76"/>
    <w:rsid w:val="004761D9"/>
    <w:rsid w:val="00496112"/>
    <w:rsid w:val="004F2F77"/>
    <w:rsid w:val="0051489A"/>
    <w:rsid w:val="00637C6C"/>
    <w:rsid w:val="00642947"/>
    <w:rsid w:val="00643D7D"/>
    <w:rsid w:val="0065137D"/>
    <w:rsid w:val="0065386B"/>
    <w:rsid w:val="006D21FA"/>
    <w:rsid w:val="006D40DA"/>
    <w:rsid w:val="007A785A"/>
    <w:rsid w:val="007F482F"/>
    <w:rsid w:val="007F7E82"/>
    <w:rsid w:val="00814708"/>
    <w:rsid w:val="008F70BC"/>
    <w:rsid w:val="0091183A"/>
    <w:rsid w:val="00991CF9"/>
    <w:rsid w:val="009A52CC"/>
    <w:rsid w:val="009C60F6"/>
    <w:rsid w:val="009D2D0A"/>
    <w:rsid w:val="009E515D"/>
    <w:rsid w:val="00A8793A"/>
    <w:rsid w:val="00AC57D6"/>
    <w:rsid w:val="00AD581E"/>
    <w:rsid w:val="00AE4A8E"/>
    <w:rsid w:val="00B10C40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E155D6"/>
    <w:rsid w:val="00E34AB7"/>
    <w:rsid w:val="00E43991"/>
    <w:rsid w:val="00EF5DB8"/>
    <w:rsid w:val="00F47CA6"/>
    <w:rsid w:val="00F6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4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A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A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A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A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4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A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A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A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A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St-811/2016</izvorni_sadrzaj>
    <derivirana_varijabla naziv="DomainObject.Predmet.OznakaBroj_1">St-811/2016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MEĐUNARODNA VISOKA ŠKOLA ZA MENADŽMENT U HOTELIJERSTVU (INTERNATIONAL COLLEGE OF HOTEL MANAGEMENT), VODNJAN</izvorni_sadrzaj>
    <derivirana_varijabla naziv="DomainObject.Predmet.ProtustrankaFormated_1">  MEĐUNARODNA VISOKA ŠKOLA ZA MENADŽMENT U HOTELIJERSTVU (INTERNATIONAL COLLEGE OF HOTEL MANAGEMENT), VODNJAN</derivirana_varijabla>
  </DomainObject.Predmet.ProtustrankaFormated>
  <DomainObject.Predmet.ProtustrankaFormatedOIB>
    <izvorni_sadrzaj>  MEĐUNARODNA VISOKA ŠKOLA ZA MENADŽMENT U HOTELIJERSTVU (INTERNATIONAL COLLEGE OF HOTEL MANAGEMENT), VODNJAN, OIB 58480913245</izvorni_sadrzaj>
    <derivirana_varijabla naziv="DomainObject.Predmet.ProtustrankaFormatedOIB_1">  MEĐUNARODNA VISOKA ŠKOLA ZA MENADŽMENT U HOTELIJERSTVU (INTERNATIONAL COLLEGE OF HOTEL MANAGEMENT), VODNJAN, OIB 58480913245</derivirana_varijabla>
  </DomainObject.Predmet.ProtustrankaFormatedOIB>
  <DomainObject.Predmet.ProtustrankaFormatedWithAdress>
    <izvorni_sadrzaj> MEĐUNARODNA VISOKA ŠKOLA ZA MENADŽMENT U HOTELIJERSTVU (INTERNATIONAL COLLEGE OF HOTEL MANAGEMENT), VODNJAN, Barutana/bb, 52100 Vodnjan</izvorni_sadrzaj>
    <derivirana_varijabla naziv="DomainObject.Predmet.ProtustrankaFormatedWithAdress_1"> MEĐUNARODNA VISOKA ŠKOLA ZA MENADŽMENT U HOTELIJERSTVU (INTERNATIONAL COLLEGE OF HOTEL MANAGEMENT), VODNJAN, Barutana/bb, 52100 Vodnjan</derivirana_varijabla>
  </DomainObject.Predmet.ProtustrankaFormatedWithAdress>
  <DomainObject.Predmet.ProtustrankaFormatedWithAdressOIB>
    <izvorni_sadrzaj> MEĐUNARODNA VISOKA ŠKOLA ZA MENADŽMENT U HOTELIJERSTVU (INTERNATIONAL COLLEGE OF HOTEL MANAGEMENT), VODNJAN, OIB 58480913245, Barutana/bb, 52100 Vodnjan</izvorni_sadrzaj>
    <derivirana_varijabla naziv="DomainObject.Predmet.ProtustrankaFormatedWithAdressOIB_1"> MEĐUNARODNA VISOKA ŠKOLA ZA MENADŽMENT U HOTELIJERSTVU (INTERNATIONAL COLLEGE OF HOTEL MANAGEMENT), VODNJAN, OIB 58480913245, Barutana/bb, 52100 Vodnjan</derivirana_varijabla>
  </DomainObject.Predmet.ProtustrankaFormatedWithAdressOIB>
  <DomainObject.Predmet.ProtustrankaWithAdress>
    <izvorni_sadrzaj>MEĐUNARODNA VISOKA ŠKOLA ZA MENADŽMENT U HOTELIJERSTVU (INTERNATIONAL COLLEGE OF HOTEL MANAGEMENT), VODNJAN Barutana/bb, 52100 Vodnjan</izvorni_sadrzaj>
    <derivirana_varijabla naziv="DomainObject.Predmet.ProtustrankaWithAdress_1">MEĐUNARODNA VISOKA ŠKOLA ZA MENADŽMENT U HOTELIJERSTVU (INTERNATIONAL COLLEGE OF HOTEL MANAGEMENT), VODNJAN Barutana/bb, 52100 Vodnjan</derivirana_varijabla>
  </DomainObject.Predmet.ProtustrankaWithAdress>
  <DomainObject.Predmet.ProtustrankaWithAdressOIB>
    <izvorni_sadrzaj>MEĐUNARODNA VISOKA ŠKOLA ZA MENADŽMENT U HOTELIJERSTVU (INTERNATIONAL COLLEGE OF HOTEL MANAGEMENT), VODNJAN, OIB 58480913245, Barutana/bb, 52100 Vodnjan</izvorni_sadrzaj>
    <derivirana_varijabla naziv="DomainObject.Predmet.ProtustrankaWithAdressOIB_1">MEĐUNARODNA VISOKA ŠKOLA ZA MENADŽMENT U HOTELIJERSTVU (INTERNATIONAL COLLEGE OF HOTEL MANAGEMENT), VODNJAN, OIB 58480913245, Barutana/bb, 52100 Vodnjan</derivirana_varijabla>
  </DomainObject.Predmet.ProtustrankaWithAdressOIB>
  <DomainObject.Predmet.ProtustrankaNazivFormated>
    <izvorni_sadrzaj>MEĐUNARODNA VISOKA ŠKOLA ZA MENADŽMENT U HOTELIJERSTVU (INTERNATIONAL COLLEGE OF HOTEL MANAGEMENT), VODNJAN</izvorni_sadrzaj>
    <derivirana_varijabla naziv="DomainObject.Predmet.ProtustrankaNazivFormated_1">MEĐUNARODNA VISOKA ŠKOLA ZA MENADŽMENT U HOTELIJERSTVU (INTERNATIONAL COLLEGE OF HOTEL MANAGEMENT), VODNJAN</derivirana_varijabla>
  </DomainObject.Predmet.ProtustrankaNazivFormated>
  <DomainObject.Predmet.ProtustrankaNazivFormatedOIB>
    <izvorni_sadrzaj>MEĐUNARODNA VISOKA ŠKOLA ZA MENADŽMENT U HOTELIJERSTVU (INTERNATIONAL COLLEGE OF HOTEL MANAGEMENT), VODNJAN, OIB 58480913245</izvorni_sadrzaj>
    <derivirana_varijabla naziv="DomainObject.Predmet.ProtustrankaNazivFormatedOIB_1">MEĐUNARODNA VISOKA ŠKOLA ZA MENADŽMENT U HOTELIJERSTVU (INTERNATIONAL COLLEGE OF HOTEL MANAGEMENT), VODNJAN, OIB 58480913245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1352650.77</izvorni_sadrzaj>
    <derivirana_varijabla naziv="DomainObject.Predmet.TrenutnaVrijednost_1">1352650.77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MEĐUNARODNA VISOKA ŠKOLA ZA MENADŽMENT U HOTELIJERSTVU (INTERNATIONAL COLLEGE OF HOTEL MANAGEMENT), VODNJAN</item>
    </izvorni_sadrzaj>
    <derivirana_varijabla naziv="DomainObject.Predmet.ProtuStrankaListFormated_1">
      <item>MEĐUNARODNA VISOKA ŠKOLA ZA MENADŽMENT U HOTELIJERSTVU (INTERNATIONAL COLLEGE OF HOTEL MANAGEMENT), VODNJAN</item>
    </derivirana_varijabla>
  </DomainObject.Predmet.ProtuStrankaListFormated>
  <DomainObject.Predmet.ProtuStrankaListFormatedOIB>
    <izvorni_sadrzaj>
      <item>MEĐUNARODNA VISOKA ŠKOLA ZA MENADŽMENT U HOTELIJERSTVU (INTERNATIONAL COLLEGE OF HOTEL MANAGEMENT), VODNJAN, OIB 58480913245</item>
    </izvorni_sadrzaj>
    <derivirana_varijabla naziv="DomainObject.Predmet.ProtuStrankaListFormatedOIB_1">
      <item>MEĐUNARODNA VISOKA ŠKOLA ZA MENADŽMENT U HOTELIJERSTVU (INTERNATIONAL COLLEGE OF HOTEL MANAGEMENT), VODNJAN, OIB 58480913245</item>
    </derivirana_varijabla>
  </DomainObject.Predmet.ProtuStrankaListFormatedOIB>
  <DomainObject.Predmet.ProtuStrankaListFormatedWithAdress>
    <izvorni_sadrzaj>
      <item>MEĐUNARODNA VISOKA ŠKOLA ZA MENADŽMENT U HOTELIJERSTVU (INTERNATIONAL COLLEGE OF HOTEL MANAGEMENT), VODNJAN, Barutana/bb, 52100 Vodnjan</item>
    </izvorni_sadrzaj>
    <derivirana_varijabla naziv="DomainObject.Predmet.ProtuStrankaListFormatedWithAdress_1">
      <item>MEĐUNARODNA VISOKA ŠKOLA ZA MENADŽMENT U HOTELIJERSTVU (INTERNATIONAL COLLEGE OF HOTEL MANAGEMENT), VODNJAN, Barutana/bb, 52100 Vodnjan</item>
    </derivirana_varijabla>
  </DomainObject.Predmet.ProtuStrankaListFormatedWithAdress>
  <DomainObject.Predmet.ProtuStrankaListFormatedWithAdressOIB>
    <izvorni_sadrzaj>
      <item>MEĐUNARODNA VISOKA ŠKOLA ZA MENADŽMENT U HOTELIJERSTVU (INTERNATIONAL COLLEGE OF HOTEL MANAGEMENT), VODNJAN, OIB 58480913245, Barutana/bb, 52100 Vodnjan</item>
    </izvorni_sadrzaj>
    <derivirana_varijabla naziv="DomainObject.Predmet.ProtuStrankaListFormatedWithAdressOIB_1">
      <item>MEĐUNARODNA VISOKA ŠKOLA ZA MENADŽMENT U HOTELIJERSTVU (INTERNATIONAL COLLEGE OF HOTEL MANAGEMENT), VODNJAN, OIB 58480913245, Barutana/bb, 52100 Vodnjan</item>
    </derivirana_varijabla>
  </DomainObject.Predmet.ProtuStrankaListFormatedWithAdressOIB>
  <DomainObject.Predmet.ProtuStrankaListNazivFormated>
    <izvorni_sadrzaj>
      <item>MEĐUNARODNA VISOKA ŠKOLA ZA MENADŽMENT U HOTELIJERSTVU (INTERNATIONAL COLLEGE OF HOTEL MANAGEMENT), VODNJAN</item>
    </izvorni_sadrzaj>
    <derivirana_varijabla naziv="DomainObject.Predmet.ProtuStrankaListNazivFormated_1">
      <item>MEĐUNARODNA VISOKA ŠKOLA ZA MENADŽMENT U HOTELIJERSTVU (INTERNATIONAL COLLEGE OF HOTEL MANAGEMENT), VODNJAN</item>
    </derivirana_varijabla>
  </DomainObject.Predmet.ProtuStrankaListNazivFormated>
  <DomainObject.Predmet.ProtuStrankaListNazivFormatedOIB>
    <izvorni_sadrzaj>
      <item>MEĐUNARODNA VISOKA ŠKOLA ZA MENADŽMENT U HOTELIJERSTVU (INTERNATIONAL COLLEGE OF HOTEL MANAGEMENT), VODNJAN, OIB 58480913245</item>
    </izvorni_sadrzaj>
    <derivirana_varijabla naziv="DomainObject.Predmet.ProtuStrankaListNazivFormatedOIB_1">
      <item>MEĐUNARODNA VISOKA ŠKOLA ZA MENADŽMENT U HOTELIJERSTVU (INTERNATIONAL COLLEGE OF HOTEL MANAGEMENT), VODNJAN, OIB 58480913245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MEĐUNARODNA VISOKA ŠKOLA ZA MENADŽMENT U HOTELIJERSTVU (INTERNATIONAL COLLEGE OF HOTEL MANAGEMENT), VODNJAN</izvorni_sadrzaj>
    <derivirana_varijabla naziv="DomainObject.Predmet.ProtustrankaIDrugi_1">MEĐUNARODNA VISOKA ŠKOLA ZA MENADŽMENT U HOTELIJERSTVU (INTERNATIONAL COLLEGE OF HOTEL MANAGEMENT),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MEĐUNARODNA VISOKA ŠKOLA ZA MENADŽMENT U HOTELIJERSTVU (INTERNATIONAL COLLEGE OF HOTEL MANAGEMENT), VODNJAN, OIB 58480913245, Barutana/bb, 52100 Vodnjan</izvorni_sadrzaj>
    <derivirana_varijabla naziv="DomainObject.Predmet.ProtustrankaIDrugiAdressOIB_1">MEĐUNARODNA VISOKA ŠKOLA ZA MENADŽMENT U HOTELIJERSTVU (INTERNATIONAL COLLEGE OF HOTEL MANAGEMENT), VODNJAN, OIB 58480913245, Barutana/bb,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MEĐUNARODNA VISOKA ŠKOLA ZA MENADŽMENT U HOTELIJERSTVU (INTERNATIONAL COLLEGE OF HOTEL MANAGEMENT), VODNJAN</item>
    </izvorni_sadrzaj>
    <derivirana_varijabla naziv="DomainObject.Predmet.SudioniciListNaziv_1">
      <item>FINANCIJSKA AGENCIJA, RC RIJEKA, PODRUŽNICA PULA, PULA</item>
      <item>MEĐUNARODNA VISOKA ŠKOLA ZA MENADŽMENT U HOTELIJERSTVU (INTERNATIONAL COLLEGE OF HOTEL MANAGEMENT), VODNJAN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MEĐUNARODNA VISOKA ŠKOLA ZA MENADŽMENT U HOTELIJERSTVU (INTERNATIONAL COLLEGE OF HOTEL MANAGEMENT), VODNJAN, OIB 58480913245, Barutana/bb,52100 Vodnjan</item>
    </izvorni_sadrzaj>
    <derivirana_varijabla naziv="DomainObject.Predmet.SudioniciListAdressOIB_1">
      <item>FINANCIJSKA AGENCIJA, RC RIJEKA, PODRUŽNICA PULA, PULA, OIB 85821130368, Ulica grada Vukovara 70,10000 Zagreb</item>
      <item>MEĐUNARODNA VISOKA ŠKOLA ZA MENADŽMENT U HOTELIJERSTVU (INTERNATIONAL COLLEGE OF HOTEL MANAGEMENT), VODNJAN, OIB 58480913245, Barutana/bb,52100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58480913245</item>
    </izvorni_sadrzaj>
    <derivirana_varijabla naziv="DomainObject.Predmet.SudioniciListNazivOIB_1">
      <item>, OIB 85821130368</item>
      <item>, OIB 58480913245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2277</properties:Characters>
  <properties:Lines>71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2016-09-28T09:52:00Z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2016-09-28T09:55:00Z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