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7307e" w14:paraId="967307e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EA08F2" w:rsidP="00EA08F2" w:rsidR="00EA08F2">
      <w:r>
        <w:rPr>
          <w:noProof/>
          <w:lang w:eastAsia="hr-HR"/>
        </w:rPr>
        <w:t xml:space="preserve">           </w:t>
      </w:r>
      <w:r>
        <w:rPr>
          <w:noProof/>
          <w:lang w:eastAsia="hr-HR"/>
        </w:rPr>
        <w:drawing>
          <wp:inline distR="0" distL="0" distB="0" distT="0">
            <wp:extent cy="609600" cx="5334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08F2" w:rsidP="00EA08F2" w:rsidR="00EA08F2">
      <w:r>
        <w:t xml:space="preserve">    R</w:t>
      </w:r>
      <w:r w:rsidRPr="009077C2">
        <w:t xml:space="preserve">epublika </w:t>
      </w:r>
      <w:r>
        <w:t>H</w:t>
      </w:r>
      <w:r w:rsidRPr="009077C2">
        <w:t>rvatska</w:t>
      </w:r>
    </w:p>
    <w:p w:rsidRDefault="00EA08F2" w:rsidP="00EA08F2" w:rsidR="00C13100">
      <w:r>
        <w:t>Trgovački</w:t>
      </w:r>
      <w:r w:rsidRPr="009077C2">
        <w:t xml:space="preserve"> sud u </w:t>
      </w:r>
      <w:r>
        <w:t>Osijeku</w:t>
      </w:r>
    </w:p>
    <w:p w:rsidRDefault="00C13100" w:rsidP="00EA08F2" w:rsidR="00EA08F2" w:rsidRPr="00D64B46">
      <w:r>
        <w:t xml:space="preserve"> </w:t>
      </w:r>
      <w:r w:rsidR="0033711D">
        <w:t xml:space="preserve"> </w:t>
      </w:r>
      <w:r w:rsidR="00EA08F2">
        <w:rPr>
          <w:sz w:val="22"/>
          <w:szCs w:val="22"/>
        </w:rPr>
        <w:t xml:space="preserve">Osijek, Zagrebačka </w:t>
      </w:r>
      <w:r>
        <w:rPr>
          <w:sz w:val="22"/>
          <w:szCs w:val="22"/>
        </w:rPr>
        <w:t xml:space="preserve"> </w:t>
      </w:r>
      <w:r w:rsidR="00EA08F2">
        <w:rPr>
          <w:sz w:val="22"/>
          <w:szCs w:val="22"/>
        </w:rPr>
        <w:t>2</w:t>
      </w:r>
      <w:r w:rsidR="00EA08F2">
        <w:rPr>
          <w:sz w:val="22"/>
          <w:szCs w:val="22"/>
        </w:rPr>
        <w:tab/>
      </w:r>
      <w:r w:rsidR="00EA08F2">
        <w:rPr>
          <w:sz w:val="22"/>
          <w:szCs w:val="22"/>
        </w:rPr>
        <w:tab/>
      </w:r>
      <w:r w:rsidR="00EA08F2">
        <w:rPr>
          <w:sz w:val="22"/>
          <w:szCs w:val="22"/>
        </w:rPr>
        <w:tab/>
      </w:r>
      <w:r w:rsidR="00EA08F2">
        <w:rPr>
          <w:sz w:val="22"/>
          <w:szCs w:val="22"/>
        </w:rPr>
        <w:tab/>
      </w:r>
      <w:r w:rsidR="00EA08F2">
        <w:t xml:space="preserve">Poslovni broj: </w:t>
      </w:r>
      <w:r w:rsidR="00EA08F2" w:rsidRPr="00EA08F2">
        <w:t>14 St-1</w:t>
      </w:r>
      <w:r w:rsidR="00B65E16">
        <w:t>7</w:t>
      </w:r>
      <w:r w:rsidR="00D70554">
        <w:t>2</w:t>
      </w:r>
      <w:r w:rsidR="002F78B2">
        <w:t>6</w:t>
      </w:r>
      <w:r w:rsidR="00EA08F2" w:rsidRPr="00EA08F2">
        <w:t>/18-</w:t>
      </w:r>
      <w:r w:rsidR="00D70554">
        <w:t>3</w:t>
      </w:r>
    </w:p>
    <w:p w:rsidRDefault="00A91C91" w:rsidP="006F7B5B" w:rsidR="00A91C91">
      <w:pPr>
        <w:ind w:hanging="720" w:left="360"/>
        <w:rPr>
          <w:sz w:val="22"/>
          <w:szCs w:val="22"/>
        </w:rPr>
      </w:pPr>
    </w:p>
    <w:p w:rsidRDefault="004B167F" w:rsidP="006F7B5B" w:rsidR="004B167F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</w:t>
      </w:r>
      <w:r w:rsidR="004F0D7C">
        <w:t xml:space="preserve"> </w:t>
      </w:r>
      <w:r>
        <w:t>E</w:t>
      </w:r>
      <w:r w:rsidR="004F0D7C">
        <w:t xml:space="preserve"> </w:t>
      </w:r>
      <w:r>
        <w:t>P</w:t>
      </w:r>
      <w:r w:rsidR="004F0D7C">
        <w:t xml:space="preserve"> </w:t>
      </w:r>
      <w:r>
        <w:t>U</w:t>
      </w:r>
      <w:r w:rsidR="004F0D7C">
        <w:t xml:space="preserve"> </w:t>
      </w:r>
      <w:r>
        <w:t>B</w:t>
      </w:r>
      <w:r w:rsidR="004F0D7C">
        <w:t xml:space="preserve"> </w:t>
      </w:r>
      <w:r>
        <w:t>L</w:t>
      </w:r>
      <w:r w:rsidR="004F0D7C">
        <w:t xml:space="preserve"> </w:t>
      </w:r>
      <w:r>
        <w:t>I</w:t>
      </w:r>
      <w:r w:rsidR="004F0D7C">
        <w:t xml:space="preserve"> </w:t>
      </w:r>
      <w:r>
        <w:t>K</w:t>
      </w:r>
      <w:r w:rsidR="004F0D7C">
        <w:t xml:space="preserve"> </w:t>
      </w:r>
      <w:r>
        <w:t xml:space="preserve">A </w:t>
      </w:r>
      <w:r w:rsidR="004F0D7C">
        <w:t xml:space="preserve"> </w:t>
      </w:r>
      <w:r>
        <w:t>H</w:t>
      </w:r>
      <w:r w:rsidR="004F0D7C">
        <w:t xml:space="preserve"> </w:t>
      </w:r>
      <w:r>
        <w:t>R</w:t>
      </w:r>
      <w:r w:rsidR="004F0D7C">
        <w:t xml:space="preserve"> </w:t>
      </w:r>
      <w:r>
        <w:t>V</w:t>
      </w:r>
      <w:r w:rsidR="004F0D7C">
        <w:t xml:space="preserve"> </w:t>
      </w:r>
      <w:r>
        <w:t>A</w:t>
      </w:r>
      <w:r w:rsidR="004F0D7C">
        <w:t xml:space="preserve"> </w:t>
      </w:r>
      <w:r>
        <w:t>T</w:t>
      </w:r>
      <w:r w:rsidR="004F0D7C">
        <w:t xml:space="preserve"> </w:t>
      </w:r>
      <w:r>
        <w:t>S</w:t>
      </w:r>
      <w:r w:rsidR="004F0D7C">
        <w:t xml:space="preserve"> </w:t>
      </w:r>
      <w:r>
        <w:t>K</w:t>
      </w:r>
      <w:r w:rsidR="004F0D7C">
        <w:t xml:space="preserve"> </w:t>
      </w:r>
      <w:r>
        <w:t>A</w:t>
      </w:r>
    </w:p>
    <w:p w:rsidRDefault="00EA08F2" w:rsidP="004E475E" w:rsidR="00EA08F2">
      <w:pPr>
        <w:jc w:val="center"/>
      </w:pPr>
    </w:p>
    <w:p w:rsidRDefault="007B7EDC" w:rsidP="00951AB0" w:rsidR="00E75365">
      <w:pPr>
        <w:jc w:val="center"/>
      </w:pPr>
      <w:r>
        <w:t>R J E Š E N J E</w:t>
      </w:r>
    </w:p>
    <w:p w:rsidRDefault="00850ADD" w:rsidP="004E475E" w:rsidR="00850ADD">
      <w:pPr>
        <w:jc w:val="both"/>
      </w:pPr>
    </w:p>
    <w:p w:rsidRDefault="00A91C91" w:rsidP="004E475E" w:rsidR="00A91C91">
      <w:pPr>
        <w:jc w:val="both"/>
      </w:pPr>
    </w:p>
    <w:p w:rsidRDefault="002B0811" w:rsidP="00D70554" w:rsidR="00D70554">
      <w:pPr>
        <w:jc w:val="both"/>
      </w:pPr>
      <w:r>
        <w:tab/>
      </w:r>
      <w:r w:rsidR="00D70554" w:rsidRPr="00CD1074">
        <w:t xml:space="preserve">Trgovački sud u Osijeku, po sucu mr. sc. Tihomiru Kovačeviću, kao stečajnom sucu, povodom prijedloga FINANCIJSKE AGENCIJE ZAGREB, Regionalni centar </w:t>
      </w:r>
      <w:r w:rsidR="00D70554">
        <w:t>Zagreb, Trg Svibanjskih žrtava 1995. 1</w:t>
      </w:r>
      <w:r w:rsidR="00D70554" w:rsidRPr="00CD1074">
        <w:t xml:space="preserve">, OIB 85821130368 za otvaranje stečajnog postupka nad dužnikom </w:t>
      </w:r>
      <w:r w:rsidR="00D70554">
        <w:t>LORENZO BAJRIĆ</w:t>
      </w:r>
      <w:r w:rsidR="00D70554" w:rsidRPr="002236A1">
        <w:t xml:space="preserve"> jednostavno društvo s ograničenom odgovornošću za trgovinu, Zagreb, </w:t>
      </w:r>
      <w:r w:rsidR="0006605B">
        <w:t>VII. Retkovec 7</w:t>
      </w:r>
      <w:r w:rsidR="00D70554" w:rsidRPr="002236A1">
        <w:t>0</w:t>
      </w:r>
      <w:r w:rsidR="0006605B">
        <w:t xml:space="preserve"> D</w:t>
      </w:r>
      <w:r w:rsidR="00D70554" w:rsidRPr="002236A1">
        <w:t>, MBS 08</w:t>
      </w:r>
      <w:r w:rsidR="0006605B">
        <w:t>1029098</w:t>
      </w:r>
      <w:r w:rsidR="00D70554" w:rsidRPr="002236A1">
        <w:t xml:space="preserve">, OIB </w:t>
      </w:r>
      <w:r w:rsidR="0006605B">
        <w:t>65095511766</w:t>
      </w:r>
      <w:r w:rsidR="00D70554">
        <w:t xml:space="preserve">, </w:t>
      </w:r>
      <w:r w:rsidR="00D70554" w:rsidRPr="0041082E">
        <w:t xml:space="preserve">dana </w:t>
      </w:r>
      <w:r w:rsidR="0006605B">
        <w:t>20</w:t>
      </w:r>
      <w:r w:rsidR="00D70554" w:rsidRPr="00CC1B85">
        <w:t xml:space="preserve">. </w:t>
      </w:r>
      <w:r w:rsidR="00D70554">
        <w:t>prosinca</w:t>
      </w:r>
      <w:r w:rsidR="00D70554" w:rsidRPr="00CC1B85">
        <w:t xml:space="preserve"> 2018</w:t>
      </w:r>
      <w:r w:rsidR="00D70554" w:rsidRPr="0041082E">
        <w:t>.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</w:p>
    <w:p w:rsidRDefault="002B0811" w:rsidP="002B0811" w:rsidR="002B0811">
      <w:pPr>
        <w:jc w:val="center"/>
      </w:pPr>
      <w:r>
        <w:t>r i j e š i o  j e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</w:p>
    <w:p w:rsidRDefault="006410C4" w:rsidP="0051040F" w:rsidR="006410C4">
      <w:pPr>
        <w:numPr>
          <w:ilvl w:val="0"/>
          <w:numId w:val="2"/>
        </w:numPr>
        <w:jc w:val="both"/>
      </w:pPr>
      <w:r>
        <w:t xml:space="preserve">Pokreće se prethodni postupak nad dužnikom </w:t>
      </w:r>
      <w:r w:rsidR="0051040F" w:rsidRPr="0051040F">
        <w:t>LORENZO BAJRIĆ jednostavno društvo s ograničenom odgovornošću za trgovinu, Zagreb, VII. Retkovec 70 D, MBS 081029098, OIB 65095511766</w:t>
      </w:r>
      <w:r>
        <w:t>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t>Za privremenog stečajnog upravitelja dužnika imenuje se Kata Rašić, Vinkovci, S.S. Kranjčevića 31</w:t>
      </w:r>
      <w:r w:rsidRPr="00275D0E">
        <w:t xml:space="preserve">, OIB </w:t>
      </w:r>
      <w:r>
        <w:t>84450283675, izabrana metodom slučajnog odabira - automatskom dodjelom.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t>Privremeni stečajni upravitelj dužan je ispitati postoji li razlog za otvaranje stečajnog postupka i mogu li se imovinom dužnika namiriti troškovi postupka, te dostaviti sudu pisano izvješće u 3 primjerka o istom najkasnije do 1</w:t>
      </w:r>
      <w:r w:rsidR="0051040F">
        <w:t>6</w:t>
      </w:r>
      <w:r>
        <w:t>.01.2019.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t>Privremeni stečajni upravitelj ovlašten je stupiti u poslovne prostorije dužnika, te tamo provesti sve potrebne radnje.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 dužni su privremenom stečajnom upravitelju dopustiti uvid u poslovne knjige i svu poslovnu dokumentaciju dužnika i pružiti mu sve potrebne podatke i obavijesti, a pod prijetnjom zakonskih posljedica.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lastRenderedPageBreak/>
        <w:t>Privremeni stečajni upravitelj dužan je posebno provjeriti da li je dužnik imao promet nekretnina u razdoblju od 4 godine prije podnošenja prijedloga za otvaranje stečajnog postupka, te da li postoje pobojne pravne radnje dužnika.</w:t>
      </w:r>
    </w:p>
    <w:p w:rsidRDefault="006410C4" w:rsidP="006410C4" w:rsidR="006410C4">
      <w:pPr>
        <w:jc w:val="both"/>
      </w:pPr>
    </w:p>
    <w:p w:rsidRDefault="006410C4" w:rsidP="0051040F" w:rsidR="006410C4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i ročište radi rasprave o pretpostavkama za otvaranje stečajnog postupka nad </w:t>
      </w:r>
      <w:r w:rsidR="0051040F" w:rsidRPr="0051040F">
        <w:t>LORENZO BAJRIĆ jednostavno društvo s ograničenom odgovornošću za trgovinu, Zagreb, VII. Retkovec 70 D, MBS 081029098, OIB 65095511766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51040F" w:rsidP="006410C4" w:rsidR="006410C4">
      <w:pPr>
        <w:ind w:firstLine="720" w:left="2160"/>
      </w:pPr>
      <w:r>
        <w:t>22</w:t>
      </w:r>
      <w:r w:rsidR="006410C4">
        <w:t>. siječnja 2019. u 10,</w:t>
      </w:r>
      <w:r>
        <w:t>0</w:t>
      </w:r>
      <w:r w:rsidR="006410C4">
        <w:t>0 sati</w:t>
      </w:r>
    </w:p>
    <w:p w:rsidRDefault="006410C4" w:rsidP="006410C4" w:rsidR="006410C4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6410C4" w:rsidP="006410C4" w:rsidR="006410C4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>
        <w:rPr>
          <w:bCs/>
        </w:rPr>
        <w:t>39</w:t>
      </w:r>
      <w:r w:rsidRPr="00A320F5">
        <w:rPr>
          <w:bCs/>
        </w:rPr>
        <w:t>/</w:t>
      </w:r>
      <w:r>
        <w:rPr>
          <w:bCs/>
        </w:rPr>
        <w:t>I</w:t>
      </w:r>
      <w:r w:rsidRPr="00A320F5">
        <w:rPr>
          <w:bCs/>
        </w:rPr>
        <w:t>I.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center"/>
      </w:pPr>
      <w:r>
        <w:t>Obrazloženje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ind w:firstLine="720"/>
        <w:jc w:val="both"/>
      </w:pPr>
      <w:r>
        <w:t>Dana 2</w:t>
      </w:r>
      <w:r w:rsidR="000F0B62">
        <w:t>8</w:t>
      </w:r>
      <w:r>
        <w:t>.0</w:t>
      </w:r>
      <w:r w:rsidR="000F0B62">
        <w:t>6</w:t>
      </w:r>
      <w:r>
        <w:t>.2018. zaprimljen je na Trgovačkom sudu u Zagrebu prijedlog FINE Regionalni centar Zagreb, Klasa: 110-07/18-01/04 Ur. broj 04-06-18-</w:t>
      </w:r>
      <w:r w:rsidR="000F0B62">
        <w:t>2751</w:t>
      </w:r>
      <w:r>
        <w:t xml:space="preserve"> od </w:t>
      </w:r>
      <w:r w:rsidR="000F0B62">
        <w:t>27</w:t>
      </w:r>
      <w:r>
        <w:t>.0</w:t>
      </w:r>
      <w:r w:rsidR="000F0B62">
        <w:t>6</w:t>
      </w:r>
      <w:r>
        <w:t xml:space="preserve">.2018. godine, za otvaranje stečajnog postupka nad dužnikom </w:t>
      </w:r>
      <w:r w:rsidR="0051040F" w:rsidRPr="0051040F">
        <w:t>LORENZO BAJRIĆ jednostavno društvo s ograničenom odgovornošću za trgovinu, Zagreb, VII. Retkovec 70 D, MBS 081029098, OIB 65095511766</w:t>
      </w:r>
      <w:r>
        <w:t>, temeljem odredbe čl. 110. st. 1. Stečajnog zakona (NN 71/15 i 104/17, dalje: SZ).</w:t>
      </w:r>
    </w:p>
    <w:p w:rsidRDefault="006410C4" w:rsidP="006410C4" w:rsidR="006410C4">
      <w:pPr>
        <w:ind w:firstLine="720"/>
        <w:jc w:val="both"/>
      </w:pPr>
    </w:p>
    <w:p w:rsidRDefault="006410C4" w:rsidP="006410C4" w:rsidR="006410C4">
      <w:pPr>
        <w:ind w:firstLine="720"/>
        <w:jc w:val="both"/>
      </w:pPr>
      <w:r>
        <w:t xml:space="preserve">U prijedlogu je navela da na dan </w:t>
      </w:r>
      <w:r w:rsidR="000F0B62">
        <w:t>26</w:t>
      </w:r>
      <w:r>
        <w:t>.0</w:t>
      </w:r>
      <w:r w:rsidR="000F0B62">
        <w:t>6</w:t>
      </w:r>
      <w:r>
        <w:t xml:space="preserve">.2018. dužnik u Očevidniku redoslijeda osnova za plaćanje ima evidentirane neizvršene osnove za plaćanje u neprekinutom razdoblju od 120 dana, u ukupnom iznosu od </w:t>
      </w:r>
      <w:r w:rsidR="000F0B62">
        <w:t>13.621,38</w:t>
      </w:r>
      <w:r>
        <w:t xml:space="preserve"> kn, u koji iznos je uračunata kamata i naknada FINE za provedbe ovrhe na novčanim sredstvima dužnika. Navodi da dužnik ima </w:t>
      </w:r>
      <w:r w:rsidR="004507F3">
        <w:t>1</w:t>
      </w:r>
      <w:r>
        <w:t xml:space="preserve"> zaposlen</w:t>
      </w:r>
      <w:r w:rsidR="004507F3">
        <w:t>og</w:t>
      </w:r>
      <w:r>
        <w:t xml:space="preserve"> radnika. </w:t>
      </w:r>
    </w:p>
    <w:p w:rsidRDefault="006410C4" w:rsidP="006410C4" w:rsidR="006410C4">
      <w:pPr>
        <w:ind w:firstLine="720"/>
        <w:jc w:val="both"/>
      </w:pPr>
    </w:p>
    <w:p w:rsidRDefault="006410C4" w:rsidP="006410C4" w:rsidR="006410C4">
      <w:pPr>
        <w:ind w:firstLine="720"/>
        <w:jc w:val="both"/>
      </w:pPr>
      <w:r>
        <w:t xml:space="preserve">Dostavlja popis računa i oročenih novčanih sredstava dužnika na dan </w:t>
      </w:r>
      <w:r w:rsidR="004507F3" w:rsidRPr="004507F3">
        <w:t>26.06</w:t>
      </w:r>
      <w:r w:rsidRPr="00C7459C">
        <w:t>.2018</w:t>
      </w:r>
      <w:r>
        <w:t xml:space="preserve">., te navodi da na temelju čl. 112. st. 5. SZ dužnik na ime predujma za namirenje troškova stečajnog postupka </w:t>
      </w:r>
      <w:r w:rsidR="004507F3">
        <w:t>ne</w:t>
      </w:r>
      <w:r>
        <w:t xml:space="preserve">ma zaplijenjena novčana sredstva na dan </w:t>
      </w:r>
      <w:r w:rsidR="004507F3" w:rsidRPr="004507F3">
        <w:t>26.06</w:t>
      </w:r>
      <w:r w:rsidRPr="00C7459C">
        <w:t>.2018</w:t>
      </w:r>
      <w:r>
        <w:t xml:space="preserve">. 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  <w:r>
        <w:tab/>
        <w:t xml:space="preserve">Sud je </w:t>
      </w:r>
      <w:r w:rsidRPr="00176811">
        <w:t xml:space="preserve">utvrdio da je predlagatelj ovlašten za podnošenje predmetnoga prijedloga temeljem odredbe čl. </w:t>
      </w:r>
      <w:r>
        <w:t>110. st. 1. SZ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ind w:firstLine="720"/>
        <w:jc w:val="both"/>
      </w:pPr>
    </w:p>
    <w:p w:rsidRDefault="006410C4" w:rsidP="006410C4" w:rsidR="006410C4">
      <w:pPr>
        <w:ind w:firstLine="720"/>
        <w:jc w:val="both"/>
      </w:pPr>
      <w:r>
        <w:t>Predmetni stečajni predmet Trgovačkog suda u Zagrebu dana 15.11.2018. zaprimljen je na Trgovačkom sudu u Osijeku temeljem rješenja Visokog Trgovačkog suda Republike Hrvatske u Zagrebu poslovnog broja 31-Su-669/18-5 od 11.10.2018. i 31-Su-669/18-8 od 26.10.2018. o određivanju Trgovačkog suda u Osijeku kao drugog stvarno nadležnog suda za postupanje u ovom stečajnom predmetu.</w:t>
      </w:r>
    </w:p>
    <w:p w:rsidRDefault="002B0811" w:rsidP="002B0811" w:rsidR="002B0811">
      <w:pPr>
        <w:jc w:val="both"/>
      </w:pPr>
    </w:p>
    <w:p w:rsidRDefault="002B0811" w:rsidP="002B0811" w:rsidR="002B0811">
      <w:pPr>
        <w:ind w:firstLine="720"/>
        <w:jc w:val="both"/>
      </w:pPr>
    </w:p>
    <w:p w:rsidRDefault="002B0811" w:rsidP="002B0811" w:rsidR="002B0811">
      <w:pPr>
        <w:jc w:val="center"/>
      </w:pPr>
      <w:r>
        <w:t xml:space="preserve">U Osijeku </w:t>
      </w:r>
      <w:r w:rsidR="004507F3">
        <w:t>2</w:t>
      </w:r>
      <w:r>
        <w:t>0</w:t>
      </w:r>
      <w:r w:rsidRPr="00864BD6">
        <w:t xml:space="preserve">. prosinca </w:t>
      </w:r>
      <w:r w:rsidRPr="00CC1B85">
        <w:t>2018</w:t>
      </w:r>
      <w:r>
        <w:t>.</w:t>
      </w:r>
    </w:p>
    <w:p w:rsidRDefault="004507F3" w:rsidP="002B0811" w:rsidR="004507F3">
      <w:pPr>
        <w:jc w:val="center"/>
      </w:pPr>
    </w:p>
    <w:p w:rsidRDefault="002B0811" w:rsidP="002B0811" w:rsidR="002B0811">
      <w:pPr>
        <w:jc w:val="center"/>
      </w:pPr>
    </w:p>
    <w:p w:rsidRDefault="002B0811" w:rsidP="002B0811" w:rsidR="002B0811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 u d a c :</w:t>
      </w:r>
    </w:p>
    <w:p w:rsidRDefault="002B0811" w:rsidP="002B0811" w:rsidR="002B0811">
      <w:pPr>
        <w:jc w:val="both"/>
      </w:pPr>
      <w:r>
        <w:t>Elizabeta Đeke</w:t>
      </w:r>
      <w:r>
        <w:tab/>
        <w:t xml:space="preserve">      </w:t>
      </w:r>
      <w:r>
        <w:tab/>
      </w:r>
      <w:r>
        <w:tab/>
      </w:r>
      <w:r>
        <w:tab/>
      </w:r>
      <w:r>
        <w:tab/>
        <w:t xml:space="preserve">       mr. sc. Tihomir Kovačević</w:t>
      </w:r>
    </w:p>
    <w:p w:rsidRDefault="002B0811" w:rsidP="002B0811" w:rsidR="002B0811">
      <w:pPr>
        <w:jc w:val="both"/>
      </w:pPr>
      <w:r>
        <w:t xml:space="preserve">   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  <w:r>
        <w:t>Uputa o pravnom lijeku:</w:t>
      </w:r>
    </w:p>
    <w:p w:rsidRDefault="002B0811" w:rsidP="002B0811" w:rsidR="002B0811">
      <w:pPr>
        <w:jc w:val="both"/>
      </w:pPr>
      <w:r>
        <w:t>Protiv ovoga rješenja nije dopuštena posebna žalba (čl. 115. st. 1. SZ-a).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  <w:r>
        <w:t>D N A :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 xml:space="preserve">Predlagatelju </w:t>
      </w:r>
      <w:r w:rsidR="00B36009">
        <w:t>na njihov poslovni broj s lista 2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 xml:space="preserve">Dužniku 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 xml:space="preserve">Privremena stečajna upraviteljica </w:t>
      </w:r>
      <w:r w:rsidR="00B36009">
        <w:t>Kata Rašić</w:t>
      </w:r>
    </w:p>
    <w:p w:rsidRDefault="00B36009" w:rsidP="002B0811" w:rsidR="00B36009">
      <w:pPr>
        <w:numPr>
          <w:ilvl w:val="0"/>
          <w:numId w:val="7"/>
        </w:numPr>
        <w:jc w:val="both"/>
      </w:pPr>
      <w:r>
        <w:t>Zakonski zastupnik dužnika Juliana Bajric, Zagreb, VII. Rekovec 70 D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>Sudskom registru elektroničkom poštom</w:t>
      </w:r>
    </w:p>
    <w:p w:rsidRDefault="002B0811" w:rsidP="002B0811" w:rsidR="002B0811" w:rsidRPr="00295F3E">
      <w:pPr>
        <w:numPr>
          <w:ilvl w:val="0"/>
          <w:numId w:val="7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7158FC" w:rsidP="002B0811" w:rsidR="007158FC">
      <w:pPr>
        <w:jc w:val="both"/>
      </w:pP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859DE">
      <w:rPr>
        <w:noProof/>
      </w:rPr>
      <w:t>3</w:t>
    </w:r>
    <w:r>
      <w:fldChar w:fldCharType="end"/>
    </w:r>
  </w:p>
  <w:p w:rsidRDefault="00FD0F32" w:rsidP="00B65E16" w:rsidR="00FD0F32">
    <w:pPr>
      <w:jc w:val="right"/>
    </w:pPr>
    <w:r>
      <w:tab/>
      <w:t xml:space="preserve">              </w:t>
    </w:r>
    <w:r w:rsidR="004B167F">
      <w:t xml:space="preserve">Poslovni broj: </w:t>
    </w:r>
    <w:r w:rsidR="002D5B4E" w:rsidRPr="002D5B4E">
      <w:t>14 St-</w:t>
    </w:r>
    <w:r w:rsidR="00D70554" w:rsidRPr="00D70554">
      <w:t>1726/18-3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57F8"/>
    <w:rsid w:val="00007148"/>
    <w:rsid w:val="00011AC4"/>
    <w:rsid w:val="000138AC"/>
    <w:rsid w:val="00022AF7"/>
    <w:rsid w:val="00024C96"/>
    <w:rsid w:val="0003421E"/>
    <w:rsid w:val="00044014"/>
    <w:rsid w:val="00045DFA"/>
    <w:rsid w:val="00061E21"/>
    <w:rsid w:val="0006605B"/>
    <w:rsid w:val="00071806"/>
    <w:rsid w:val="000817DB"/>
    <w:rsid w:val="00084DCC"/>
    <w:rsid w:val="00096B42"/>
    <w:rsid w:val="000A5797"/>
    <w:rsid w:val="000B1DB2"/>
    <w:rsid w:val="000C1636"/>
    <w:rsid w:val="000C5E00"/>
    <w:rsid w:val="000C6D5C"/>
    <w:rsid w:val="000E0280"/>
    <w:rsid w:val="000E0D09"/>
    <w:rsid w:val="000E599D"/>
    <w:rsid w:val="000F0B62"/>
    <w:rsid w:val="000F6394"/>
    <w:rsid w:val="0010455F"/>
    <w:rsid w:val="001127C1"/>
    <w:rsid w:val="001146C6"/>
    <w:rsid w:val="00125D50"/>
    <w:rsid w:val="001278A8"/>
    <w:rsid w:val="00127A7F"/>
    <w:rsid w:val="001403F7"/>
    <w:rsid w:val="00143E24"/>
    <w:rsid w:val="00146C51"/>
    <w:rsid w:val="00152F86"/>
    <w:rsid w:val="00170465"/>
    <w:rsid w:val="00172056"/>
    <w:rsid w:val="001757B4"/>
    <w:rsid w:val="00184063"/>
    <w:rsid w:val="0018541E"/>
    <w:rsid w:val="00193952"/>
    <w:rsid w:val="001976B4"/>
    <w:rsid w:val="001A1649"/>
    <w:rsid w:val="001A275E"/>
    <w:rsid w:val="001A44D2"/>
    <w:rsid w:val="001A6B21"/>
    <w:rsid w:val="001D113B"/>
    <w:rsid w:val="001D4964"/>
    <w:rsid w:val="001D61CD"/>
    <w:rsid w:val="001E5608"/>
    <w:rsid w:val="001F2CFB"/>
    <w:rsid w:val="001F3818"/>
    <w:rsid w:val="001F3C8A"/>
    <w:rsid w:val="001F4E53"/>
    <w:rsid w:val="00204670"/>
    <w:rsid w:val="0020511E"/>
    <w:rsid w:val="00206760"/>
    <w:rsid w:val="002257DF"/>
    <w:rsid w:val="00231F3C"/>
    <w:rsid w:val="0023483C"/>
    <w:rsid w:val="00234C2C"/>
    <w:rsid w:val="00237D77"/>
    <w:rsid w:val="002400F9"/>
    <w:rsid w:val="002561BD"/>
    <w:rsid w:val="00260090"/>
    <w:rsid w:val="002646EB"/>
    <w:rsid w:val="00275D0E"/>
    <w:rsid w:val="00294D99"/>
    <w:rsid w:val="00295F3E"/>
    <w:rsid w:val="002A0E09"/>
    <w:rsid w:val="002A7A74"/>
    <w:rsid w:val="002A7B94"/>
    <w:rsid w:val="002B0811"/>
    <w:rsid w:val="002B0990"/>
    <w:rsid w:val="002B5C24"/>
    <w:rsid w:val="002B6F0E"/>
    <w:rsid w:val="002C130C"/>
    <w:rsid w:val="002C458E"/>
    <w:rsid w:val="002C4C28"/>
    <w:rsid w:val="002D5B4E"/>
    <w:rsid w:val="002D746F"/>
    <w:rsid w:val="002D75D8"/>
    <w:rsid w:val="002F1C40"/>
    <w:rsid w:val="002F2E1F"/>
    <w:rsid w:val="002F66B0"/>
    <w:rsid w:val="002F78B2"/>
    <w:rsid w:val="00300200"/>
    <w:rsid w:val="00302F1C"/>
    <w:rsid w:val="00307662"/>
    <w:rsid w:val="003100CA"/>
    <w:rsid w:val="00324821"/>
    <w:rsid w:val="00333984"/>
    <w:rsid w:val="0033711D"/>
    <w:rsid w:val="003425C4"/>
    <w:rsid w:val="00354972"/>
    <w:rsid w:val="00365C69"/>
    <w:rsid w:val="003743D2"/>
    <w:rsid w:val="00383268"/>
    <w:rsid w:val="00383A81"/>
    <w:rsid w:val="003861B0"/>
    <w:rsid w:val="003927F2"/>
    <w:rsid w:val="00394CAB"/>
    <w:rsid w:val="00394D49"/>
    <w:rsid w:val="003A20A7"/>
    <w:rsid w:val="003A2643"/>
    <w:rsid w:val="003A3904"/>
    <w:rsid w:val="003A6151"/>
    <w:rsid w:val="003C7EC1"/>
    <w:rsid w:val="003D468C"/>
    <w:rsid w:val="003E2BEC"/>
    <w:rsid w:val="003E3BDF"/>
    <w:rsid w:val="003F637C"/>
    <w:rsid w:val="00404140"/>
    <w:rsid w:val="00406F6D"/>
    <w:rsid w:val="0041002D"/>
    <w:rsid w:val="00431CAA"/>
    <w:rsid w:val="0043315F"/>
    <w:rsid w:val="00440509"/>
    <w:rsid w:val="00443D03"/>
    <w:rsid w:val="004507F3"/>
    <w:rsid w:val="00450C50"/>
    <w:rsid w:val="0045125C"/>
    <w:rsid w:val="004602FC"/>
    <w:rsid w:val="00465059"/>
    <w:rsid w:val="004A4094"/>
    <w:rsid w:val="004A41B7"/>
    <w:rsid w:val="004A5D16"/>
    <w:rsid w:val="004B167F"/>
    <w:rsid w:val="004B2D17"/>
    <w:rsid w:val="004B3B7F"/>
    <w:rsid w:val="004B691F"/>
    <w:rsid w:val="004C009C"/>
    <w:rsid w:val="004C0A09"/>
    <w:rsid w:val="004C10F4"/>
    <w:rsid w:val="004C2E6C"/>
    <w:rsid w:val="004C3544"/>
    <w:rsid w:val="004D03D2"/>
    <w:rsid w:val="004D098B"/>
    <w:rsid w:val="004D51EA"/>
    <w:rsid w:val="004D780A"/>
    <w:rsid w:val="004E3938"/>
    <w:rsid w:val="004E475E"/>
    <w:rsid w:val="004F0D7C"/>
    <w:rsid w:val="004F15EE"/>
    <w:rsid w:val="004F2640"/>
    <w:rsid w:val="00506EBD"/>
    <w:rsid w:val="00507A13"/>
    <w:rsid w:val="0051040F"/>
    <w:rsid w:val="0051072F"/>
    <w:rsid w:val="005137EC"/>
    <w:rsid w:val="0051574C"/>
    <w:rsid w:val="0052760A"/>
    <w:rsid w:val="0053135E"/>
    <w:rsid w:val="0053263A"/>
    <w:rsid w:val="005335A7"/>
    <w:rsid w:val="00534031"/>
    <w:rsid w:val="00537D2C"/>
    <w:rsid w:val="005428C9"/>
    <w:rsid w:val="00544229"/>
    <w:rsid w:val="00556AFC"/>
    <w:rsid w:val="00560E65"/>
    <w:rsid w:val="00576460"/>
    <w:rsid w:val="005859DE"/>
    <w:rsid w:val="005861A8"/>
    <w:rsid w:val="005903C4"/>
    <w:rsid w:val="005A0866"/>
    <w:rsid w:val="005A5A53"/>
    <w:rsid w:val="005A74CE"/>
    <w:rsid w:val="005B28D3"/>
    <w:rsid w:val="005B41BB"/>
    <w:rsid w:val="005E14CF"/>
    <w:rsid w:val="005F1A0E"/>
    <w:rsid w:val="005F5A03"/>
    <w:rsid w:val="005F6182"/>
    <w:rsid w:val="00604BA2"/>
    <w:rsid w:val="00611430"/>
    <w:rsid w:val="00620930"/>
    <w:rsid w:val="006303BE"/>
    <w:rsid w:val="00637E50"/>
    <w:rsid w:val="006410C4"/>
    <w:rsid w:val="006435F0"/>
    <w:rsid w:val="00650092"/>
    <w:rsid w:val="0065067F"/>
    <w:rsid w:val="00650D8D"/>
    <w:rsid w:val="00652FB8"/>
    <w:rsid w:val="00653EFD"/>
    <w:rsid w:val="00654848"/>
    <w:rsid w:val="0066407D"/>
    <w:rsid w:val="0068076F"/>
    <w:rsid w:val="00682A95"/>
    <w:rsid w:val="00682E92"/>
    <w:rsid w:val="00683E8D"/>
    <w:rsid w:val="00684A7D"/>
    <w:rsid w:val="00685796"/>
    <w:rsid w:val="00686E8C"/>
    <w:rsid w:val="006907F5"/>
    <w:rsid w:val="006B27C0"/>
    <w:rsid w:val="006B7688"/>
    <w:rsid w:val="006D7788"/>
    <w:rsid w:val="006D7FD7"/>
    <w:rsid w:val="006E1762"/>
    <w:rsid w:val="006F3FE8"/>
    <w:rsid w:val="006F7B5B"/>
    <w:rsid w:val="007158FC"/>
    <w:rsid w:val="00717FB3"/>
    <w:rsid w:val="00723E05"/>
    <w:rsid w:val="007260B9"/>
    <w:rsid w:val="00730914"/>
    <w:rsid w:val="007343EC"/>
    <w:rsid w:val="007412F6"/>
    <w:rsid w:val="00752FF5"/>
    <w:rsid w:val="00753FC1"/>
    <w:rsid w:val="0075766D"/>
    <w:rsid w:val="007631AA"/>
    <w:rsid w:val="007717F2"/>
    <w:rsid w:val="00772088"/>
    <w:rsid w:val="0078249C"/>
    <w:rsid w:val="00790F14"/>
    <w:rsid w:val="007B3CD3"/>
    <w:rsid w:val="007B6479"/>
    <w:rsid w:val="007B7EDC"/>
    <w:rsid w:val="007C4FCD"/>
    <w:rsid w:val="007C7C7F"/>
    <w:rsid w:val="007D14E6"/>
    <w:rsid w:val="007D1588"/>
    <w:rsid w:val="007D2250"/>
    <w:rsid w:val="007D79A8"/>
    <w:rsid w:val="007E0931"/>
    <w:rsid w:val="007E361B"/>
    <w:rsid w:val="007E50CD"/>
    <w:rsid w:val="007E694F"/>
    <w:rsid w:val="007F3E0B"/>
    <w:rsid w:val="008034D7"/>
    <w:rsid w:val="00812C58"/>
    <w:rsid w:val="00814644"/>
    <w:rsid w:val="00815C5D"/>
    <w:rsid w:val="00843DEF"/>
    <w:rsid w:val="008508C3"/>
    <w:rsid w:val="00850ADD"/>
    <w:rsid w:val="00851749"/>
    <w:rsid w:val="0086404A"/>
    <w:rsid w:val="00864BD6"/>
    <w:rsid w:val="0086731F"/>
    <w:rsid w:val="008762D6"/>
    <w:rsid w:val="0088216C"/>
    <w:rsid w:val="00883777"/>
    <w:rsid w:val="008847F8"/>
    <w:rsid w:val="00884C61"/>
    <w:rsid w:val="00886270"/>
    <w:rsid w:val="00891A16"/>
    <w:rsid w:val="008B7B03"/>
    <w:rsid w:val="008C4CE0"/>
    <w:rsid w:val="008D3EAF"/>
    <w:rsid w:val="00907C67"/>
    <w:rsid w:val="00911868"/>
    <w:rsid w:val="00913729"/>
    <w:rsid w:val="00915CE2"/>
    <w:rsid w:val="0092456E"/>
    <w:rsid w:val="00925019"/>
    <w:rsid w:val="00925A27"/>
    <w:rsid w:val="00933A48"/>
    <w:rsid w:val="00934FA1"/>
    <w:rsid w:val="009365DD"/>
    <w:rsid w:val="0094283E"/>
    <w:rsid w:val="0094444D"/>
    <w:rsid w:val="009504AE"/>
    <w:rsid w:val="00951AB0"/>
    <w:rsid w:val="00953197"/>
    <w:rsid w:val="00960119"/>
    <w:rsid w:val="0096332B"/>
    <w:rsid w:val="009635B8"/>
    <w:rsid w:val="009654F9"/>
    <w:rsid w:val="009674B0"/>
    <w:rsid w:val="009741B1"/>
    <w:rsid w:val="00992D9D"/>
    <w:rsid w:val="00992FAF"/>
    <w:rsid w:val="00993B7F"/>
    <w:rsid w:val="009A1E90"/>
    <w:rsid w:val="009A3914"/>
    <w:rsid w:val="009B228A"/>
    <w:rsid w:val="009C1E6F"/>
    <w:rsid w:val="009D3A05"/>
    <w:rsid w:val="009D3A79"/>
    <w:rsid w:val="009D7C3F"/>
    <w:rsid w:val="009E04CF"/>
    <w:rsid w:val="009E37DF"/>
    <w:rsid w:val="009E42B9"/>
    <w:rsid w:val="009E4CE5"/>
    <w:rsid w:val="00A01640"/>
    <w:rsid w:val="00A02FF6"/>
    <w:rsid w:val="00A04544"/>
    <w:rsid w:val="00A10460"/>
    <w:rsid w:val="00A14FA5"/>
    <w:rsid w:val="00A22B74"/>
    <w:rsid w:val="00A320F5"/>
    <w:rsid w:val="00A353C1"/>
    <w:rsid w:val="00A36539"/>
    <w:rsid w:val="00A370D7"/>
    <w:rsid w:val="00A37C30"/>
    <w:rsid w:val="00A5102B"/>
    <w:rsid w:val="00A51F5C"/>
    <w:rsid w:val="00A573FC"/>
    <w:rsid w:val="00A65C1A"/>
    <w:rsid w:val="00A66EC9"/>
    <w:rsid w:val="00A74041"/>
    <w:rsid w:val="00A75710"/>
    <w:rsid w:val="00A87A94"/>
    <w:rsid w:val="00A91C91"/>
    <w:rsid w:val="00A92278"/>
    <w:rsid w:val="00AA2AA8"/>
    <w:rsid w:val="00AA55D3"/>
    <w:rsid w:val="00AB1CBB"/>
    <w:rsid w:val="00AB683E"/>
    <w:rsid w:val="00AB6EA6"/>
    <w:rsid w:val="00AC32FB"/>
    <w:rsid w:val="00AC621F"/>
    <w:rsid w:val="00AD0F3C"/>
    <w:rsid w:val="00AD4A60"/>
    <w:rsid w:val="00AD694D"/>
    <w:rsid w:val="00AF7215"/>
    <w:rsid w:val="00AF7457"/>
    <w:rsid w:val="00B04405"/>
    <w:rsid w:val="00B062F1"/>
    <w:rsid w:val="00B11825"/>
    <w:rsid w:val="00B13D6C"/>
    <w:rsid w:val="00B246D8"/>
    <w:rsid w:val="00B2647F"/>
    <w:rsid w:val="00B36009"/>
    <w:rsid w:val="00B40C61"/>
    <w:rsid w:val="00B460FE"/>
    <w:rsid w:val="00B50218"/>
    <w:rsid w:val="00B60B69"/>
    <w:rsid w:val="00B64C72"/>
    <w:rsid w:val="00B65E16"/>
    <w:rsid w:val="00B66CFD"/>
    <w:rsid w:val="00B700D9"/>
    <w:rsid w:val="00B83F69"/>
    <w:rsid w:val="00B84963"/>
    <w:rsid w:val="00B95C5A"/>
    <w:rsid w:val="00BA13EB"/>
    <w:rsid w:val="00BA3984"/>
    <w:rsid w:val="00BB3E98"/>
    <w:rsid w:val="00BB3ED9"/>
    <w:rsid w:val="00BC04ED"/>
    <w:rsid w:val="00BC203B"/>
    <w:rsid w:val="00BD5DE4"/>
    <w:rsid w:val="00BE473B"/>
    <w:rsid w:val="00BE5323"/>
    <w:rsid w:val="00BF0F14"/>
    <w:rsid w:val="00BF7875"/>
    <w:rsid w:val="00C03878"/>
    <w:rsid w:val="00C0764A"/>
    <w:rsid w:val="00C13100"/>
    <w:rsid w:val="00C13524"/>
    <w:rsid w:val="00C30255"/>
    <w:rsid w:val="00C30DBA"/>
    <w:rsid w:val="00C316FD"/>
    <w:rsid w:val="00C354FB"/>
    <w:rsid w:val="00C44D6A"/>
    <w:rsid w:val="00C455AD"/>
    <w:rsid w:val="00C467DE"/>
    <w:rsid w:val="00C50158"/>
    <w:rsid w:val="00C51368"/>
    <w:rsid w:val="00C60AF3"/>
    <w:rsid w:val="00C63F2C"/>
    <w:rsid w:val="00C63FB6"/>
    <w:rsid w:val="00C67E69"/>
    <w:rsid w:val="00C72758"/>
    <w:rsid w:val="00C7459C"/>
    <w:rsid w:val="00C74A08"/>
    <w:rsid w:val="00C912D7"/>
    <w:rsid w:val="00C952F9"/>
    <w:rsid w:val="00C96257"/>
    <w:rsid w:val="00CA05DB"/>
    <w:rsid w:val="00CA3AC2"/>
    <w:rsid w:val="00CA40D5"/>
    <w:rsid w:val="00CB294A"/>
    <w:rsid w:val="00CC18F6"/>
    <w:rsid w:val="00CC1B85"/>
    <w:rsid w:val="00CD1074"/>
    <w:rsid w:val="00CD216C"/>
    <w:rsid w:val="00CD40A6"/>
    <w:rsid w:val="00CD76BD"/>
    <w:rsid w:val="00CD792B"/>
    <w:rsid w:val="00CE2C8C"/>
    <w:rsid w:val="00CF4B2A"/>
    <w:rsid w:val="00D02115"/>
    <w:rsid w:val="00D12879"/>
    <w:rsid w:val="00D131ED"/>
    <w:rsid w:val="00D31396"/>
    <w:rsid w:val="00D43995"/>
    <w:rsid w:val="00D45D6C"/>
    <w:rsid w:val="00D52BD0"/>
    <w:rsid w:val="00D5401B"/>
    <w:rsid w:val="00D54201"/>
    <w:rsid w:val="00D54DFC"/>
    <w:rsid w:val="00D555EE"/>
    <w:rsid w:val="00D601D5"/>
    <w:rsid w:val="00D61F35"/>
    <w:rsid w:val="00D6354D"/>
    <w:rsid w:val="00D70554"/>
    <w:rsid w:val="00D71D8F"/>
    <w:rsid w:val="00D76E41"/>
    <w:rsid w:val="00D81D40"/>
    <w:rsid w:val="00D821BB"/>
    <w:rsid w:val="00D85221"/>
    <w:rsid w:val="00D919DB"/>
    <w:rsid w:val="00D939E7"/>
    <w:rsid w:val="00D9705B"/>
    <w:rsid w:val="00D97346"/>
    <w:rsid w:val="00DA4393"/>
    <w:rsid w:val="00DB01FB"/>
    <w:rsid w:val="00DB15E4"/>
    <w:rsid w:val="00DB3B03"/>
    <w:rsid w:val="00DB43E8"/>
    <w:rsid w:val="00DC018E"/>
    <w:rsid w:val="00DC032E"/>
    <w:rsid w:val="00DD25A3"/>
    <w:rsid w:val="00DD4BA9"/>
    <w:rsid w:val="00DD7D7D"/>
    <w:rsid w:val="00DE6DFB"/>
    <w:rsid w:val="00DF5840"/>
    <w:rsid w:val="00DF75D0"/>
    <w:rsid w:val="00E05F2C"/>
    <w:rsid w:val="00E14899"/>
    <w:rsid w:val="00E225D2"/>
    <w:rsid w:val="00E27673"/>
    <w:rsid w:val="00E27F0C"/>
    <w:rsid w:val="00E30B6E"/>
    <w:rsid w:val="00E319C6"/>
    <w:rsid w:val="00E4112C"/>
    <w:rsid w:val="00E42141"/>
    <w:rsid w:val="00E51EF4"/>
    <w:rsid w:val="00E55AAD"/>
    <w:rsid w:val="00E65EF2"/>
    <w:rsid w:val="00E73FC0"/>
    <w:rsid w:val="00E75365"/>
    <w:rsid w:val="00E82BC0"/>
    <w:rsid w:val="00E8650F"/>
    <w:rsid w:val="00E905B8"/>
    <w:rsid w:val="00E920FD"/>
    <w:rsid w:val="00EA08F2"/>
    <w:rsid w:val="00EA7C38"/>
    <w:rsid w:val="00EB4B93"/>
    <w:rsid w:val="00EC3529"/>
    <w:rsid w:val="00EC4508"/>
    <w:rsid w:val="00ED44D3"/>
    <w:rsid w:val="00ED710C"/>
    <w:rsid w:val="00EE54E9"/>
    <w:rsid w:val="00EF47C9"/>
    <w:rsid w:val="00EF6417"/>
    <w:rsid w:val="00EF74DB"/>
    <w:rsid w:val="00F078AC"/>
    <w:rsid w:val="00F10B9E"/>
    <w:rsid w:val="00F12013"/>
    <w:rsid w:val="00F15F2E"/>
    <w:rsid w:val="00F25875"/>
    <w:rsid w:val="00F30DA0"/>
    <w:rsid w:val="00F36921"/>
    <w:rsid w:val="00F45589"/>
    <w:rsid w:val="00F630EC"/>
    <w:rsid w:val="00F64F48"/>
    <w:rsid w:val="00F76085"/>
    <w:rsid w:val="00F82857"/>
    <w:rsid w:val="00F834B9"/>
    <w:rsid w:val="00F8730A"/>
    <w:rsid w:val="00F90141"/>
    <w:rsid w:val="00F927F2"/>
    <w:rsid w:val="00FA4951"/>
    <w:rsid w:val="00FA55BC"/>
    <w:rsid w:val="00FC1274"/>
    <w:rsid w:val="00FC2755"/>
    <w:rsid w:val="00FD0F32"/>
    <w:rsid w:val="00FF2C96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859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59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59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59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59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859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59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59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59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59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329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2018.</izvorni_sadrzaj>
    <derivirana_varijabla naziv="DomainObject.DatumDonosenjaOdluke_1">20.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1726</izvorni_sadrzaj>
    <derivirana_varijabla naziv="DomainObject.Predmet.Broj_1">1726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2018.</izvorni_sadrzaj>
    <derivirana_varijabla naziv="DomainObject.Predmet.DatumOsnivanja_1">28.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St-1726/2018</izvorni_sadrzaj>
    <derivirana_varijabla naziv="DomainObject.Predmet.OznakaBroj_1">St-1726/2018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LORENZO BAJRIĆ jednostavno društvo s ograničenom odgovornošću za trgovinu</izvorni_sadrzaj>
    <derivirana_varijabla naziv="DomainObject.Predmet.ProtustrankaFormated_1">  LORENZO BAJRIĆ jednostavno društvo s ograničenom odgovornošću za trgovinu</derivirana_varijabla>
  </DomainObject.Predmet.ProtustrankaFormated>
  <DomainObject.Predmet.ProtustrankaFormatedOIB>
    <izvorni_sadrzaj>  LORENZO BAJRIĆ jednostavno društvo s ograničenom odgovornošću za trgovinu, OIB 65095511766</izvorni_sadrzaj>
    <derivirana_varijabla naziv="DomainObject.Predmet.ProtustrankaFormatedOIB_1">  LORENZO BAJRIĆ jednostavno društvo s ograničenom odgovornošću za trgovinu, OIB 65095511766</derivirana_varijabla>
  </DomainObject.Predmet.ProtustrankaFormatedOIB>
  <DomainObject.Predmet.ProtustrankaFormatedWithAdress>
    <izvorni_sadrzaj> LORENZO BAJRIĆ jednostavno društvo s ograničenom odgovornošću za trgovinu, VII. Retkovec/70 D, 10000 Zagreb</izvorni_sadrzaj>
    <derivirana_varijabla naziv="DomainObject.Predmet.ProtustrankaFormatedWithAdress_1"> LORENZO BAJRIĆ jednostavno društvo s ograničenom odgovornošću za trgovinu, VII. Retkovec/70 D, 10000 Zagreb</derivirana_varijabla>
  </DomainObject.Predmet.ProtustrankaFormatedWithAdress>
  <DomainObject.Predmet.ProtustrankaFormatedWithAdressOIB>
    <izvorni_sadrzaj> LORENZO BAJRIĆ jednostavno društvo s ograničenom odgovornošću za trgovinu, OIB 65095511766, VII. Retkovec/70 D, 10000 Zagreb</izvorni_sadrzaj>
    <derivirana_varijabla naziv="DomainObject.Predmet.ProtustrankaFormatedWithAdressOIB_1"> LORENZO BAJRIĆ jednostavno društvo s ograničenom odgovornošću za trgovinu, OIB 65095511766, VII. Retkovec/70 D, 10000 Zagreb</derivirana_varijabla>
  </DomainObject.Predmet.ProtustrankaFormatedWithAdressOIB>
  <DomainObject.Predmet.ProtustrankaWithAdress>
    <izvorni_sadrzaj>LORENZO BAJRIĆ jednostavno društvo s ograničenom odgovornošću za trgovinu VII. Retkovec/70 D, 10000 Zagreb</izvorni_sadrzaj>
    <derivirana_varijabla naziv="DomainObject.Predmet.ProtustrankaWithAdress_1">LORENZO BAJRIĆ jednostavno društvo s ograničenom odgovornošću za trgovinu VII. Retkovec/70 D, 10000 Zagreb</derivirana_varijabla>
  </DomainObject.Predmet.ProtustrankaWithAdress>
  <DomainObject.Predmet.ProtustrankaWithAdressOIB>
    <izvorni_sadrzaj>LORENZO BAJRIĆ jednostavno društvo s ograničenom odgovornošću za trgovinu, OIB 65095511766, VII. Retkovec/70 D, 10000 Zagreb</izvorni_sadrzaj>
    <derivirana_varijabla naziv="DomainObject.Predmet.ProtustrankaWithAdressOIB_1">LORENZO BAJRIĆ jednostavno društvo s ograničenom odgovornošću za trgovinu, OIB 65095511766, VII. Retkovec/70 D, 10000 Zagreb</derivirana_varijabla>
  </DomainObject.Predmet.ProtustrankaWithAdressOIB>
  <DomainObject.Predmet.ProtustrankaNazivFormated>
    <izvorni_sadrzaj>LORENZO BAJRIĆ jednostavno društvo s ograničenom odgovornošću za trgovinu</izvorni_sadrzaj>
    <derivirana_varijabla naziv="DomainObject.Predmet.ProtustrankaNazivFormated_1">LORENZO BAJRIĆ jednostavno društvo s ograničenom odgovornošću za trgovinu</derivirana_varijabla>
  </DomainObject.Predmet.ProtustrankaNazivFormated>
  <DomainObject.Predmet.ProtustrankaNazivFormatedOIB>
    <izvorni_sadrzaj>LORENZO BAJRIĆ jednostavno društvo s ograničenom odgovornošću za trgovinu, OIB 65095511766</izvorni_sadrzaj>
    <derivirana_varijabla naziv="DomainObject.Predmet.ProtustrankaNazivFormatedOIB_1">LORENZO BAJRIĆ jednostavno društvo s ograničenom odgovornošću za trgovinu, OIB 65095511766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LORENZO BAJRIĆ jednostavno društvo s ograničenom odgovornošću za trgovinu</item>
    </izvorni_sadrzaj>
    <derivirana_varijabla naziv="DomainObject.Predmet.ProtuStrankaListFormated_1">
      <item>LORENZO BAJRIĆ jednostavno društvo s ograničenom odgovornošću za trgovinu</item>
    </derivirana_varijabla>
  </DomainObject.Predmet.ProtuStrankaListFormated>
  <DomainObject.Predmet.ProtuStrankaListFormatedOIB>
    <izvorni_sadrzaj>
      <item>LORENZO BAJRIĆ jednostavno društvo s ograničenom odgovornošću za trgovinu, OIB 65095511766</item>
    </izvorni_sadrzaj>
    <derivirana_varijabla naziv="DomainObject.Predmet.ProtuStrankaListFormatedOIB_1">
      <item>LORENZO BAJRIĆ jednostavno društvo s ograničenom odgovornošću za trgovinu, OIB 65095511766</item>
    </derivirana_varijabla>
  </DomainObject.Predmet.ProtuStrankaListFormatedOIB>
  <DomainObject.Predmet.ProtuStrankaListFormatedWithAdress>
    <izvorni_sadrzaj>
      <item>LORENZO BAJRIĆ jednostavno društvo s ograničenom odgovornošću za trgovinu, VII. Retkovec/70 D, 10000 Zagreb</item>
    </izvorni_sadrzaj>
    <derivirana_varijabla naziv="DomainObject.Predmet.ProtuStrankaListFormatedWithAdress_1">
      <item>LORENZO BAJRIĆ jednostavno društvo s ograničenom odgovornošću za trgovinu, VII. Retkovec/70 D, 10000 Zagreb</item>
    </derivirana_varijabla>
  </DomainObject.Predmet.ProtuStrankaListFormatedWithAdress>
  <DomainObject.Predmet.ProtuStrankaListFormatedWithAdressOIB>
    <izvorni_sadrzaj>
      <item>LORENZO BAJRIĆ jednostavno društvo s ograničenom odgovornošću za trgovinu, OIB 65095511766, VII. Retkovec/70 D, 10000 Zagreb</item>
    </izvorni_sadrzaj>
    <derivirana_varijabla naziv="DomainObject.Predmet.ProtuStrankaListFormatedWithAdressOIB_1">
      <item>LORENZO BAJRIĆ jednostavno društvo s ograničenom odgovornošću za trgovinu, OIB 65095511766, VII. Retkovec/70 D, 10000 Zagreb</item>
    </derivirana_varijabla>
  </DomainObject.Predmet.ProtuStrankaListFormatedWithAdressOIB>
  <DomainObject.Predmet.ProtuStrankaListNazivFormated>
    <izvorni_sadrzaj>
      <item>LORENZO BAJRIĆ jednostavno društvo s ograničenom odgovornošću za trgovinu</item>
    </izvorni_sadrzaj>
    <derivirana_varijabla naziv="DomainObject.Predmet.ProtuStrankaListNazivFormated_1">
      <item>LORENZO BAJRIĆ jednostavno društvo s ograničenom odgovornošću za trgovinu</item>
    </derivirana_varijabla>
  </DomainObject.Predmet.ProtuStrankaListNazivFormated>
  <DomainObject.Predmet.ProtuStrankaListNazivFormatedOIB>
    <izvorni_sadrzaj>
      <item>LORENZO BAJRIĆ jednostavno društvo s ograničenom odgovornošću za trgovinu, OIB 65095511766</item>
    </izvorni_sadrzaj>
    <derivirana_varijabla naziv="DomainObject.Predmet.ProtuStrankaListNazivFormatedOIB_1">
      <item>LORENZO BAJRIĆ jednostavno društvo s ograničenom odgovornošću za trgovinu, OIB 65095511766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2018.</izvorni_sadrzaj>
    <derivirana_varijabla naziv="DomainObject.Datum_1">20.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LORENZO BAJRIĆ jednostavno društvo s ograničenom odgovornošću za trgovinu</izvorni_sadrzaj>
    <derivirana_varijabla naziv="DomainObject.Predmet.ProtustrankaIDrugi_1">LORENZO BAJRIĆ jednostavno društvo s ograničenom odgovornošću za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LORENZO BAJRIĆ jednostavno društvo s ograničenom odgovornošću za trgovinu, OIB 65095511766, VII. Retkovec/70 D, 10000 Zagreb</izvorni_sadrzaj>
    <derivirana_varijabla naziv="DomainObject.Predmet.ProtustrankaIDrugiAdressOIB_1">LORENZO BAJRIĆ jednostavno društvo s ograničenom odgovornošću za trgovinu, OIB 65095511766, VII. Retkovec/70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LORENZO BAJRIĆ jednostavno društvo s ograničenom odgovornošću za trgovinu</item>
      <item>FINA Regionalni centar Zagreb</item>
    </izvorni_sadrzaj>
    <derivirana_varijabla naziv="DomainObject.Predmet.SudioniciListNaziv_1">
      <item>LORENZO BAJRIĆ jednostavno društvo s ograničenom odgovornošću za trgovinu</item>
      <item>FINA Regionalni centar Zagreb</item>
    </derivirana_varijabla>
  </DomainObject.Predmet.SudioniciListNaziv>
  <DomainObject.Predmet.SudioniciListAdressOIB>
    <izvorni_sadrzaj>
      <item>LORENZO BAJRIĆ jednostavno društvo s ograničenom odgovornošću za trgovinu, OIB 65095511766, VII. Retkovec/70 D,10000 Zagreb</item>
      <item>FINA Regionalni centar Zagreb, OIB 85821130368, Trg svibanjskih žrtava 1995. br. 1,10000 Zagreb</item>
    </izvorni_sadrzaj>
    <derivirana_varijabla naziv="DomainObject.Predmet.SudioniciListAdressOIB_1">
      <item>LORENZO BAJRIĆ jednostavno društvo s ograničenom odgovornošću za trgovinu, OIB 65095511766, VII. Retkovec/70 D,10000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65095511766</item>
      <item>, OIB 85821130368</item>
    </izvorni_sadrzaj>
    <derivirana_varijabla naziv="DomainObject.Predmet.SudioniciListNazivOIB_1">
      <item>, OIB 65095511766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198E38-330C-4140-B2F4-62D5EE5678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706</properties:Words>
  <properties:Characters>3929</properties:Characters>
  <properties:Lines>119</properties:Lines>
  <properties:Paragraphs>36</properties:Paragraphs>
  <properties:TotalTime>295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2018-12-10T11:28:00Z</cp:lastPrinted>
  <dcterms:modified xmlns:xsi="http://www.w3.org/2001/XMLSchema-instance" xsi:type="dcterms:W3CDTF">2018-12-20T11:23:00Z</dcterms:modified>
  <cp:revision>58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